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9CE13" w14:textId="707265BF" w:rsidR="00AC16DC" w:rsidRDefault="007B142B" w:rsidP="00AC16DC">
      <w:pPr>
        <w:pStyle w:val="CRCoverPage"/>
        <w:tabs>
          <w:tab w:val="right" w:pos="9639"/>
        </w:tabs>
        <w:spacing w:after="0"/>
        <w:rPr>
          <w:b/>
          <w:i/>
          <w:noProof/>
          <w:sz w:val="28"/>
        </w:rPr>
      </w:pPr>
      <w:bookmarkStart w:id="0" w:name="page1"/>
      <w:bookmarkStart w:id="1" w:name="page2"/>
      <w:r>
        <w:rPr>
          <w:b/>
          <w:noProof/>
          <w:sz w:val="24"/>
        </w:rPr>
        <w:t>3GPP TSG-RAN2 Meeting #109</w:t>
      </w:r>
      <w:r w:rsidR="005A2FF8">
        <w:rPr>
          <w:b/>
          <w:noProof/>
          <w:sz w:val="24"/>
        </w:rPr>
        <w:t>bis-</w:t>
      </w:r>
      <w:r>
        <w:rPr>
          <w:b/>
          <w:noProof/>
          <w:sz w:val="24"/>
        </w:rPr>
        <w:t>e</w:t>
      </w:r>
      <w:r>
        <w:t xml:space="preserve"> </w:t>
      </w:r>
      <w:r w:rsidR="00AC16DC">
        <w:fldChar w:fldCharType="begin"/>
      </w:r>
      <w:r w:rsidR="00AC16DC">
        <w:instrText xml:space="preserve"> DOCPROPERTY  MtgTitle  \* MERGEFORMAT </w:instrText>
      </w:r>
      <w:r w:rsidR="00AC16DC">
        <w:fldChar w:fldCharType="end"/>
      </w:r>
      <w:r w:rsidR="00AC16DC">
        <w:rPr>
          <w:b/>
          <w:i/>
          <w:noProof/>
          <w:sz w:val="28"/>
        </w:rPr>
        <w:tab/>
      </w:r>
      <w:r>
        <w:rPr>
          <w:b/>
          <w:i/>
          <w:noProof/>
          <w:sz w:val="28"/>
        </w:rPr>
        <w:t>R2-200</w:t>
      </w:r>
      <w:r w:rsidR="005A2FF8">
        <w:rPr>
          <w:b/>
          <w:i/>
          <w:noProof/>
          <w:sz w:val="28"/>
        </w:rPr>
        <w:t>2849</w:t>
      </w:r>
    </w:p>
    <w:p w14:paraId="5715D63B" w14:textId="76BE9CC4" w:rsidR="007B142B" w:rsidRDefault="007B142B" w:rsidP="007B142B">
      <w:pPr>
        <w:pStyle w:val="CRCoverPage"/>
        <w:outlineLvl w:val="0"/>
        <w:rPr>
          <w:b/>
          <w:noProof/>
          <w:sz w:val="24"/>
        </w:rPr>
      </w:pPr>
      <w:r>
        <w:rPr>
          <w:b/>
          <w:noProof/>
          <w:sz w:val="24"/>
        </w:rPr>
        <w:t xml:space="preserve">Online, </w:t>
      </w:r>
      <w:r w:rsidR="005A2FF8">
        <w:rPr>
          <w:b/>
          <w:noProof/>
          <w:sz w:val="24"/>
        </w:rPr>
        <w:t>20-30 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6DC" w14:paraId="2F8B6F4F" w14:textId="77777777" w:rsidTr="00AC16DC">
        <w:tc>
          <w:tcPr>
            <w:tcW w:w="9641" w:type="dxa"/>
            <w:gridSpan w:val="9"/>
            <w:tcBorders>
              <w:top w:val="single" w:sz="4" w:space="0" w:color="auto"/>
              <w:left w:val="single" w:sz="4" w:space="0" w:color="auto"/>
              <w:right w:val="single" w:sz="4" w:space="0" w:color="auto"/>
            </w:tcBorders>
          </w:tcPr>
          <w:p w14:paraId="65C41CA2" w14:textId="77777777" w:rsidR="00AC16DC" w:rsidRDefault="00AC16DC" w:rsidP="00AC16DC">
            <w:pPr>
              <w:pStyle w:val="CRCoverPage"/>
              <w:spacing w:after="0"/>
              <w:jc w:val="right"/>
              <w:rPr>
                <w:i/>
                <w:noProof/>
              </w:rPr>
            </w:pPr>
            <w:r>
              <w:rPr>
                <w:i/>
                <w:noProof/>
                <w:sz w:val="14"/>
              </w:rPr>
              <w:t>CR-Form-v12.0</w:t>
            </w:r>
          </w:p>
        </w:tc>
      </w:tr>
      <w:tr w:rsidR="00AC16DC" w14:paraId="31F48A56" w14:textId="77777777" w:rsidTr="00AC16DC">
        <w:tc>
          <w:tcPr>
            <w:tcW w:w="9641" w:type="dxa"/>
            <w:gridSpan w:val="9"/>
            <w:tcBorders>
              <w:left w:val="single" w:sz="4" w:space="0" w:color="auto"/>
              <w:right w:val="single" w:sz="4" w:space="0" w:color="auto"/>
            </w:tcBorders>
          </w:tcPr>
          <w:p w14:paraId="1339F83A" w14:textId="77777777" w:rsidR="00AC16DC" w:rsidRDefault="00AC16DC" w:rsidP="00AC16DC">
            <w:pPr>
              <w:pStyle w:val="CRCoverPage"/>
              <w:spacing w:after="0"/>
              <w:jc w:val="center"/>
              <w:rPr>
                <w:noProof/>
              </w:rPr>
            </w:pPr>
            <w:r>
              <w:rPr>
                <w:b/>
                <w:noProof/>
                <w:sz w:val="32"/>
              </w:rPr>
              <w:t>CHANGE REQUEST</w:t>
            </w:r>
          </w:p>
        </w:tc>
      </w:tr>
      <w:tr w:rsidR="00AC16DC" w14:paraId="79CDCEAD" w14:textId="77777777" w:rsidTr="00AC16DC">
        <w:tc>
          <w:tcPr>
            <w:tcW w:w="9641" w:type="dxa"/>
            <w:gridSpan w:val="9"/>
            <w:tcBorders>
              <w:left w:val="single" w:sz="4" w:space="0" w:color="auto"/>
              <w:right w:val="single" w:sz="4" w:space="0" w:color="auto"/>
            </w:tcBorders>
          </w:tcPr>
          <w:p w14:paraId="0D6BC0BD" w14:textId="77777777" w:rsidR="00AC16DC" w:rsidRDefault="00AC16DC" w:rsidP="00AC16DC">
            <w:pPr>
              <w:pStyle w:val="CRCoverPage"/>
              <w:spacing w:after="0"/>
              <w:rPr>
                <w:noProof/>
                <w:sz w:val="8"/>
                <w:szCs w:val="8"/>
              </w:rPr>
            </w:pPr>
          </w:p>
        </w:tc>
      </w:tr>
      <w:tr w:rsidR="00AC16DC" w14:paraId="1D057E8B" w14:textId="77777777" w:rsidTr="00AC16DC">
        <w:tc>
          <w:tcPr>
            <w:tcW w:w="142" w:type="dxa"/>
            <w:tcBorders>
              <w:left w:val="single" w:sz="4" w:space="0" w:color="auto"/>
            </w:tcBorders>
          </w:tcPr>
          <w:p w14:paraId="677EAFA4" w14:textId="77777777" w:rsidR="00AC16DC" w:rsidRDefault="00AC16DC" w:rsidP="00AC16DC">
            <w:pPr>
              <w:pStyle w:val="CRCoverPage"/>
              <w:spacing w:after="0"/>
              <w:jc w:val="right"/>
              <w:rPr>
                <w:noProof/>
              </w:rPr>
            </w:pPr>
          </w:p>
        </w:tc>
        <w:tc>
          <w:tcPr>
            <w:tcW w:w="1559" w:type="dxa"/>
            <w:shd w:val="pct30" w:color="FFFF00" w:fill="auto"/>
          </w:tcPr>
          <w:p w14:paraId="02251CE5" w14:textId="77777777" w:rsidR="00AC16DC" w:rsidRPr="00410371" w:rsidRDefault="00AC16DC" w:rsidP="00AC16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64D22966" w14:textId="77777777" w:rsidR="00AC16DC" w:rsidRDefault="00AC16DC" w:rsidP="00AC16DC">
            <w:pPr>
              <w:pStyle w:val="CRCoverPage"/>
              <w:spacing w:after="0"/>
              <w:jc w:val="center"/>
              <w:rPr>
                <w:noProof/>
              </w:rPr>
            </w:pPr>
            <w:r>
              <w:rPr>
                <w:b/>
                <w:noProof/>
                <w:sz w:val="28"/>
              </w:rPr>
              <w:t>CR</w:t>
            </w:r>
          </w:p>
        </w:tc>
        <w:tc>
          <w:tcPr>
            <w:tcW w:w="1276" w:type="dxa"/>
            <w:shd w:val="pct30" w:color="FFFF00" w:fill="auto"/>
          </w:tcPr>
          <w:p w14:paraId="6D8B0E56" w14:textId="56C4BC9B" w:rsidR="00AC16DC" w:rsidRPr="00410371" w:rsidRDefault="005A2FF8" w:rsidP="005A2FF8">
            <w:pPr>
              <w:pStyle w:val="CRCoverPage"/>
              <w:spacing w:after="0"/>
              <w:jc w:val="right"/>
              <w:rPr>
                <w:noProof/>
              </w:rPr>
            </w:pPr>
            <w:r w:rsidRPr="005A2FF8">
              <w:rPr>
                <w:b/>
                <w:noProof/>
                <w:sz w:val="28"/>
              </w:rPr>
              <w:t>4239</w:t>
            </w:r>
          </w:p>
        </w:tc>
        <w:tc>
          <w:tcPr>
            <w:tcW w:w="709" w:type="dxa"/>
          </w:tcPr>
          <w:p w14:paraId="0AB1F9BF" w14:textId="77777777" w:rsidR="00AC16DC" w:rsidRDefault="00AC16DC" w:rsidP="00AC16DC">
            <w:pPr>
              <w:pStyle w:val="CRCoverPage"/>
              <w:tabs>
                <w:tab w:val="right" w:pos="625"/>
              </w:tabs>
              <w:spacing w:after="0"/>
              <w:jc w:val="center"/>
              <w:rPr>
                <w:noProof/>
              </w:rPr>
            </w:pPr>
            <w:r>
              <w:rPr>
                <w:b/>
                <w:bCs/>
                <w:noProof/>
                <w:sz w:val="28"/>
              </w:rPr>
              <w:t>rev</w:t>
            </w:r>
          </w:p>
        </w:tc>
        <w:tc>
          <w:tcPr>
            <w:tcW w:w="992" w:type="dxa"/>
            <w:shd w:val="pct30" w:color="FFFF00" w:fill="auto"/>
          </w:tcPr>
          <w:p w14:paraId="68C6DBA4" w14:textId="768E9648" w:rsidR="00AC16DC" w:rsidRPr="00410371" w:rsidRDefault="005A2FF8" w:rsidP="00AC16DC">
            <w:pPr>
              <w:pStyle w:val="CRCoverPage"/>
              <w:spacing w:after="0"/>
              <w:jc w:val="center"/>
              <w:rPr>
                <w:b/>
                <w:noProof/>
              </w:rPr>
            </w:pPr>
            <w:r>
              <w:rPr>
                <w:b/>
                <w:noProof/>
                <w:sz w:val="28"/>
              </w:rPr>
              <w:t>-</w:t>
            </w:r>
          </w:p>
        </w:tc>
        <w:tc>
          <w:tcPr>
            <w:tcW w:w="2410" w:type="dxa"/>
          </w:tcPr>
          <w:p w14:paraId="2FE518D1" w14:textId="77777777" w:rsidR="00AC16DC" w:rsidRDefault="00AC16DC" w:rsidP="00AC1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5D588" w14:textId="7E2ACABA" w:rsidR="00AC16DC" w:rsidRPr="00410371" w:rsidRDefault="00AC16DC" w:rsidP="00AC16DC">
            <w:pPr>
              <w:pStyle w:val="CRCoverPage"/>
              <w:spacing w:after="0"/>
              <w:jc w:val="center"/>
              <w:rPr>
                <w:noProof/>
                <w:sz w:val="28"/>
              </w:rPr>
            </w:pPr>
            <w:r>
              <w:rPr>
                <w:b/>
                <w:noProof/>
                <w:sz w:val="28"/>
              </w:rPr>
              <w:t>1</w:t>
            </w:r>
            <w:r w:rsidR="005A2FF8">
              <w:rPr>
                <w:b/>
                <w:noProof/>
                <w:sz w:val="28"/>
              </w:rPr>
              <w:t>6.0.0</w:t>
            </w:r>
          </w:p>
        </w:tc>
        <w:tc>
          <w:tcPr>
            <w:tcW w:w="143" w:type="dxa"/>
            <w:tcBorders>
              <w:right w:val="single" w:sz="4" w:space="0" w:color="auto"/>
            </w:tcBorders>
          </w:tcPr>
          <w:p w14:paraId="2C0D8073" w14:textId="77777777" w:rsidR="00AC16DC" w:rsidRDefault="00AC16DC" w:rsidP="00AC16DC">
            <w:pPr>
              <w:pStyle w:val="CRCoverPage"/>
              <w:spacing w:after="0"/>
              <w:rPr>
                <w:noProof/>
              </w:rPr>
            </w:pPr>
          </w:p>
        </w:tc>
      </w:tr>
      <w:tr w:rsidR="00AC16DC" w14:paraId="4C49BDE7" w14:textId="77777777" w:rsidTr="00AC16DC">
        <w:tc>
          <w:tcPr>
            <w:tcW w:w="9641" w:type="dxa"/>
            <w:gridSpan w:val="9"/>
            <w:tcBorders>
              <w:left w:val="single" w:sz="4" w:space="0" w:color="auto"/>
              <w:right w:val="single" w:sz="4" w:space="0" w:color="auto"/>
            </w:tcBorders>
          </w:tcPr>
          <w:p w14:paraId="76D45EE7" w14:textId="77777777" w:rsidR="00AC16DC" w:rsidRDefault="00AC16DC" w:rsidP="00AC16DC">
            <w:pPr>
              <w:pStyle w:val="CRCoverPage"/>
              <w:spacing w:after="0"/>
              <w:rPr>
                <w:noProof/>
              </w:rPr>
            </w:pPr>
          </w:p>
        </w:tc>
      </w:tr>
      <w:tr w:rsidR="00AC16DC" w14:paraId="5ED71749" w14:textId="77777777" w:rsidTr="00AC16DC">
        <w:tc>
          <w:tcPr>
            <w:tcW w:w="9641" w:type="dxa"/>
            <w:gridSpan w:val="9"/>
            <w:tcBorders>
              <w:top w:val="single" w:sz="4" w:space="0" w:color="auto"/>
            </w:tcBorders>
          </w:tcPr>
          <w:p w14:paraId="440715AB" w14:textId="77777777" w:rsidR="00AC16DC" w:rsidRPr="00F25D98" w:rsidRDefault="00AC16DC" w:rsidP="00AC16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16DC" w14:paraId="6BB01161" w14:textId="77777777" w:rsidTr="00AC16DC">
        <w:tc>
          <w:tcPr>
            <w:tcW w:w="9641" w:type="dxa"/>
            <w:gridSpan w:val="9"/>
          </w:tcPr>
          <w:p w14:paraId="7CA5475F" w14:textId="77777777" w:rsidR="00AC16DC" w:rsidRDefault="00AC16DC" w:rsidP="00AC16DC">
            <w:pPr>
              <w:pStyle w:val="CRCoverPage"/>
              <w:spacing w:after="0"/>
              <w:rPr>
                <w:noProof/>
                <w:sz w:val="8"/>
                <w:szCs w:val="8"/>
              </w:rPr>
            </w:pPr>
          </w:p>
        </w:tc>
      </w:tr>
    </w:tbl>
    <w:p w14:paraId="5C979878" w14:textId="77777777" w:rsidR="00AC16DC" w:rsidRDefault="00AC16DC" w:rsidP="00AC16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6DC" w14:paraId="56C31C34" w14:textId="77777777" w:rsidTr="00AC16DC">
        <w:tc>
          <w:tcPr>
            <w:tcW w:w="2835" w:type="dxa"/>
          </w:tcPr>
          <w:p w14:paraId="3EC11287" w14:textId="77777777" w:rsidR="00AC16DC" w:rsidRDefault="00AC16DC" w:rsidP="00AC16DC">
            <w:pPr>
              <w:pStyle w:val="CRCoverPage"/>
              <w:tabs>
                <w:tab w:val="right" w:pos="2751"/>
              </w:tabs>
              <w:spacing w:after="0"/>
              <w:rPr>
                <w:b/>
                <w:i/>
                <w:noProof/>
              </w:rPr>
            </w:pPr>
            <w:r>
              <w:rPr>
                <w:b/>
                <w:i/>
                <w:noProof/>
              </w:rPr>
              <w:t>Proposed change affects:</w:t>
            </w:r>
          </w:p>
        </w:tc>
        <w:tc>
          <w:tcPr>
            <w:tcW w:w="1418" w:type="dxa"/>
          </w:tcPr>
          <w:p w14:paraId="0FF0A435" w14:textId="77777777" w:rsidR="00AC16DC" w:rsidRDefault="00AC16DC" w:rsidP="00AC1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82C98" w14:textId="77777777" w:rsidR="00AC16DC" w:rsidRDefault="00AC16DC" w:rsidP="00AC16DC">
            <w:pPr>
              <w:pStyle w:val="CRCoverPage"/>
              <w:spacing w:after="0"/>
              <w:jc w:val="center"/>
              <w:rPr>
                <w:b/>
                <w:caps/>
                <w:noProof/>
              </w:rPr>
            </w:pPr>
          </w:p>
        </w:tc>
        <w:tc>
          <w:tcPr>
            <w:tcW w:w="709" w:type="dxa"/>
            <w:tcBorders>
              <w:left w:val="single" w:sz="4" w:space="0" w:color="auto"/>
            </w:tcBorders>
          </w:tcPr>
          <w:p w14:paraId="0933848F" w14:textId="77777777" w:rsidR="00AC16DC" w:rsidRDefault="00AC16DC" w:rsidP="00AC1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1246A" w14:textId="77777777" w:rsidR="00AC16DC" w:rsidRDefault="00AC16DC" w:rsidP="00AC16DC">
            <w:pPr>
              <w:pStyle w:val="CRCoverPage"/>
              <w:spacing w:after="0"/>
              <w:jc w:val="center"/>
              <w:rPr>
                <w:b/>
                <w:caps/>
                <w:noProof/>
              </w:rPr>
            </w:pPr>
            <w:r>
              <w:rPr>
                <w:b/>
                <w:caps/>
                <w:noProof/>
              </w:rPr>
              <w:t>x</w:t>
            </w:r>
          </w:p>
        </w:tc>
        <w:tc>
          <w:tcPr>
            <w:tcW w:w="2126" w:type="dxa"/>
          </w:tcPr>
          <w:p w14:paraId="478EAE67" w14:textId="77777777" w:rsidR="00AC16DC" w:rsidRDefault="00AC16DC" w:rsidP="00AC1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59297" w14:textId="77777777" w:rsidR="00AC16DC" w:rsidRDefault="00AC16DC" w:rsidP="00AC16DC">
            <w:pPr>
              <w:pStyle w:val="CRCoverPage"/>
              <w:spacing w:after="0"/>
              <w:jc w:val="center"/>
              <w:rPr>
                <w:b/>
                <w:caps/>
                <w:noProof/>
              </w:rPr>
            </w:pPr>
            <w:r>
              <w:rPr>
                <w:b/>
                <w:caps/>
                <w:noProof/>
              </w:rPr>
              <w:t>x</w:t>
            </w:r>
          </w:p>
        </w:tc>
        <w:tc>
          <w:tcPr>
            <w:tcW w:w="1418" w:type="dxa"/>
            <w:tcBorders>
              <w:left w:val="nil"/>
            </w:tcBorders>
          </w:tcPr>
          <w:p w14:paraId="01957749" w14:textId="77777777" w:rsidR="00AC16DC" w:rsidRDefault="00AC16DC" w:rsidP="00AC1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DE97C" w14:textId="77777777" w:rsidR="00AC16DC" w:rsidRDefault="00AC16DC" w:rsidP="00AC16DC">
            <w:pPr>
              <w:pStyle w:val="CRCoverPage"/>
              <w:spacing w:after="0"/>
              <w:jc w:val="center"/>
              <w:rPr>
                <w:b/>
                <w:bCs/>
                <w:caps/>
                <w:noProof/>
              </w:rPr>
            </w:pPr>
          </w:p>
        </w:tc>
      </w:tr>
    </w:tbl>
    <w:p w14:paraId="161DDA40" w14:textId="77777777" w:rsidR="00AC16DC" w:rsidRDefault="00AC16DC" w:rsidP="00AC16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6DC" w14:paraId="4DCB06D0" w14:textId="77777777" w:rsidTr="00413D51">
        <w:tc>
          <w:tcPr>
            <w:tcW w:w="9640" w:type="dxa"/>
            <w:gridSpan w:val="11"/>
          </w:tcPr>
          <w:p w14:paraId="124A772F" w14:textId="77777777" w:rsidR="00AC16DC" w:rsidRDefault="00AC16DC" w:rsidP="00AC16DC">
            <w:pPr>
              <w:pStyle w:val="CRCoverPage"/>
              <w:spacing w:after="0"/>
              <w:rPr>
                <w:noProof/>
                <w:sz w:val="8"/>
                <w:szCs w:val="8"/>
              </w:rPr>
            </w:pPr>
          </w:p>
        </w:tc>
      </w:tr>
      <w:tr w:rsidR="00AC16DC" w14:paraId="0114B740" w14:textId="77777777" w:rsidTr="00AC16DC">
        <w:tc>
          <w:tcPr>
            <w:tcW w:w="1843" w:type="dxa"/>
            <w:tcBorders>
              <w:top w:val="single" w:sz="4" w:space="0" w:color="auto"/>
              <w:left w:val="single" w:sz="4" w:space="0" w:color="auto"/>
            </w:tcBorders>
          </w:tcPr>
          <w:p w14:paraId="00D13102" w14:textId="77777777" w:rsidR="00AC16DC" w:rsidRDefault="00AC16DC" w:rsidP="00AC1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51CC3A" w14:textId="0ED83200" w:rsidR="00AC16DC" w:rsidRDefault="005A2FF8" w:rsidP="00AC16DC">
            <w:pPr>
              <w:pStyle w:val="CRCoverPage"/>
              <w:spacing w:after="0"/>
              <w:ind w:left="100"/>
              <w:rPr>
                <w:noProof/>
              </w:rPr>
            </w:pPr>
            <w:r w:rsidRPr="005A2FF8">
              <w:t xml:space="preserve">Miscellaneous </w:t>
            </w:r>
            <w:r w:rsidR="001D67FF">
              <w:t xml:space="preserve">Rel-16 </w:t>
            </w:r>
            <w:proofErr w:type="spellStart"/>
            <w:r w:rsidRPr="005A2FF8">
              <w:t>eMTC</w:t>
            </w:r>
            <w:proofErr w:type="spellEnd"/>
            <w:r w:rsidRPr="005A2FF8">
              <w:t xml:space="preserve"> corrections</w:t>
            </w:r>
          </w:p>
        </w:tc>
      </w:tr>
      <w:tr w:rsidR="00AC16DC" w14:paraId="0FA3FAE9" w14:textId="77777777" w:rsidTr="00AC16DC">
        <w:tc>
          <w:tcPr>
            <w:tcW w:w="1843" w:type="dxa"/>
            <w:tcBorders>
              <w:left w:val="single" w:sz="4" w:space="0" w:color="auto"/>
            </w:tcBorders>
          </w:tcPr>
          <w:p w14:paraId="12C6B9BE"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6CD056EF" w14:textId="77777777" w:rsidR="00AC16DC" w:rsidRDefault="00AC16DC" w:rsidP="00AC16DC">
            <w:pPr>
              <w:pStyle w:val="CRCoverPage"/>
              <w:spacing w:after="0"/>
              <w:rPr>
                <w:noProof/>
                <w:sz w:val="8"/>
                <w:szCs w:val="8"/>
              </w:rPr>
            </w:pPr>
          </w:p>
        </w:tc>
      </w:tr>
      <w:tr w:rsidR="00AC16DC" w14:paraId="76C37F21" w14:textId="77777777" w:rsidTr="00AC16DC">
        <w:tc>
          <w:tcPr>
            <w:tcW w:w="1843" w:type="dxa"/>
            <w:tcBorders>
              <w:left w:val="single" w:sz="4" w:space="0" w:color="auto"/>
            </w:tcBorders>
          </w:tcPr>
          <w:p w14:paraId="20DD840E" w14:textId="77777777" w:rsidR="00AC16DC" w:rsidRDefault="00AC16DC" w:rsidP="00AC1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FC488" w14:textId="77777777" w:rsidR="00AC16DC" w:rsidRDefault="00AC16DC" w:rsidP="00AC16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AC16DC" w14:paraId="25505495" w14:textId="77777777" w:rsidTr="00AC16DC">
        <w:tc>
          <w:tcPr>
            <w:tcW w:w="1843" w:type="dxa"/>
            <w:tcBorders>
              <w:left w:val="single" w:sz="4" w:space="0" w:color="auto"/>
            </w:tcBorders>
          </w:tcPr>
          <w:p w14:paraId="44F0FA37" w14:textId="77777777" w:rsidR="00AC16DC" w:rsidRDefault="00AC16DC" w:rsidP="00AC1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BBF91A" w14:textId="77777777" w:rsidR="00AC16DC" w:rsidRDefault="00AC16DC" w:rsidP="00AC16DC">
            <w:pPr>
              <w:pStyle w:val="CRCoverPage"/>
              <w:spacing w:after="0"/>
              <w:ind w:left="100"/>
              <w:rPr>
                <w:noProof/>
              </w:rPr>
            </w:pPr>
            <w:r>
              <w:t>R2</w:t>
            </w:r>
            <w:r>
              <w:fldChar w:fldCharType="begin"/>
            </w:r>
            <w:r>
              <w:instrText xml:space="preserve"> DOCPROPERTY  SourceIfTsg  \* MERGEFORMAT </w:instrText>
            </w:r>
            <w:r>
              <w:fldChar w:fldCharType="end"/>
            </w:r>
          </w:p>
        </w:tc>
      </w:tr>
      <w:tr w:rsidR="00AC16DC" w14:paraId="27CA2434" w14:textId="77777777" w:rsidTr="00AC16DC">
        <w:tc>
          <w:tcPr>
            <w:tcW w:w="1843" w:type="dxa"/>
            <w:tcBorders>
              <w:left w:val="single" w:sz="4" w:space="0" w:color="auto"/>
            </w:tcBorders>
          </w:tcPr>
          <w:p w14:paraId="15C98E9B"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707085CE" w14:textId="77777777" w:rsidR="00AC16DC" w:rsidRDefault="00AC16DC" w:rsidP="00AC16DC">
            <w:pPr>
              <w:pStyle w:val="CRCoverPage"/>
              <w:spacing w:after="0"/>
              <w:rPr>
                <w:noProof/>
                <w:sz w:val="8"/>
                <w:szCs w:val="8"/>
              </w:rPr>
            </w:pPr>
          </w:p>
        </w:tc>
      </w:tr>
      <w:tr w:rsidR="00AC16DC" w14:paraId="146383BA" w14:textId="77777777" w:rsidTr="00AC16DC">
        <w:tc>
          <w:tcPr>
            <w:tcW w:w="1843" w:type="dxa"/>
            <w:tcBorders>
              <w:left w:val="single" w:sz="4" w:space="0" w:color="auto"/>
            </w:tcBorders>
          </w:tcPr>
          <w:p w14:paraId="10DB95D1" w14:textId="77777777" w:rsidR="00AC16DC" w:rsidRDefault="00AC16DC" w:rsidP="00AC16DC">
            <w:pPr>
              <w:pStyle w:val="CRCoverPage"/>
              <w:tabs>
                <w:tab w:val="right" w:pos="1759"/>
              </w:tabs>
              <w:spacing w:after="0"/>
              <w:rPr>
                <w:b/>
                <w:i/>
                <w:noProof/>
              </w:rPr>
            </w:pPr>
            <w:r>
              <w:rPr>
                <w:b/>
                <w:i/>
                <w:noProof/>
              </w:rPr>
              <w:t>Work item code:</w:t>
            </w:r>
          </w:p>
        </w:tc>
        <w:tc>
          <w:tcPr>
            <w:tcW w:w="3686" w:type="dxa"/>
            <w:gridSpan w:val="5"/>
            <w:shd w:val="pct30" w:color="FFFF00" w:fill="auto"/>
          </w:tcPr>
          <w:p w14:paraId="530F2BDF" w14:textId="77777777" w:rsidR="00AC16DC" w:rsidRDefault="00AC16DC" w:rsidP="00AC1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p>
        </w:tc>
        <w:tc>
          <w:tcPr>
            <w:tcW w:w="567" w:type="dxa"/>
            <w:tcBorders>
              <w:left w:val="nil"/>
            </w:tcBorders>
          </w:tcPr>
          <w:p w14:paraId="0812E5A7" w14:textId="77777777" w:rsidR="00AC16DC" w:rsidRDefault="00AC16DC" w:rsidP="00AC16DC">
            <w:pPr>
              <w:pStyle w:val="CRCoverPage"/>
              <w:spacing w:after="0"/>
              <w:ind w:right="100"/>
              <w:rPr>
                <w:noProof/>
              </w:rPr>
            </w:pPr>
          </w:p>
        </w:tc>
        <w:tc>
          <w:tcPr>
            <w:tcW w:w="1417" w:type="dxa"/>
            <w:gridSpan w:val="3"/>
            <w:tcBorders>
              <w:left w:val="nil"/>
            </w:tcBorders>
          </w:tcPr>
          <w:p w14:paraId="5800F0C3" w14:textId="77777777" w:rsidR="00AC16DC" w:rsidRDefault="00AC16DC" w:rsidP="00AC1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1526A" w14:textId="19B81AC9" w:rsidR="00AC16DC" w:rsidRDefault="00AC16DC" w:rsidP="00AC16DC">
            <w:pPr>
              <w:pStyle w:val="CRCoverPage"/>
              <w:spacing w:after="0"/>
              <w:ind w:left="100"/>
              <w:rPr>
                <w:noProof/>
              </w:rPr>
            </w:pPr>
            <w:r>
              <w:rPr>
                <w:noProof/>
              </w:rPr>
              <w:t>20</w:t>
            </w:r>
            <w:r w:rsidR="000F3B0B">
              <w:rPr>
                <w:noProof/>
              </w:rPr>
              <w:t>20</w:t>
            </w:r>
            <w:r>
              <w:rPr>
                <w:noProof/>
              </w:rPr>
              <w:t>-</w:t>
            </w:r>
            <w:r w:rsidR="000F3B0B">
              <w:rPr>
                <w:noProof/>
              </w:rPr>
              <w:t>0</w:t>
            </w:r>
            <w:r w:rsidR="00256CAF">
              <w:rPr>
                <w:noProof/>
              </w:rPr>
              <w:t>4-09</w:t>
            </w:r>
          </w:p>
        </w:tc>
      </w:tr>
      <w:tr w:rsidR="00AC16DC" w14:paraId="6B1A3187" w14:textId="77777777" w:rsidTr="00AC16DC">
        <w:tc>
          <w:tcPr>
            <w:tcW w:w="1843" w:type="dxa"/>
            <w:tcBorders>
              <w:left w:val="single" w:sz="4" w:space="0" w:color="auto"/>
            </w:tcBorders>
          </w:tcPr>
          <w:p w14:paraId="48C13A88" w14:textId="77777777" w:rsidR="00AC16DC" w:rsidRDefault="00AC16DC" w:rsidP="00AC16DC">
            <w:pPr>
              <w:pStyle w:val="CRCoverPage"/>
              <w:spacing w:after="0"/>
              <w:rPr>
                <w:b/>
                <w:i/>
                <w:noProof/>
                <w:sz w:val="8"/>
                <w:szCs w:val="8"/>
              </w:rPr>
            </w:pPr>
          </w:p>
        </w:tc>
        <w:tc>
          <w:tcPr>
            <w:tcW w:w="1986" w:type="dxa"/>
            <w:gridSpan w:val="4"/>
          </w:tcPr>
          <w:p w14:paraId="37EF4395" w14:textId="77777777" w:rsidR="00AC16DC" w:rsidRDefault="00AC16DC" w:rsidP="00AC16DC">
            <w:pPr>
              <w:pStyle w:val="CRCoverPage"/>
              <w:spacing w:after="0"/>
              <w:rPr>
                <w:noProof/>
                <w:sz w:val="8"/>
                <w:szCs w:val="8"/>
              </w:rPr>
            </w:pPr>
          </w:p>
        </w:tc>
        <w:tc>
          <w:tcPr>
            <w:tcW w:w="2267" w:type="dxa"/>
            <w:gridSpan w:val="2"/>
          </w:tcPr>
          <w:p w14:paraId="71006C3D" w14:textId="77777777" w:rsidR="00AC16DC" w:rsidRDefault="00AC16DC" w:rsidP="00AC16DC">
            <w:pPr>
              <w:pStyle w:val="CRCoverPage"/>
              <w:spacing w:after="0"/>
              <w:rPr>
                <w:noProof/>
                <w:sz w:val="8"/>
                <w:szCs w:val="8"/>
              </w:rPr>
            </w:pPr>
          </w:p>
        </w:tc>
        <w:tc>
          <w:tcPr>
            <w:tcW w:w="1417" w:type="dxa"/>
            <w:gridSpan w:val="3"/>
          </w:tcPr>
          <w:p w14:paraId="38455A72" w14:textId="77777777" w:rsidR="00AC16DC" w:rsidRDefault="00AC16DC" w:rsidP="00AC16DC">
            <w:pPr>
              <w:pStyle w:val="CRCoverPage"/>
              <w:spacing w:after="0"/>
              <w:rPr>
                <w:noProof/>
                <w:sz w:val="8"/>
                <w:szCs w:val="8"/>
              </w:rPr>
            </w:pPr>
          </w:p>
        </w:tc>
        <w:tc>
          <w:tcPr>
            <w:tcW w:w="2127" w:type="dxa"/>
            <w:tcBorders>
              <w:right w:val="single" w:sz="4" w:space="0" w:color="auto"/>
            </w:tcBorders>
          </w:tcPr>
          <w:p w14:paraId="57AB8BAC" w14:textId="77777777" w:rsidR="00AC16DC" w:rsidRDefault="00AC16DC" w:rsidP="00AC16DC">
            <w:pPr>
              <w:pStyle w:val="CRCoverPage"/>
              <w:spacing w:after="0"/>
              <w:rPr>
                <w:noProof/>
                <w:sz w:val="8"/>
                <w:szCs w:val="8"/>
              </w:rPr>
            </w:pPr>
          </w:p>
        </w:tc>
      </w:tr>
      <w:tr w:rsidR="00AC16DC" w14:paraId="2045C441" w14:textId="77777777" w:rsidTr="00AC16DC">
        <w:trPr>
          <w:cantSplit/>
        </w:trPr>
        <w:tc>
          <w:tcPr>
            <w:tcW w:w="1843" w:type="dxa"/>
            <w:tcBorders>
              <w:left w:val="single" w:sz="4" w:space="0" w:color="auto"/>
            </w:tcBorders>
          </w:tcPr>
          <w:p w14:paraId="66EB0565" w14:textId="77777777" w:rsidR="00AC16DC" w:rsidRDefault="00AC16DC" w:rsidP="00AC16DC">
            <w:pPr>
              <w:pStyle w:val="CRCoverPage"/>
              <w:tabs>
                <w:tab w:val="right" w:pos="1759"/>
              </w:tabs>
              <w:spacing w:after="0"/>
              <w:rPr>
                <w:b/>
                <w:i/>
                <w:noProof/>
              </w:rPr>
            </w:pPr>
            <w:r>
              <w:rPr>
                <w:b/>
                <w:i/>
                <w:noProof/>
              </w:rPr>
              <w:t>Category:</w:t>
            </w:r>
          </w:p>
        </w:tc>
        <w:tc>
          <w:tcPr>
            <w:tcW w:w="851" w:type="dxa"/>
            <w:shd w:val="pct30" w:color="FFFF00" w:fill="auto"/>
          </w:tcPr>
          <w:p w14:paraId="613AEF8C" w14:textId="57DD4C25" w:rsidR="00AC16DC" w:rsidRDefault="00256CAF" w:rsidP="00AC16DC">
            <w:pPr>
              <w:pStyle w:val="CRCoverPage"/>
              <w:spacing w:after="0"/>
              <w:ind w:left="100" w:right="-609"/>
              <w:rPr>
                <w:b/>
                <w:noProof/>
              </w:rPr>
            </w:pPr>
            <w:r>
              <w:rPr>
                <w:b/>
                <w:noProof/>
              </w:rPr>
              <w:t>F</w:t>
            </w:r>
          </w:p>
        </w:tc>
        <w:tc>
          <w:tcPr>
            <w:tcW w:w="3402" w:type="dxa"/>
            <w:gridSpan w:val="5"/>
            <w:tcBorders>
              <w:left w:val="nil"/>
            </w:tcBorders>
          </w:tcPr>
          <w:p w14:paraId="2D04B15E" w14:textId="77777777" w:rsidR="00AC16DC" w:rsidRDefault="00AC16DC" w:rsidP="00AC16DC">
            <w:pPr>
              <w:pStyle w:val="CRCoverPage"/>
              <w:spacing w:after="0"/>
              <w:rPr>
                <w:noProof/>
              </w:rPr>
            </w:pPr>
          </w:p>
        </w:tc>
        <w:tc>
          <w:tcPr>
            <w:tcW w:w="1417" w:type="dxa"/>
            <w:gridSpan w:val="3"/>
            <w:tcBorders>
              <w:left w:val="nil"/>
            </w:tcBorders>
          </w:tcPr>
          <w:p w14:paraId="28151F05" w14:textId="77777777" w:rsidR="00AC16DC" w:rsidRDefault="00AC16DC" w:rsidP="00AC1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53BB50" w14:textId="4F50EFCC" w:rsidR="00AC16DC" w:rsidRDefault="00AC16DC" w:rsidP="00AC16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87AFC">
              <w:rPr>
                <w:noProof/>
              </w:rPr>
              <w:t>6</w:t>
            </w:r>
            <w:r>
              <w:rPr>
                <w:noProof/>
              </w:rPr>
              <w:fldChar w:fldCharType="end"/>
            </w:r>
          </w:p>
        </w:tc>
      </w:tr>
      <w:tr w:rsidR="00AC16DC" w14:paraId="6C820FEA" w14:textId="77777777" w:rsidTr="00AC16DC">
        <w:tc>
          <w:tcPr>
            <w:tcW w:w="1843" w:type="dxa"/>
            <w:tcBorders>
              <w:left w:val="single" w:sz="4" w:space="0" w:color="auto"/>
              <w:bottom w:val="single" w:sz="4" w:space="0" w:color="auto"/>
            </w:tcBorders>
          </w:tcPr>
          <w:p w14:paraId="2F86C370" w14:textId="77777777" w:rsidR="00AC16DC" w:rsidRDefault="00AC16DC" w:rsidP="00AC16DC">
            <w:pPr>
              <w:pStyle w:val="CRCoverPage"/>
              <w:spacing w:after="0"/>
              <w:rPr>
                <w:b/>
                <w:i/>
                <w:noProof/>
              </w:rPr>
            </w:pPr>
          </w:p>
        </w:tc>
        <w:tc>
          <w:tcPr>
            <w:tcW w:w="4677" w:type="dxa"/>
            <w:gridSpan w:val="8"/>
            <w:tcBorders>
              <w:bottom w:val="single" w:sz="4" w:space="0" w:color="auto"/>
            </w:tcBorders>
          </w:tcPr>
          <w:p w14:paraId="600460A6" w14:textId="77777777" w:rsidR="00AC16DC" w:rsidRDefault="00AC16DC" w:rsidP="00AC1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CACA7" w14:textId="77777777" w:rsidR="00AC16DC" w:rsidRDefault="00AC16DC" w:rsidP="00AC16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84F2B" w14:textId="77777777" w:rsidR="00AC16DC" w:rsidRPr="007C2097" w:rsidRDefault="00AC16DC" w:rsidP="00AC1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16DC" w14:paraId="473D4305" w14:textId="77777777" w:rsidTr="00AC16DC">
        <w:tc>
          <w:tcPr>
            <w:tcW w:w="1843" w:type="dxa"/>
          </w:tcPr>
          <w:p w14:paraId="54A98868" w14:textId="77777777" w:rsidR="00AC16DC" w:rsidRDefault="00AC16DC" w:rsidP="00AC16DC">
            <w:pPr>
              <w:pStyle w:val="CRCoverPage"/>
              <w:spacing w:after="0"/>
              <w:rPr>
                <w:b/>
                <w:i/>
                <w:noProof/>
                <w:sz w:val="8"/>
                <w:szCs w:val="8"/>
              </w:rPr>
            </w:pPr>
          </w:p>
        </w:tc>
        <w:tc>
          <w:tcPr>
            <w:tcW w:w="7797" w:type="dxa"/>
            <w:gridSpan w:val="10"/>
          </w:tcPr>
          <w:p w14:paraId="06E2D620" w14:textId="77777777" w:rsidR="00AC16DC" w:rsidRDefault="00AC16DC" w:rsidP="00AC16DC">
            <w:pPr>
              <w:pStyle w:val="CRCoverPage"/>
              <w:spacing w:after="0"/>
              <w:rPr>
                <w:noProof/>
                <w:sz w:val="8"/>
                <w:szCs w:val="8"/>
              </w:rPr>
            </w:pPr>
          </w:p>
        </w:tc>
      </w:tr>
      <w:tr w:rsidR="00AC16DC" w14:paraId="18CB1D14" w14:textId="77777777" w:rsidTr="00AC16DC">
        <w:tc>
          <w:tcPr>
            <w:tcW w:w="2694" w:type="dxa"/>
            <w:gridSpan w:val="2"/>
            <w:tcBorders>
              <w:top w:val="single" w:sz="4" w:space="0" w:color="auto"/>
              <w:left w:val="single" w:sz="4" w:space="0" w:color="auto"/>
            </w:tcBorders>
          </w:tcPr>
          <w:p w14:paraId="1440F5E7" w14:textId="77777777" w:rsidR="00AC16DC" w:rsidRDefault="00AC16DC" w:rsidP="00AC1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67D21" w14:textId="7B805E44" w:rsidR="00A81EED" w:rsidRPr="00D51305" w:rsidRDefault="00256CAF" w:rsidP="005563D7">
            <w:proofErr w:type="spellStart"/>
            <w:r>
              <w:t>Miscellanous</w:t>
            </w:r>
            <w:proofErr w:type="spellEnd"/>
            <w:r>
              <w:t xml:space="preserve"> correction for</w:t>
            </w:r>
            <w:r w:rsidR="008B1D2B">
              <w:t xml:space="preserve"> </w:t>
            </w:r>
            <w:r w:rsidR="00AC16DC">
              <w:t xml:space="preserve">Rel-16 </w:t>
            </w:r>
            <w:proofErr w:type="spellStart"/>
            <w:r w:rsidR="00AC16DC">
              <w:t>eMTC</w:t>
            </w:r>
            <w:proofErr w:type="spellEnd"/>
            <w:r w:rsidR="00AC16DC">
              <w:t xml:space="preserve"> enhancements</w:t>
            </w:r>
            <w:r w:rsidR="00D819D9">
              <w:t xml:space="preserve"> to RRC specification.</w:t>
            </w:r>
          </w:p>
        </w:tc>
      </w:tr>
      <w:tr w:rsidR="00AC16DC" w14:paraId="78A79376" w14:textId="77777777" w:rsidTr="00AC16DC">
        <w:tc>
          <w:tcPr>
            <w:tcW w:w="2694" w:type="dxa"/>
            <w:gridSpan w:val="2"/>
            <w:tcBorders>
              <w:left w:val="single" w:sz="4" w:space="0" w:color="auto"/>
            </w:tcBorders>
          </w:tcPr>
          <w:p w14:paraId="432743AF"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45C6BFC" w14:textId="77777777" w:rsidR="00AC16DC" w:rsidRDefault="00AC16DC" w:rsidP="00AC16DC">
            <w:pPr>
              <w:pStyle w:val="CRCoverPage"/>
              <w:spacing w:after="0"/>
              <w:rPr>
                <w:noProof/>
                <w:sz w:val="8"/>
                <w:szCs w:val="8"/>
              </w:rPr>
            </w:pPr>
          </w:p>
        </w:tc>
      </w:tr>
      <w:tr w:rsidR="00AC16DC" w14:paraId="5FADF03F" w14:textId="77777777" w:rsidTr="00AC16DC">
        <w:tc>
          <w:tcPr>
            <w:tcW w:w="2694" w:type="dxa"/>
            <w:gridSpan w:val="2"/>
            <w:tcBorders>
              <w:left w:val="single" w:sz="4" w:space="0" w:color="auto"/>
            </w:tcBorders>
          </w:tcPr>
          <w:p w14:paraId="4FD10BCE" w14:textId="77777777" w:rsidR="00AC16DC" w:rsidRDefault="00AC16DC" w:rsidP="00AC1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1F99F" w14:textId="77777777" w:rsidR="00D819D9" w:rsidRDefault="00256CAF" w:rsidP="006F7D4E">
            <w:pPr>
              <w:pStyle w:val="ListParagraph"/>
              <w:numPr>
                <w:ilvl w:val="0"/>
                <w:numId w:val="27"/>
              </w:numPr>
              <w:rPr>
                <w:noProof/>
              </w:rPr>
            </w:pPr>
            <w:r>
              <w:t>TBD</w:t>
            </w:r>
          </w:p>
          <w:p w14:paraId="600CA1F4" w14:textId="651EC913" w:rsidR="00DF40C1" w:rsidRDefault="00DF40C1" w:rsidP="006F7D4E">
            <w:pPr>
              <w:pStyle w:val="ListParagraph"/>
              <w:numPr>
                <w:ilvl w:val="0"/>
                <w:numId w:val="27"/>
              </w:numPr>
              <w:rPr>
                <w:noProof/>
              </w:rPr>
            </w:pPr>
            <w:r>
              <w:t>Also addresses</w:t>
            </w:r>
            <w:r>
              <w:t xml:space="preserve"> </w:t>
            </w:r>
            <w:r>
              <w:t>RIL [Q603]</w:t>
            </w:r>
            <w:bookmarkStart w:id="4" w:name="_GoBack"/>
            <w:bookmarkEnd w:id="4"/>
          </w:p>
        </w:tc>
      </w:tr>
      <w:tr w:rsidR="00AC16DC" w14:paraId="21AC80BA" w14:textId="77777777" w:rsidTr="00AC16DC">
        <w:tc>
          <w:tcPr>
            <w:tcW w:w="2694" w:type="dxa"/>
            <w:gridSpan w:val="2"/>
            <w:tcBorders>
              <w:left w:val="single" w:sz="4" w:space="0" w:color="auto"/>
            </w:tcBorders>
          </w:tcPr>
          <w:p w14:paraId="2EE67C3A"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B3880A8" w14:textId="77777777" w:rsidR="00AC16DC" w:rsidRDefault="00AC16DC" w:rsidP="00AC16DC">
            <w:pPr>
              <w:pStyle w:val="CRCoverPage"/>
              <w:spacing w:after="0"/>
              <w:rPr>
                <w:noProof/>
                <w:sz w:val="8"/>
                <w:szCs w:val="8"/>
              </w:rPr>
            </w:pPr>
          </w:p>
        </w:tc>
      </w:tr>
      <w:tr w:rsidR="00AC16DC" w14:paraId="57456567" w14:textId="77777777" w:rsidTr="00AC16DC">
        <w:tc>
          <w:tcPr>
            <w:tcW w:w="2694" w:type="dxa"/>
            <w:gridSpan w:val="2"/>
            <w:tcBorders>
              <w:left w:val="single" w:sz="4" w:space="0" w:color="auto"/>
              <w:bottom w:val="single" w:sz="4" w:space="0" w:color="auto"/>
            </w:tcBorders>
          </w:tcPr>
          <w:p w14:paraId="71D33549" w14:textId="77777777" w:rsidR="00AC16DC" w:rsidRDefault="00AC16DC" w:rsidP="00AC1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029EE" w14:textId="24864A24" w:rsidR="00AC16DC" w:rsidRDefault="00AC16DC" w:rsidP="00AC16DC">
            <w:pPr>
              <w:pStyle w:val="CRCoverPage"/>
              <w:spacing w:after="0"/>
              <w:ind w:left="100"/>
              <w:rPr>
                <w:noProof/>
              </w:rPr>
            </w:pPr>
            <w:r>
              <w:rPr>
                <w:noProof/>
              </w:rPr>
              <w:t xml:space="preserve">Rel-16 eMTC enhancements will be </w:t>
            </w:r>
            <w:r w:rsidR="00256CAF">
              <w:rPr>
                <w:noProof/>
              </w:rPr>
              <w:t>incomplete</w:t>
            </w:r>
            <w:r>
              <w:rPr>
                <w:noProof/>
              </w:rPr>
              <w:t xml:space="preserve"> from RRC specifications.</w:t>
            </w:r>
          </w:p>
        </w:tc>
      </w:tr>
      <w:tr w:rsidR="00AC16DC" w14:paraId="7FC3278E" w14:textId="77777777" w:rsidTr="00AC16DC">
        <w:tc>
          <w:tcPr>
            <w:tcW w:w="2694" w:type="dxa"/>
            <w:gridSpan w:val="2"/>
          </w:tcPr>
          <w:p w14:paraId="1C50075F" w14:textId="77777777" w:rsidR="00AC16DC" w:rsidRDefault="00AC16DC" w:rsidP="00AC16DC">
            <w:pPr>
              <w:pStyle w:val="CRCoverPage"/>
              <w:spacing w:after="0"/>
              <w:rPr>
                <w:b/>
                <w:i/>
                <w:noProof/>
                <w:sz w:val="8"/>
                <w:szCs w:val="8"/>
              </w:rPr>
            </w:pPr>
          </w:p>
        </w:tc>
        <w:tc>
          <w:tcPr>
            <w:tcW w:w="6946" w:type="dxa"/>
            <w:gridSpan w:val="9"/>
          </w:tcPr>
          <w:p w14:paraId="45379104" w14:textId="77777777" w:rsidR="00AC16DC" w:rsidRDefault="00AC16DC" w:rsidP="00AC16DC">
            <w:pPr>
              <w:pStyle w:val="CRCoverPage"/>
              <w:spacing w:after="0"/>
              <w:rPr>
                <w:noProof/>
                <w:sz w:val="8"/>
                <w:szCs w:val="8"/>
              </w:rPr>
            </w:pPr>
          </w:p>
        </w:tc>
      </w:tr>
      <w:tr w:rsidR="00AC16DC" w14:paraId="27F5B8AE" w14:textId="77777777" w:rsidTr="00AC16DC">
        <w:tc>
          <w:tcPr>
            <w:tcW w:w="2694" w:type="dxa"/>
            <w:gridSpan w:val="2"/>
            <w:tcBorders>
              <w:top w:val="single" w:sz="4" w:space="0" w:color="auto"/>
              <w:left w:val="single" w:sz="4" w:space="0" w:color="auto"/>
            </w:tcBorders>
          </w:tcPr>
          <w:p w14:paraId="7CD1825F" w14:textId="77777777" w:rsidR="00AC16DC" w:rsidRDefault="00AC16DC" w:rsidP="00AC1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3663C" w14:textId="0BAC38E6" w:rsidR="00AC16DC" w:rsidRDefault="00D8670E" w:rsidP="00AC16DC">
            <w:pPr>
              <w:pStyle w:val="CRCoverPage"/>
              <w:spacing w:after="0"/>
              <w:ind w:left="100"/>
              <w:rPr>
                <w:noProof/>
              </w:rPr>
            </w:pPr>
            <w:r>
              <w:rPr>
                <w:noProof/>
              </w:rPr>
              <w:t>TBD</w:t>
            </w:r>
          </w:p>
        </w:tc>
      </w:tr>
      <w:tr w:rsidR="00AC16DC" w14:paraId="67DF161F" w14:textId="77777777" w:rsidTr="00AC16DC">
        <w:tc>
          <w:tcPr>
            <w:tcW w:w="2694" w:type="dxa"/>
            <w:gridSpan w:val="2"/>
            <w:tcBorders>
              <w:left w:val="single" w:sz="4" w:space="0" w:color="auto"/>
            </w:tcBorders>
          </w:tcPr>
          <w:p w14:paraId="18BABD7C"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4F040275" w14:textId="77777777" w:rsidR="00AC16DC" w:rsidRDefault="00AC16DC" w:rsidP="00AC16DC">
            <w:pPr>
              <w:pStyle w:val="CRCoverPage"/>
              <w:spacing w:after="0"/>
              <w:rPr>
                <w:noProof/>
                <w:sz w:val="8"/>
                <w:szCs w:val="8"/>
              </w:rPr>
            </w:pPr>
          </w:p>
        </w:tc>
      </w:tr>
      <w:tr w:rsidR="00AC16DC" w14:paraId="103AA06E" w14:textId="77777777" w:rsidTr="00AC16DC">
        <w:tc>
          <w:tcPr>
            <w:tcW w:w="2694" w:type="dxa"/>
            <w:gridSpan w:val="2"/>
            <w:tcBorders>
              <w:left w:val="single" w:sz="4" w:space="0" w:color="auto"/>
            </w:tcBorders>
          </w:tcPr>
          <w:p w14:paraId="7460985F" w14:textId="77777777" w:rsidR="00AC16DC" w:rsidRDefault="00AC16DC" w:rsidP="00AC1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2710B" w14:textId="77777777" w:rsidR="00AC16DC" w:rsidRDefault="00AC16DC" w:rsidP="00AC1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788A4" w14:textId="77777777" w:rsidR="00AC16DC" w:rsidRDefault="00AC16DC" w:rsidP="00AC16DC">
            <w:pPr>
              <w:pStyle w:val="CRCoverPage"/>
              <w:spacing w:after="0"/>
              <w:jc w:val="center"/>
              <w:rPr>
                <w:b/>
                <w:caps/>
                <w:noProof/>
              </w:rPr>
            </w:pPr>
            <w:r>
              <w:rPr>
                <w:b/>
                <w:caps/>
                <w:noProof/>
              </w:rPr>
              <w:t>N</w:t>
            </w:r>
          </w:p>
        </w:tc>
        <w:tc>
          <w:tcPr>
            <w:tcW w:w="2977" w:type="dxa"/>
            <w:gridSpan w:val="4"/>
          </w:tcPr>
          <w:p w14:paraId="02C1C6A9" w14:textId="77777777" w:rsidR="00AC16DC" w:rsidRDefault="00AC16DC" w:rsidP="00AC1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EF505" w14:textId="77777777" w:rsidR="00AC16DC" w:rsidRDefault="00AC16DC" w:rsidP="00AC16DC">
            <w:pPr>
              <w:pStyle w:val="CRCoverPage"/>
              <w:spacing w:after="0"/>
              <w:ind w:left="99"/>
              <w:rPr>
                <w:noProof/>
              </w:rPr>
            </w:pPr>
          </w:p>
        </w:tc>
      </w:tr>
      <w:tr w:rsidR="00AC16DC" w14:paraId="7BB8BF84" w14:textId="77777777" w:rsidTr="00AC16DC">
        <w:tc>
          <w:tcPr>
            <w:tcW w:w="2694" w:type="dxa"/>
            <w:gridSpan w:val="2"/>
            <w:tcBorders>
              <w:left w:val="single" w:sz="4" w:space="0" w:color="auto"/>
            </w:tcBorders>
          </w:tcPr>
          <w:p w14:paraId="34295DC0" w14:textId="77777777" w:rsidR="00AC16DC" w:rsidRDefault="00AC16DC" w:rsidP="00AC1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E54A9" w14:textId="77777777" w:rsidR="00AC16DC" w:rsidRDefault="00AC16DC" w:rsidP="00AC16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9CEF" w14:textId="77777777" w:rsidR="00AC16DC" w:rsidRDefault="00AC16DC" w:rsidP="00AC16DC">
            <w:pPr>
              <w:pStyle w:val="CRCoverPage"/>
              <w:spacing w:after="0"/>
              <w:jc w:val="center"/>
              <w:rPr>
                <w:b/>
                <w:caps/>
                <w:noProof/>
              </w:rPr>
            </w:pPr>
          </w:p>
        </w:tc>
        <w:tc>
          <w:tcPr>
            <w:tcW w:w="2977" w:type="dxa"/>
            <w:gridSpan w:val="4"/>
          </w:tcPr>
          <w:p w14:paraId="504B1F84" w14:textId="77777777" w:rsidR="00AC16DC" w:rsidRDefault="00AC16DC" w:rsidP="00AC1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CAAD2" w14:textId="121F7528" w:rsidR="00AC16DC" w:rsidRDefault="00AC16DC" w:rsidP="00AC16DC">
            <w:pPr>
              <w:pStyle w:val="CRCoverPage"/>
              <w:spacing w:after="0"/>
              <w:ind w:left="99"/>
            </w:pPr>
            <w:r>
              <w:t xml:space="preserve">TS 36.300 CR </w:t>
            </w:r>
            <w:r w:rsidR="007611D5">
              <w:t>1267</w:t>
            </w:r>
          </w:p>
          <w:p w14:paraId="25CD35AD" w14:textId="5C7F4EA3" w:rsidR="007611D5" w:rsidRDefault="007611D5" w:rsidP="00AC16DC">
            <w:pPr>
              <w:pStyle w:val="CRCoverPage"/>
              <w:spacing w:after="0"/>
              <w:ind w:left="99"/>
            </w:pPr>
            <w:r>
              <w:t xml:space="preserve">TS 36.302 CR </w:t>
            </w:r>
            <w:r w:rsidR="00086B6C">
              <w:t>1203</w:t>
            </w:r>
          </w:p>
          <w:p w14:paraId="2DFE7E3E" w14:textId="35F1C4EC" w:rsidR="007611D5" w:rsidRDefault="007611D5" w:rsidP="007611D5">
            <w:pPr>
              <w:pStyle w:val="CRCoverPage"/>
              <w:spacing w:after="0"/>
              <w:ind w:left="99"/>
            </w:pPr>
            <w:r>
              <w:t>TS 36.304 CR 0781</w:t>
            </w:r>
          </w:p>
          <w:p w14:paraId="171C662E" w14:textId="73187214" w:rsidR="007611D5" w:rsidRDefault="007611D5" w:rsidP="007611D5">
            <w:pPr>
              <w:pStyle w:val="CRCoverPage"/>
              <w:spacing w:after="0"/>
              <w:ind w:left="99"/>
            </w:pPr>
            <w:r>
              <w:t>TS 36.306 CR 1735</w:t>
            </w:r>
          </w:p>
          <w:p w14:paraId="00B62A9F" w14:textId="77777777" w:rsidR="00AC16DC" w:rsidRDefault="00AC16DC" w:rsidP="00AC16DC">
            <w:pPr>
              <w:pStyle w:val="CRCoverPage"/>
              <w:spacing w:after="0"/>
              <w:ind w:left="99"/>
            </w:pPr>
            <w:r>
              <w:t xml:space="preserve">TS 36.321 CR </w:t>
            </w:r>
            <w:r w:rsidR="007611D5">
              <w:t>1465</w:t>
            </w:r>
          </w:p>
          <w:p w14:paraId="4DD4E742" w14:textId="210CC976" w:rsidR="00256CAF" w:rsidRDefault="00256CAF" w:rsidP="00AC16DC">
            <w:pPr>
              <w:pStyle w:val="CRCoverPage"/>
              <w:spacing w:after="0"/>
              <w:ind w:left="99"/>
              <w:rPr>
                <w:noProof/>
              </w:rPr>
            </w:pPr>
            <w:r>
              <w:t>TS 36.331 CR 4191</w:t>
            </w:r>
          </w:p>
        </w:tc>
      </w:tr>
      <w:tr w:rsidR="00AC16DC" w14:paraId="4216EB07" w14:textId="77777777" w:rsidTr="00AC16DC">
        <w:tc>
          <w:tcPr>
            <w:tcW w:w="2694" w:type="dxa"/>
            <w:gridSpan w:val="2"/>
            <w:tcBorders>
              <w:left w:val="single" w:sz="4" w:space="0" w:color="auto"/>
            </w:tcBorders>
          </w:tcPr>
          <w:p w14:paraId="79982469" w14:textId="77777777" w:rsidR="00AC16DC" w:rsidRDefault="00AC16DC" w:rsidP="00AC1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9BAEA"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49D11" w14:textId="77777777" w:rsidR="00AC16DC" w:rsidRDefault="00AC16DC" w:rsidP="00AC16DC">
            <w:pPr>
              <w:pStyle w:val="CRCoverPage"/>
              <w:spacing w:after="0"/>
              <w:jc w:val="center"/>
              <w:rPr>
                <w:b/>
                <w:caps/>
                <w:noProof/>
              </w:rPr>
            </w:pPr>
            <w:r>
              <w:rPr>
                <w:b/>
                <w:caps/>
                <w:noProof/>
              </w:rPr>
              <w:t>X</w:t>
            </w:r>
          </w:p>
        </w:tc>
        <w:tc>
          <w:tcPr>
            <w:tcW w:w="2977" w:type="dxa"/>
            <w:gridSpan w:val="4"/>
          </w:tcPr>
          <w:p w14:paraId="4F4A6AE5" w14:textId="77777777" w:rsidR="00AC16DC" w:rsidRDefault="00AC16DC" w:rsidP="00AC1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3A53C" w14:textId="77777777" w:rsidR="00AC16DC" w:rsidRDefault="00AC16DC" w:rsidP="00AC16DC">
            <w:pPr>
              <w:pStyle w:val="CRCoverPage"/>
              <w:spacing w:after="0"/>
              <w:ind w:left="99"/>
              <w:rPr>
                <w:noProof/>
              </w:rPr>
            </w:pPr>
            <w:r>
              <w:rPr>
                <w:noProof/>
              </w:rPr>
              <w:t xml:space="preserve">TS/TR ... CR ... </w:t>
            </w:r>
          </w:p>
        </w:tc>
      </w:tr>
      <w:tr w:rsidR="00AC16DC" w14:paraId="02C11CE0" w14:textId="77777777" w:rsidTr="00AC16DC">
        <w:tc>
          <w:tcPr>
            <w:tcW w:w="2694" w:type="dxa"/>
            <w:gridSpan w:val="2"/>
            <w:tcBorders>
              <w:left w:val="single" w:sz="4" w:space="0" w:color="auto"/>
            </w:tcBorders>
          </w:tcPr>
          <w:p w14:paraId="04434BAE" w14:textId="77777777" w:rsidR="00AC16DC" w:rsidRDefault="00AC16DC" w:rsidP="00AC1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B0769"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81FA3" w14:textId="77777777" w:rsidR="00AC16DC" w:rsidRDefault="00AC16DC" w:rsidP="00AC16DC">
            <w:pPr>
              <w:pStyle w:val="CRCoverPage"/>
              <w:spacing w:after="0"/>
              <w:jc w:val="center"/>
              <w:rPr>
                <w:b/>
                <w:caps/>
                <w:noProof/>
              </w:rPr>
            </w:pPr>
            <w:r>
              <w:rPr>
                <w:b/>
                <w:caps/>
                <w:noProof/>
              </w:rPr>
              <w:t>X</w:t>
            </w:r>
          </w:p>
        </w:tc>
        <w:tc>
          <w:tcPr>
            <w:tcW w:w="2977" w:type="dxa"/>
            <w:gridSpan w:val="4"/>
          </w:tcPr>
          <w:p w14:paraId="5682778C" w14:textId="77777777" w:rsidR="00AC16DC" w:rsidRDefault="00AC16DC" w:rsidP="00AC1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10CB3" w14:textId="77777777" w:rsidR="00AC16DC" w:rsidRDefault="00AC16DC" w:rsidP="00AC16DC">
            <w:pPr>
              <w:pStyle w:val="CRCoverPage"/>
              <w:spacing w:after="0"/>
              <w:ind w:left="99"/>
              <w:rPr>
                <w:noProof/>
              </w:rPr>
            </w:pPr>
            <w:r>
              <w:rPr>
                <w:noProof/>
              </w:rPr>
              <w:t xml:space="preserve">TS/TR ... CR ... </w:t>
            </w:r>
          </w:p>
        </w:tc>
      </w:tr>
      <w:tr w:rsidR="00AC16DC" w14:paraId="5A719514" w14:textId="77777777" w:rsidTr="00AC16DC">
        <w:tc>
          <w:tcPr>
            <w:tcW w:w="2694" w:type="dxa"/>
            <w:gridSpan w:val="2"/>
            <w:tcBorders>
              <w:left w:val="single" w:sz="4" w:space="0" w:color="auto"/>
            </w:tcBorders>
          </w:tcPr>
          <w:p w14:paraId="457D7BCA" w14:textId="77777777" w:rsidR="00AC16DC" w:rsidRDefault="00AC16DC" w:rsidP="00AC16DC">
            <w:pPr>
              <w:pStyle w:val="CRCoverPage"/>
              <w:spacing w:after="0"/>
              <w:rPr>
                <w:b/>
                <w:i/>
                <w:noProof/>
              </w:rPr>
            </w:pPr>
          </w:p>
        </w:tc>
        <w:tc>
          <w:tcPr>
            <w:tcW w:w="6946" w:type="dxa"/>
            <w:gridSpan w:val="9"/>
            <w:tcBorders>
              <w:right w:val="single" w:sz="4" w:space="0" w:color="auto"/>
            </w:tcBorders>
          </w:tcPr>
          <w:p w14:paraId="7A02D9FC" w14:textId="77777777" w:rsidR="00AC16DC" w:rsidRDefault="00AC16DC" w:rsidP="00AC16DC">
            <w:pPr>
              <w:pStyle w:val="CRCoverPage"/>
              <w:spacing w:after="0"/>
              <w:rPr>
                <w:noProof/>
              </w:rPr>
            </w:pPr>
          </w:p>
        </w:tc>
      </w:tr>
      <w:tr w:rsidR="00AC16DC" w14:paraId="7AECB131" w14:textId="77777777" w:rsidTr="00AC16DC">
        <w:tc>
          <w:tcPr>
            <w:tcW w:w="2694" w:type="dxa"/>
            <w:gridSpan w:val="2"/>
            <w:tcBorders>
              <w:left w:val="single" w:sz="4" w:space="0" w:color="auto"/>
              <w:bottom w:val="single" w:sz="4" w:space="0" w:color="auto"/>
            </w:tcBorders>
          </w:tcPr>
          <w:p w14:paraId="5270F5E8" w14:textId="77777777" w:rsidR="00AC16DC" w:rsidRDefault="00AC16DC" w:rsidP="00AC1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6B6B9" w14:textId="297D46A2" w:rsidR="00AC16DC" w:rsidRDefault="00AC16DC" w:rsidP="0062755E">
            <w:pPr>
              <w:pStyle w:val="CRCoverPage"/>
              <w:spacing w:after="0"/>
              <w:ind w:left="100"/>
              <w:rPr>
                <w:noProof/>
              </w:rPr>
            </w:pPr>
          </w:p>
        </w:tc>
      </w:tr>
      <w:tr w:rsidR="00AC16DC" w:rsidRPr="008863B9" w14:paraId="2A9AB13E" w14:textId="77777777" w:rsidTr="00AC16DC">
        <w:tc>
          <w:tcPr>
            <w:tcW w:w="2694" w:type="dxa"/>
            <w:gridSpan w:val="2"/>
            <w:tcBorders>
              <w:top w:val="single" w:sz="4" w:space="0" w:color="auto"/>
              <w:bottom w:val="single" w:sz="4" w:space="0" w:color="auto"/>
            </w:tcBorders>
          </w:tcPr>
          <w:p w14:paraId="6556AAC5" w14:textId="77777777" w:rsidR="00AC16DC" w:rsidRPr="008863B9" w:rsidRDefault="00AC16DC" w:rsidP="00AC1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23F14" w14:textId="77777777" w:rsidR="00AC16DC" w:rsidRPr="008863B9" w:rsidRDefault="00AC16DC" w:rsidP="00AC16DC">
            <w:pPr>
              <w:pStyle w:val="CRCoverPage"/>
              <w:spacing w:after="0"/>
              <w:ind w:left="100"/>
              <w:rPr>
                <w:noProof/>
                <w:sz w:val="8"/>
                <w:szCs w:val="8"/>
              </w:rPr>
            </w:pPr>
          </w:p>
        </w:tc>
      </w:tr>
      <w:tr w:rsidR="00AC16DC" w14:paraId="7E2F92B9" w14:textId="77777777" w:rsidTr="00AC16DC">
        <w:tc>
          <w:tcPr>
            <w:tcW w:w="2694" w:type="dxa"/>
            <w:gridSpan w:val="2"/>
            <w:tcBorders>
              <w:top w:val="single" w:sz="4" w:space="0" w:color="auto"/>
              <w:left w:val="single" w:sz="4" w:space="0" w:color="auto"/>
              <w:bottom w:val="single" w:sz="4" w:space="0" w:color="auto"/>
            </w:tcBorders>
          </w:tcPr>
          <w:p w14:paraId="0B8E5C3C" w14:textId="77777777" w:rsidR="00AC16DC" w:rsidRDefault="00AC16DC" w:rsidP="00AC1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47C56" w14:textId="3D1D1260" w:rsidR="00AC16DC" w:rsidRDefault="00BE4DC4" w:rsidP="00AC16DC">
            <w:pPr>
              <w:pStyle w:val="CRCoverPage"/>
              <w:spacing w:after="0"/>
              <w:ind w:left="100"/>
              <w:rPr>
                <w:noProof/>
              </w:rPr>
            </w:pPr>
            <w:r w:rsidRPr="00BE4DC4">
              <w:rPr>
                <w:noProof/>
              </w:rPr>
              <w:t>R2-</w:t>
            </w:r>
            <w:r w:rsidR="00D8670E">
              <w:rPr>
                <w:noProof/>
              </w:rPr>
              <w:t>2002849</w:t>
            </w:r>
            <w:r>
              <w:rPr>
                <w:noProof/>
              </w:rPr>
              <w:t>: initial version</w:t>
            </w:r>
          </w:p>
          <w:p w14:paraId="6F7532ED" w14:textId="690F94B6" w:rsidR="00AD418E" w:rsidRDefault="00AD418E" w:rsidP="00D8670E">
            <w:pPr>
              <w:pStyle w:val="CRCoverPage"/>
              <w:spacing w:after="0"/>
              <w:rPr>
                <w:noProof/>
              </w:rPr>
            </w:pPr>
          </w:p>
        </w:tc>
      </w:tr>
    </w:tbl>
    <w:p w14:paraId="021CC151" w14:textId="77777777" w:rsidR="00AC16DC" w:rsidRDefault="00AC16DC" w:rsidP="00AC16DC">
      <w:pPr>
        <w:pStyle w:val="CRCoverPage"/>
        <w:spacing w:after="0"/>
        <w:rPr>
          <w:noProof/>
          <w:sz w:val="8"/>
          <w:szCs w:val="8"/>
        </w:rPr>
      </w:pPr>
    </w:p>
    <w:p w14:paraId="2430E884" w14:textId="64B93AFB" w:rsidR="00D267C6" w:rsidRDefault="00D267C6">
      <w:pPr>
        <w:overflowPunct/>
        <w:autoSpaceDE/>
        <w:autoSpaceDN/>
        <w:adjustRightInd/>
        <w:spacing w:after="0"/>
        <w:textAlignment w:val="auto"/>
      </w:pPr>
      <w:r>
        <w:br w:type="page"/>
      </w:r>
    </w:p>
    <w:p w14:paraId="2FC1DE28" w14:textId="77777777" w:rsidR="00611B87" w:rsidRPr="00A12023" w:rsidRDefault="00611B87" w:rsidP="00611B87">
      <w:pPr>
        <w:shd w:val="clear" w:color="auto" w:fill="FFC000"/>
        <w:rPr>
          <w:noProof/>
          <w:sz w:val="32"/>
        </w:rPr>
      </w:pPr>
      <w:bookmarkStart w:id="5" w:name="_Toc487673807"/>
      <w:bookmarkStart w:id="6" w:name="_Toc494150343"/>
      <w:bookmarkStart w:id="7" w:name="OLE_LINK83"/>
      <w:bookmarkStart w:id="8" w:name="OLE_LINK84"/>
      <w:bookmarkStart w:id="9" w:name="_Toc510531742"/>
      <w:bookmarkStart w:id="10" w:name="_Toc510531722"/>
      <w:bookmarkStart w:id="11" w:name="_Toc518998888"/>
      <w:bookmarkStart w:id="12" w:name="_Toc518998855"/>
      <w:bookmarkEnd w:id="0"/>
      <w:r w:rsidRPr="00A12023">
        <w:rPr>
          <w:noProof/>
          <w:sz w:val="32"/>
        </w:rPr>
        <w:lastRenderedPageBreak/>
        <w:t>First change</w:t>
      </w:r>
    </w:p>
    <w:p w14:paraId="6F0C9088" w14:textId="77777777" w:rsidR="009D6EDC" w:rsidRPr="000E4E7F" w:rsidRDefault="009D6EDC" w:rsidP="009D6EDC">
      <w:pPr>
        <w:pStyle w:val="Heading4"/>
      </w:pPr>
      <w:bookmarkStart w:id="13" w:name="_Toc36809863"/>
      <w:bookmarkStart w:id="14" w:name="_Toc36846227"/>
      <w:bookmarkStart w:id="15" w:name="_Toc36938880"/>
      <w:bookmarkStart w:id="16" w:name="_Toc37081859"/>
      <w:bookmarkStart w:id="17" w:name="_Toc5272365"/>
      <w:bookmarkStart w:id="18" w:name="OLE_LINK24"/>
      <w:bookmarkStart w:id="19" w:name="OLE_LINK23"/>
      <w:bookmarkEnd w:id="1"/>
      <w:bookmarkEnd w:id="5"/>
      <w:bookmarkEnd w:id="6"/>
      <w:bookmarkEnd w:id="7"/>
      <w:bookmarkEnd w:id="8"/>
      <w:bookmarkEnd w:id="9"/>
      <w:bookmarkEnd w:id="10"/>
      <w:bookmarkEnd w:id="11"/>
      <w:bookmarkEnd w:id="12"/>
      <w:r w:rsidRPr="000E4E7F">
        <w:t>5.3.3.4</w:t>
      </w:r>
      <w:r w:rsidRPr="000E4E7F">
        <w:tab/>
        <w:t xml:space="preserve">Reception of the </w:t>
      </w:r>
      <w:proofErr w:type="spellStart"/>
      <w:r w:rsidRPr="000E4E7F">
        <w:rPr>
          <w:i/>
        </w:rPr>
        <w:t>RRCConnectionSetup</w:t>
      </w:r>
      <w:proofErr w:type="spellEnd"/>
      <w:r w:rsidRPr="000E4E7F">
        <w:t xml:space="preserve"> by the UE</w:t>
      </w:r>
      <w:bookmarkEnd w:id="13"/>
      <w:bookmarkEnd w:id="14"/>
      <w:bookmarkEnd w:id="15"/>
      <w:bookmarkEnd w:id="16"/>
    </w:p>
    <w:p w14:paraId="5011A851" w14:textId="77777777" w:rsidR="009D6EDC" w:rsidRPr="000E4E7F" w:rsidRDefault="009D6EDC" w:rsidP="009D6EDC">
      <w:pPr>
        <w:pStyle w:val="NO"/>
      </w:pPr>
      <w:r w:rsidRPr="000E4E7F">
        <w:t>NOTE 1:</w:t>
      </w:r>
      <w:r w:rsidRPr="000E4E7F">
        <w:tab/>
        <w:t xml:space="preserve">Prior to this, lower layer </w:t>
      </w:r>
      <w:proofErr w:type="spellStart"/>
      <w:r w:rsidRPr="000E4E7F">
        <w:t>signalling</w:t>
      </w:r>
      <w:proofErr w:type="spellEnd"/>
      <w:r w:rsidRPr="000E4E7F">
        <w:t xml:space="preserve"> is used to allocate a C-RNTI. For further details see TS 36.321 [6];</w:t>
      </w:r>
    </w:p>
    <w:p w14:paraId="50730F74" w14:textId="77777777" w:rsidR="009D6EDC" w:rsidRPr="000E4E7F" w:rsidRDefault="009D6EDC" w:rsidP="009D6EDC">
      <w:r w:rsidRPr="000E4E7F">
        <w:t>The UE shall:</w:t>
      </w:r>
    </w:p>
    <w:p w14:paraId="6924C1C9" w14:textId="00FF6F99" w:rsidR="009D6EDC" w:rsidRPr="000E4E7F" w:rsidRDefault="009D6EDC" w:rsidP="009D6EDC">
      <w:pPr>
        <w:pStyle w:val="B1"/>
        <w:rPr>
          <w:i/>
        </w:rPr>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a suspended RRC connection</w:t>
      </w:r>
      <w:ins w:id="20" w:author="QC (Umesh)" w:date="2020-04-08T23:12:00Z">
        <w:r>
          <w:rPr>
            <w:lang w:val="en-US"/>
          </w:rPr>
          <w:t xml:space="preserve"> in </w:t>
        </w:r>
        <w:commentRangeStart w:id="21"/>
        <w:r>
          <w:rPr>
            <w:lang w:val="en-US"/>
          </w:rPr>
          <w:t>EPC</w:t>
        </w:r>
      </w:ins>
      <w:commentRangeEnd w:id="21"/>
      <w:ins w:id="22" w:author="QC (Umesh)" w:date="2020-04-08T23:13:00Z">
        <w:r>
          <w:rPr>
            <w:rStyle w:val="CommentReference"/>
            <w:rFonts w:eastAsia="MS Mincho"/>
            <w:lang w:eastAsia="en-US"/>
          </w:rPr>
          <w:commentReference w:id="21"/>
        </w:r>
      </w:ins>
      <w:r w:rsidRPr="000E4E7F">
        <w:t>:</w:t>
      </w:r>
    </w:p>
    <w:p w14:paraId="422B2465" w14:textId="77777777" w:rsidR="009D6EDC" w:rsidRPr="000E4E7F" w:rsidRDefault="009D6EDC" w:rsidP="009D6EDC">
      <w:pPr>
        <w:pStyle w:val="B2"/>
      </w:pPr>
      <w:r w:rsidRPr="000E4E7F">
        <w:t>2&gt;</w:t>
      </w:r>
      <w:r w:rsidRPr="000E4E7F">
        <w:tab/>
        <w:t>release all radio resources, including release of the RLC entity, the MAC configuration and the associated PDCP entity for all established or suspended RBs, except for SRB0;</w:t>
      </w:r>
    </w:p>
    <w:p w14:paraId="0C201182" w14:textId="77777777" w:rsidR="009D6EDC" w:rsidRPr="000E4E7F" w:rsidRDefault="009D6EDC" w:rsidP="009D6EDC">
      <w:pPr>
        <w:pStyle w:val="B2"/>
      </w:pPr>
      <w:r w:rsidRPr="000E4E7F">
        <w:t>2&gt;</w:t>
      </w:r>
      <w:r w:rsidRPr="000E4E7F">
        <w:tab/>
        <w:t xml:space="preserve">discard the stored UE AS context and </w:t>
      </w:r>
      <w:proofErr w:type="spellStart"/>
      <w:r w:rsidRPr="000E4E7F">
        <w:rPr>
          <w:i/>
        </w:rPr>
        <w:t>resumeIdentity</w:t>
      </w:r>
      <w:proofErr w:type="spellEnd"/>
      <w:r w:rsidRPr="000E4E7F">
        <w:t>;</w:t>
      </w:r>
    </w:p>
    <w:p w14:paraId="454C6166" w14:textId="77777777" w:rsidR="009D6EDC" w:rsidRPr="000E4E7F" w:rsidRDefault="009D6EDC" w:rsidP="009D6EDC">
      <w:pPr>
        <w:pStyle w:val="B2"/>
      </w:pPr>
      <w:r w:rsidRPr="000E4E7F">
        <w:t>2&gt;</w:t>
      </w:r>
      <w:r w:rsidRPr="000E4E7F">
        <w:tab/>
        <w:t xml:space="preserve">if stored, discard the stored </w:t>
      </w:r>
      <w:proofErr w:type="spellStart"/>
      <w:r w:rsidRPr="000E4E7F">
        <w:rPr>
          <w:i/>
        </w:rPr>
        <w:t>nextHopChainingCount</w:t>
      </w:r>
      <w:proofErr w:type="spellEnd"/>
      <w:r w:rsidRPr="000E4E7F">
        <w:t>;</w:t>
      </w:r>
    </w:p>
    <w:p w14:paraId="1E41503C" w14:textId="77777777" w:rsidR="009D6EDC" w:rsidRPr="000E4E7F" w:rsidRDefault="009D6EDC" w:rsidP="009D6EDC">
      <w:pPr>
        <w:pStyle w:val="B2"/>
      </w:pPr>
      <w:r w:rsidRPr="000E4E7F">
        <w:t>2&gt;</w:t>
      </w:r>
      <w:r w:rsidRPr="000E4E7F">
        <w:tab/>
        <w:t xml:space="preserve">if stored, discard the stored </w:t>
      </w:r>
      <w:proofErr w:type="spellStart"/>
      <w:r w:rsidRPr="000E4E7F">
        <w:rPr>
          <w:i/>
        </w:rPr>
        <w:t>drb-ContinueROHC</w:t>
      </w:r>
      <w:proofErr w:type="spellEnd"/>
      <w:r w:rsidRPr="000E4E7F">
        <w:t>;</w:t>
      </w:r>
    </w:p>
    <w:p w14:paraId="4AAFE0E4" w14:textId="77777777" w:rsidR="009D6EDC" w:rsidRPr="000E4E7F" w:rsidRDefault="009D6EDC" w:rsidP="009D6EDC">
      <w:pPr>
        <w:pStyle w:val="B2"/>
      </w:pPr>
      <w:r w:rsidRPr="000E4E7F">
        <w:t>2&gt;</w:t>
      </w:r>
      <w:r w:rsidRPr="000E4E7F">
        <w:tab/>
        <w:t>indicate to upper layers fallback of the RRC connection;</w:t>
      </w:r>
    </w:p>
    <w:p w14:paraId="58537586" w14:textId="554EB768" w:rsidR="009D6EDC" w:rsidRPr="000E4E7F" w:rsidRDefault="009D6EDC" w:rsidP="009D6EDC">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ins w:id="23" w:author="QC (Umesh)" w:date="2020-04-08T23:12:00Z">
        <w:r>
          <w:rPr>
            <w:lang w:val="en-US"/>
          </w:rPr>
          <w:t xml:space="preserve"> or f</w:t>
        </w:r>
      </w:ins>
      <w:ins w:id="24" w:author="QC (Umesh)" w:date="2020-04-08T23:13:00Z">
        <w:r>
          <w:rPr>
            <w:lang w:val="en-US"/>
          </w:rPr>
          <w:t>rom a suspended RRC connection in 5GC</w:t>
        </w:r>
      </w:ins>
      <w:r w:rsidRPr="000E4E7F">
        <w:t>:</w:t>
      </w:r>
    </w:p>
    <w:p w14:paraId="14D088B3" w14:textId="77777777" w:rsidR="009D6EDC" w:rsidRPr="000E4E7F" w:rsidRDefault="009D6EDC" w:rsidP="009D6EDC">
      <w:pPr>
        <w:pStyle w:val="B2"/>
      </w:pPr>
      <w:r w:rsidRPr="000E4E7F">
        <w:t>2&gt;</w:t>
      </w:r>
      <w:r w:rsidRPr="000E4E7F">
        <w:tab/>
        <w:t>stop T380 if running;</w:t>
      </w:r>
    </w:p>
    <w:p w14:paraId="1F18E789" w14:textId="77777777" w:rsidR="009D6EDC" w:rsidRPr="000E4E7F" w:rsidRDefault="009D6EDC" w:rsidP="009D6EDC">
      <w:pPr>
        <w:pStyle w:val="B2"/>
      </w:pPr>
      <w:r w:rsidRPr="000E4E7F">
        <w:rPr>
          <w:rFonts w:eastAsia="Batang"/>
        </w:rPr>
        <w:t>2&gt;</w:t>
      </w:r>
      <w:r w:rsidRPr="000E4E7F">
        <w:rPr>
          <w:rFonts w:eastAsia="Batang"/>
        </w:rPr>
        <w:tab/>
      </w:r>
      <w:r w:rsidRPr="000E4E7F">
        <w:t>discard the stored UE Inactive AS context;</w:t>
      </w:r>
    </w:p>
    <w:p w14:paraId="19774891" w14:textId="77777777" w:rsidR="009D6EDC" w:rsidRPr="000E4E7F" w:rsidRDefault="009D6EDC" w:rsidP="009D6EDC">
      <w:pPr>
        <w:pStyle w:val="B2"/>
      </w:pPr>
      <w:r w:rsidRPr="000E4E7F">
        <w:t xml:space="preserve">2&gt; release </w:t>
      </w:r>
      <w:r w:rsidRPr="000E4E7F">
        <w:rPr>
          <w:i/>
        </w:rPr>
        <w:t>rrc-</w:t>
      </w:r>
      <w:proofErr w:type="spellStart"/>
      <w:r w:rsidRPr="000E4E7F">
        <w:rPr>
          <w:i/>
        </w:rPr>
        <w:t>InactiveConfig</w:t>
      </w:r>
      <w:proofErr w:type="spellEnd"/>
      <w:r w:rsidRPr="000E4E7F">
        <w:t>, if configured;</w:t>
      </w:r>
    </w:p>
    <w:p w14:paraId="10279555" w14:textId="77777777" w:rsidR="009D6EDC" w:rsidRPr="000E4E7F" w:rsidRDefault="009D6EDC" w:rsidP="009D6EDC">
      <w:pPr>
        <w:pStyle w:val="B2"/>
      </w:pPr>
      <w:r w:rsidRPr="000E4E7F">
        <w:t>2&gt;</w:t>
      </w:r>
      <w:r w:rsidRPr="000E4E7F">
        <w:tab/>
        <w:t xml:space="preserve">discard any current AS security context including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key, the </w:t>
      </w:r>
      <w:proofErr w:type="spellStart"/>
      <w:r w:rsidRPr="000E4E7F">
        <w:t>K</w:t>
      </w:r>
      <w:r w:rsidRPr="000E4E7F">
        <w:rPr>
          <w:vertAlign w:val="subscript"/>
        </w:rPr>
        <w:t>UPint</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w:t>
      </w:r>
    </w:p>
    <w:p w14:paraId="59988943" w14:textId="77777777" w:rsidR="009D6EDC" w:rsidRPr="000E4E7F" w:rsidRDefault="009D6EDC" w:rsidP="009D6EDC">
      <w:pPr>
        <w:pStyle w:val="B2"/>
      </w:pPr>
      <w:r w:rsidRPr="000E4E7F">
        <w:t>2&gt;</w:t>
      </w:r>
      <w:r w:rsidRPr="000E4E7F">
        <w:tab/>
        <w:t>release radio resources for all established RBs except SRB0, including release of the RLC entities, of the associated PDCP entities and of SDAP entities;</w:t>
      </w:r>
    </w:p>
    <w:p w14:paraId="4BD6AFB2" w14:textId="77777777" w:rsidR="009D6EDC" w:rsidRPr="000E4E7F" w:rsidRDefault="009D6EDC" w:rsidP="009D6EDC">
      <w:pPr>
        <w:pStyle w:val="B2"/>
      </w:pPr>
      <w:r w:rsidRPr="000E4E7F">
        <w:t>2&gt;</w:t>
      </w:r>
      <w:r w:rsidRPr="000E4E7F">
        <w:tab/>
        <w:t>release the RRC configuration except for the default L1 parameter values, default MAC main configuration and CCCH;</w:t>
      </w:r>
    </w:p>
    <w:p w14:paraId="061F3023" w14:textId="77777777" w:rsidR="009D6EDC" w:rsidRPr="000E4E7F" w:rsidRDefault="009D6EDC" w:rsidP="009D6EDC">
      <w:pPr>
        <w:pStyle w:val="B2"/>
      </w:pPr>
      <w:r w:rsidRPr="000E4E7F">
        <w:t>2&gt;</w:t>
      </w:r>
      <w:r w:rsidRPr="000E4E7F">
        <w:tab/>
        <w:t>apply the default NR PDCP configuration as specified in TS 38.331 [82], clause 9.2.1.1 for SRB1;</w:t>
      </w:r>
    </w:p>
    <w:p w14:paraId="7586547A" w14:textId="77777777" w:rsidR="009D6EDC" w:rsidRPr="000E4E7F" w:rsidRDefault="009D6EDC" w:rsidP="009D6EDC">
      <w:pPr>
        <w:pStyle w:val="B2"/>
      </w:pPr>
      <w:r w:rsidRPr="000E4E7F">
        <w:t>2&gt;</w:t>
      </w:r>
      <w:r w:rsidRPr="000E4E7F">
        <w:tab/>
        <w:t>use NR PDCP for all subsequent messages received and sent by the UE via SRB1;</w:t>
      </w:r>
    </w:p>
    <w:p w14:paraId="3D63BB24" w14:textId="77777777" w:rsidR="009D6EDC" w:rsidRPr="000E4E7F" w:rsidRDefault="009D6EDC" w:rsidP="009D6EDC">
      <w:pPr>
        <w:pStyle w:val="B2"/>
      </w:pPr>
      <w:r w:rsidRPr="000E4E7F">
        <w:t>2&gt;</w:t>
      </w:r>
      <w:r w:rsidRPr="000E4E7F">
        <w:tab/>
        <w:t>indicate to upper layers fallback of the RRC connection;</w:t>
      </w:r>
    </w:p>
    <w:p w14:paraId="360F206E" w14:textId="77777777" w:rsidR="009D6EDC" w:rsidRPr="000E4E7F" w:rsidRDefault="009D6EDC" w:rsidP="009D6EDC">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 xml:space="preserve">or </w:t>
      </w:r>
      <w:proofErr w:type="spellStart"/>
      <w:r w:rsidRPr="000E4E7F">
        <w:rPr>
          <w:i/>
        </w:rPr>
        <w:t>RRCEarlyDataRequest</w:t>
      </w:r>
      <w:proofErr w:type="spellEnd"/>
      <w:r w:rsidRPr="000E4E7F">
        <w:t xml:space="preserve"> for transmission using PUR:</w:t>
      </w:r>
    </w:p>
    <w:p w14:paraId="7D5BF951" w14:textId="77777777" w:rsidR="009D6EDC" w:rsidRPr="000E4E7F" w:rsidRDefault="009D6EDC" w:rsidP="009D6EDC">
      <w:pPr>
        <w:pStyle w:val="B2"/>
      </w:pPr>
      <w:r w:rsidRPr="000E4E7F">
        <w:t>2&gt;</w:t>
      </w:r>
      <w:r w:rsidRPr="000E4E7F">
        <w:tab/>
        <w:t xml:space="preserve">if </w:t>
      </w:r>
      <w:proofErr w:type="spellStart"/>
      <w:r w:rsidRPr="000E4E7F">
        <w:rPr>
          <w:i/>
        </w:rPr>
        <w:t>newUE</w:t>
      </w:r>
      <w:proofErr w:type="spellEnd"/>
      <w:r w:rsidRPr="000E4E7F">
        <w:rPr>
          <w:i/>
        </w:rPr>
        <w:t>-Identity</w:t>
      </w:r>
      <w:r w:rsidRPr="000E4E7F">
        <w:t xml:space="preserve"> is included:</w:t>
      </w:r>
    </w:p>
    <w:p w14:paraId="4C78A511" w14:textId="77777777" w:rsidR="009D6EDC" w:rsidRPr="000E4E7F" w:rsidRDefault="009D6EDC" w:rsidP="009D6EDC">
      <w:pPr>
        <w:pStyle w:val="B3"/>
      </w:pPr>
      <w:r w:rsidRPr="000E4E7F">
        <w:t>3&gt;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4B6154C4" w14:textId="77777777" w:rsidR="009D6EDC" w:rsidRPr="000E4E7F" w:rsidRDefault="009D6EDC" w:rsidP="009D6EDC">
      <w:pPr>
        <w:pStyle w:val="B2"/>
      </w:pPr>
      <w:r w:rsidRPr="000E4E7F">
        <w:t>2&gt;</w:t>
      </w:r>
      <w:r w:rsidRPr="000E4E7F">
        <w:tab/>
        <w:t>else:</w:t>
      </w:r>
    </w:p>
    <w:p w14:paraId="6FFDCA01" w14:textId="77777777" w:rsidR="009D6EDC" w:rsidRPr="000E4E7F" w:rsidRDefault="009D6EDC" w:rsidP="009D6EDC">
      <w:pPr>
        <w:pStyle w:val="B3"/>
        <w:rPr>
          <w:i/>
        </w:rPr>
      </w:pPr>
      <w:r w:rsidRPr="000E4E7F">
        <w:t>3&gt;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763B6A4B" w14:textId="77777777" w:rsidR="009D6EDC" w:rsidRPr="000E4E7F" w:rsidRDefault="009D6EDC" w:rsidP="009D6EDC">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6069A8AB" w14:textId="77777777" w:rsidR="009D6EDC" w:rsidRPr="000E4E7F" w:rsidRDefault="009D6EDC" w:rsidP="009D6EDC">
      <w:pPr>
        <w:pStyle w:val="B1"/>
      </w:pPr>
      <w:bookmarkStart w:id="25" w:name="OLE_LINK58"/>
      <w:bookmarkStart w:id="26" w:name="OLE_LINK63"/>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507897D7" w14:textId="77777777" w:rsidR="009D6EDC" w:rsidRPr="000E4E7F" w:rsidRDefault="009D6EDC" w:rsidP="009D6EDC">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bookmarkEnd w:id="25"/>
    <w:bookmarkEnd w:id="26"/>
    <w:p w14:paraId="3D65E647" w14:textId="77777777" w:rsidR="009D6EDC" w:rsidRPr="000E4E7F" w:rsidRDefault="009D6EDC" w:rsidP="009D6EDC">
      <w:pPr>
        <w:pStyle w:val="B1"/>
      </w:pPr>
      <w:r w:rsidRPr="000E4E7F">
        <w:lastRenderedPageBreak/>
        <w:t>1&gt;</w:t>
      </w:r>
      <w:r w:rsidRPr="000E4E7F">
        <w:tab/>
        <w:t>stop timer T300;</w:t>
      </w:r>
    </w:p>
    <w:p w14:paraId="093FFD19" w14:textId="77777777" w:rsidR="009D6EDC" w:rsidRPr="000E4E7F" w:rsidRDefault="009D6EDC" w:rsidP="009D6EDC">
      <w:pPr>
        <w:pStyle w:val="B1"/>
      </w:pPr>
      <w:r w:rsidRPr="000E4E7F">
        <w:t>1&gt;</w:t>
      </w:r>
      <w:r w:rsidRPr="000E4E7F">
        <w:tab/>
        <w:t>if T302 is running:</w:t>
      </w:r>
    </w:p>
    <w:p w14:paraId="76DD709C" w14:textId="77777777" w:rsidR="009D6EDC" w:rsidRPr="000E4E7F" w:rsidRDefault="009D6EDC" w:rsidP="009D6EDC">
      <w:pPr>
        <w:pStyle w:val="B2"/>
      </w:pPr>
      <w:r w:rsidRPr="000E4E7F">
        <w:t>2&gt;</w:t>
      </w:r>
      <w:r w:rsidRPr="000E4E7F">
        <w:tab/>
        <w:t>stop timer T302;</w:t>
      </w:r>
    </w:p>
    <w:p w14:paraId="28360A48" w14:textId="77777777" w:rsidR="009D6EDC" w:rsidRPr="000E4E7F" w:rsidRDefault="009D6EDC" w:rsidP="009D6EDC">
      <w:pPr>
        <w:pStyle w:val="B2"/>
      </w:pPr>
      <w:r w:rsidRPr="000E4E7F">
        <w:t>2&gt;</w:t>
      </w:r>
      <w:r w:rsidRPr="000E4E7F">
        <w:tab/>
        <w:t>if the UE is connected to 5GC:</w:t>
      </w:r>
    </w:p>
    <w:p w14:paraId="3C353E81" w14:textId="77777777" w:rsidR="009D6EDC" w:rsidRPr="000E4E7F" w:rsidRDefault="009D6EDC" w:rsidP="009D6EDC">
      <w:pPr>
        <w:pStyle w:val="B3"/>
      </w:pPr>
      <w:r w:rsidRPr="000E4E7F">
        <w:t>3&gt;</w:t>
      </w:r>
      <w:r w:rsidRPr="000E4E7F">
        <w:tab/>
        <w:t>perform the actions as specified in 5.3.16.4;</w:t>
      </w:r>
    </w:p>
    <w:p w14:paraId="61ABA63D" w14:textId="77777777" w:rsidR="009D6EDC" w:rsidRPr="000E4E7F" w:rsidRDefault="009D6EDC" w:rsidP="009D6EDC">
      <w:pPr>
        <w:pStyle w:val="B1"/>
      </w:pPr>
      <w:r w:rsidRPr="000E4E7F">
        <w:t>1&gt;</w:t>
      </w:r>
      <w:r w:rsidRPr="000E4E7F">
        <w:tab/>
        <w:t>stop timer T303, if running;</w:t>
      </w:r>
    </w:p>
    <w:p w14:paraId="11156807" w14:textId="77777777" w:rsidR="009D6EDC" w:rsidRPr="000E4E7F" w:rsidRDefault="009D6EDC" w:rsidP="009D6EDC">
      <w:pPr>
        <w:pStyle w:val="B1"/>
      </w:pPr>
      <w:r w:rsidRPr="000E4E7F">
        <w:t>1&gt;</w:t>
      </w:r>
      <w:r w:rsidRPr="000E4E7F">
        <w:tab/>
        <w:t>stop timer T305, if running;</w:t>
      </w:r>
    </w:p>
    <w:p w14:paraId="7D447D4D" w14:textId="77777777" w:rsidR="009D6EDC" w:rsidRPr="000E4E7F" w:rsidRDefault="009D6EDC" w:rsidP="009D6EDC">
      <w:pPr>
        <w:pStyle w:val="B1"/>
        <w:rPr>
          <w:lang w:eastAsia="ko-KR"/>
        </w:rPr>
      </w:pPr>
      <w:r w:rsidRPr="000E4E7F">
        <w:t>1&gt;</w:t>
      </w:r>
      <w:r w:rsidRPr="000E4E7F">
        <w:tab/>
        <w:t>stop timer T306, if running;</w:t>
      </w:r>
    </w:p>
    <w:p w14:paraId="4787EBFB" w14:textId="77777777" w:rsidR="009D6EDC" w:rsidRPr="000E4E7F" w:rsidRDefault="009D6EDC" w:rsidP="009D6EDC">
      <w:pPr>
        <w:pStyle w:val="B1"/>
      </w:pPr>
      <w:r w:rsidRPr="000E4E7F">
        <w:t>1&gt;</w:t>
      </w:r>
      <w:r w:rsidRPr="000E4E7F">
        <w:tab/>
        <w:t>stop timer T3</w:t>
      </w:r>
      <w:r w:rsidRPr="000E4E7F">
        <w:rPr>
          <w:lang w:eastAsia="ko-KR"/>
        </w:rPr>
        <w:t>08</w:t>
      </w:r>
      <w:r w:rsidRPr="000E4E7F">
        <w:t>, if running;</w:t>
      </w:r>
    </w:p>
    <w:p w14:paraId="4474E382" w14:textId="77777777" w:rsidR="009D6EDC" w:rsidRPr="000E4E7F" w:rsidRDefault="009D6EDC" w:rsidP="009D6EDC">
      <w:pPr>
        <w:pStyle w:val="B1"/>
      </w:pPr>
      <w:r w:rsidRPr="000E4E7F">
        <w:t>1&gt;</w:t>
      </w:r>
      <w:r w:rsidRPr="000E4E7F">
        <w:tab/>
        <w:t>perform the actions as specified in 5.3.3.7;</w:t>
      </w:r>
    </w:p>
    <w:p w14:paraId="5348DE92" w14:textId="77777777" w:rsidR="009D6EDC" w:rsidRPr="000E4E7F" w:rsidRDefault="009D6EDC" w:rsidP="009D6EDC">
      <w:pPr>
        <w:pStyle w:val="B1"/>
      </w:pPr>
      <w:r w:rsidRPr="000E4E7F">
        <w:t>1&gt;</w:t>
      </w:r>
      <w:r w:rsidRPr="000E4E7F">
        <w:tab/>
        <w:t>stop timer T320, if running;</w:t>
      </w:r>
    </w:p>
    <w:p w14:paraId="2D8F79E8" w14:textId="77777777" w:rsidR="009D6EDC" w:rsidRPr="000E4E7F" w:rsidRDefault="009D6EDC" w:rsidP="009D6EDC">
      <w:pPr>
        <w:pStyle w:val="B1"/>
        <w:ind w:left="284" w:firstLine="0"/>
        <w:rPr>
          <w:lang w:eastAsia="zh-TW"/>
        </w:rPr>
      </w:pPr>
      <w:r w:rsidRPr="000E4E7F">
        <w:t>1&gt;</w:t>
      </w:r>
      <w:r w:rsidRPr="000E4E7F">
        <w:tab/>
        <w:t>stop timer T350, if running;</w:t>
      </w:r>
    </w:p>
    <w:p w14:paraId="74447E36" w14:textId="77777777" w:rsidR="009D6EDC" w:rsidRPr="000E4E7F" w:rsidRDefault="009D6EDC" w:rsidP="009D6EDC">
      <w:pPr>
        <w:pStyle w:val="B1"/>
        <w:ind w:left="284" w:firstLine="0"/>
        <w:rPr>
          <w:lang w:eastAsia="ko-KR"/>
        </w:rPr>
      </w:pPr>
      <w:r w:rsidRPr="000E4E7F">
        <w:t>1&gt;</w:t>
      </w:r>
      <w:r w:rsidRPr="000E4E7F">
        <w:tab/>
        <w:t>perform the actions as specified in 5.6.12.4</w:t>
      </w:r>
      <w:r w:rsidRPr="000E4E7F">
        <w:rPr>
          <w:lang w:eastAsia="zh-TW"/>
        </w:rPr>
        <w:t>;</w:t>
      </w:r>
    </w:p>
    <w:p w14:paraId="02AAE205" w14:textId="77777777" w:rsidR="009D6EDC" w:rsidRPr="000E4E7F" w:rsidRDefault="009D6EDC" w:rsidP="009D6EDC">
      <w:pPr>
        <w:pStyle w:val="B1"/>
        <w:ind w:left="284" w:firstLine="0"/>
        <w:rPr>
          <w:lang w:eastAsia="zh-TW"/>
        </w:rPr>
      </w:pPr>
      <w:r w:rsidRPr="000E4E7F">
        <w:rPr>
          <w:lang w:eastAsia="ko-KR"/>
        </w:rPr>
        <w:t>1&gt;</w:t>
      </w:r>
      <w:r w:rsidRPr="000E4E7F">
        <w:tab/>
      </w:r>
      <w:r w:rsidRPr="000E4E7F">
        <w:rPr>
          <w:lang w:eastAsia="ko-KR"/>
        </w:rPr>
        <w:t xml:space="preserve">release </w:t>
      </w:r>
      <w:proofErr w:type="spellStart"/>
      <w:r w:rsidRPr="000E4E7F">
        <w:rPr>
          <w:i/>
        </w:rPr>
        <w:t>rclwi</w:t>
      </w:r>
      <w:proofErr w:type="spellEnd"/>
      <w:r w:rsidRPr="000E4E7F">
        <w:rPr>
          <w:i/>
        </w:rPr>
        <w:t>-Configuration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70AD8BCA" w14:textId="77777777" w:rsidR="009D6EDC" w:rsidRPr="000E4E7F" w:rsidRDefault="009D6EDC" w:rsidP="009D6EDC">
      <w:pPr>
        <w:pStyle w:val="B1"/>
        <w:rPr>
          <w:lang w:eastAsia="zh-TW"/>
        </w:rPr>
      </w:pPr>
      <w:r w:rsidRPr="000E4E7F">
        <w:t>1&gt;</w:t>
      </w:r>
      <w:r w:rsidRPr="000E4E7F">
        <w:tab/>
      </w:r>
      <w:r w:rsidRPr="000E4E7F">
        <w:rPr>
          <w:lang w:eastAsia="zh-CN"/>
        </w:rPr>
        <w:t>stop timer T360, if running</w:t>
      </w:r>
      <w:r w:rsidRPr="000E4E7F">
        <w:rPr>
          <w:lang w:eastAsia="zh-TW"/>
        </w:rPr>
        <w:t>;</w:t>
      </w:r>
    </w:p>
    <w:p w14:paraId="4CD8CA82" w14:textId="77777777" w:rsidR="009D6EDC" w:rsidRPr="000E4E7F" w:rsidRDefault="009D6EDC" w:rsidP="009D6EDC">
      <w:pPr>
        <w:pStyle w:val="B1"/>
      </w:pPr>
      <w:r w:rsidRPr="000E4E7F">
        <w:t>1&gt;</w:t>
      </w:r>
      <w:r w:rsidRPr="000E4E7F">
        <w:tab/>
        <w:t>stop timer T322, if running;</w:t>
      </w:r>
    </w:p>
    <w:p w14:paraId="33DDAD07" w14:textId="77777777" w:rsidR="009D6EDC" w:rsidRPr="000E4E7F" w:rsidRDefault="009D6EDC" w:rsidP="009D6EDC">
      <w:pPr>
        <w:pStyle w:val="B1"/>
      </w:pPr>
      <w:r w:rsidRPr="000E4E7F">
        <w:t>1&gt;</w:t>
      </w:r>
      <w:r w:rsidRPr="000E4E7F">
        <w:tab/>
        <w:t>stop timer T331, if running;</w:t>
      </w:r>
    </w:p>
    <w:p w14:paraId="5A43AA2D" w14:textId="77777777" w:rsidR="009D6EDC" w:rsidRPr="000E4E7F" w:rsidRDefault="009D6EDC" w:rsidP="009D6EDC">
      <w:pPr>
        <w:pStyle w:val="B1"/>
      </w:pPr>
      <w:bookmarkStart w:id="27" w:name="_Hlk525732406"/>
      <w:r w:rsidRPr="000E4E7F">
        <w:t>1&gt;</w:t>
      </w:r>
      <w:r w:rsidRPr="000E4E7F">
        <w:tab/>
        <w:t xml:space="preserve">forward the </w:t>
      </w:r>
      <w:proofErr w:type="spellStart"/>
      <w:r w:rsidRPr="000E4E7F">
        <w:rPr>
          <w:i/>
        </w:rPr>
        <w:t>dedicatedInfoNAS</w:t>
      </w:r>
      <w:proofErr w:type="spellEnd"/>
      <w:r w:rsidRPr="000E4E7F">
        <w:rPr>
          <w:i/>
        </w:rPr>
        <w:t>,</w:t>
      </w:r>
      <w:r w:rsidRPr="000E4E7F">
        <w:t xml:space="preserve"> if received, to the upper layers;</w:t>
      </w:r>
    </w:p>
    <w:p w14:paraId="70E468DF" w14:textId="77777777" w:rsidR="009D6EDC" w:rsidRPr="000E4E7F" w:rsidRDefault="009D6EDC" w:rsidP="009D6EDC">
      <w:pPr>
        <w:pStyle w:val="B1"/>
      </w:pPr>
      <w:r w:rsidRPr="000E4E7F">
        <w:t>1&gt;</w:t>
      </w:r>
      <w:r w:rsidRPr="000E4E7F">
        <w:tab/>
        <w:t>if T309 is running:</w:t>
      </w:r>
    </w:p>
    <w:p w14:paraId="05981BC4" w14:textId="77777777" w:rsidR="009D6EDC" w:rsidRPr="000E4E7F" w:rsidRDefault="009D6EDC" w:rsidP="009D6EDC">
      <w:pPr>
        <w:pStyle w:val="B2"/>
      </w:pPr>
      <w:r w:rsidRPr="000E4E7F">
        <w:t>2&gt;</w:t>
      </w:r>
      <w:r w:rsidRPr="000E4E7F">
        <w:tab/>
        <w:t>stop timer T309 for all access categories;</w:t>
      </w:r>
    </w:p>
    <w:p w14:paraId="376DDF48" w14:textId="77777777" w:rsidR="009D6EDC" w:rsidRPr="000E4E7F" w:rsidRDefault="009D6EDC" w:rsidP="009D6EDC">
      <w:pPr>
        <w:pStyle w:val="B2"/>
      </w:pPr>
      <w:r w:rsidRPr="000E4E7F">
        <w:t>2&gt;</w:t>
      </w:r>
      <w:r w:rsidRPr="000E4E7F">
        <w:tab/>
        <w:t>perform the actions as specified in 5.3.16.4.</w:t>
      </w:r>
      <w:bookmarkEnd w:id="27"/>
    </w:p>
    <w:p w14:paraId="0D1BA606" w14:textId="77777777" w:rsidR="009D6EDC" w:rsidRPr="000E4E7F" w:rsidRDefault="009D6EDC" w:rsidP="009D6EDC">
      <w:pPr>
        <w:pStyle w:val="B1"/>
      </w:pPr>
      <w:r w:rsidRPr="000E4E7F">
        <w:t>1&gt;</w:t>
      </w:r>
      <w:r w:rsidRPr="000E4E7F">
        <w:tab/>
        <w:t>enter RRC_CONNECTED;</w:t>
      </w:r>
    </w:p>
    <w:p w14:paraId="78BCF7FD" w14:textId="77777777" w:rsidR="009D6EDC" w:rsidRPr="000E4E7F" w:rsidRDefault="009D6EDC" w:rsidP="009D6EDC">
      <w:pPr>
        <w:pStyle w:val="B1"/>
      </w:pPr>
      <w:r w:rsidRPr="000E4E7F">
        <w:t>1&gt;</w:t>
      </w:r>
      <w:r w:rsidRPr="000E4E7F">
        <w:tab/>
        <w:t>stop the cell re-selection procedure;</w:t>
      </w:r>
    </w:p>
    <w:p w14:paraId="04828D84" w14:textId="77777777" w:rsidR="009D6EDC" w:rsidRPr="000E4E7F" w:rsidRDefault="009D6EDC" w:rsidP="009D6EDC">
      <w:pPr>
        <w:pStyle w:val="B1"/>
      </w:pPr>
      <w:r w:rsidRPr="000E4E7F">
        <w:t>1&gt;</w:t>
      </w:r>
      <w:r w:rsidRPr="000E4E7F">
        <w:tab/>
        <w:t xml:space="preserve">consider the current cell to be the </w:t>
      </w:r>
      <w:proofErr w:type="spellStart"/>
      <w:r w:rsidRPr="000E4E7F">
        <w:t>PCell</w:t>
      </w:r>
      <w:proofErr w:type="spellEnd"/>
      <w:r w:rsidRPr="000E4E7F">
        <w:t>;</w:t>
      </w:r>
    </w:p>
    <w:p w14:paraId="1F7BA3F2" w14:textId="77777777" w:rsidR="009D6EDC" w:rsidRPr="000E4E7F" w:rsidRDefault="009D6EDC" w:rsidP="009D6EDC">
      <w:pPr>
        <w:pStyle w:val="B1"/>
      </w:pPr>
      <w:r w:rsidRPr="000E4E7F">
        <w:t>1&gt;</w:t>
      </w:r>
      <w:r w:rsidRPr="000E4E7F">
        <w:tab/>
        <w:t xml:space="preserve">set the content of </w:t>
      </w:r>
      <w:proofErr w:type="spellStart"/>
      <w:r w:rsidRPr="000E4E7F">
        <w:rPr>
          <w:i/>
        </w:rPr>
        <w:t>RRCConnectionSetup</w:t>
      </w:r>
      <w:bookmarkStart w:id="28" w:name="OLE_LINK64"/>
      <w:bookmarkStart w:id="29" w:name="OLE_LINK67"/>
      <w:r w:rsidRPr="000E4E7F">
        <w:rPr>
          <w:i/>
        </w:rPr>
        <w:t>Complete</w:t>
      </w:r>
      <w:bookmarkEnd w:id="28"/>
      <w:bookmarkEnd w:id="29"/>
      <w:proofErr w:type="spellEnd"/>
      <w:r w:rsidRPr="000E4E7F">
        <w:t xml:space="preserve"> message as follows:</w:t>
      </w:r>
    </w:p>
    <w:p w14:paraId="654D4E15" w14:textId="77777777" w:rsidR="009D6EDC" w:rsidRPr="000E4E7F" w:rsidRDefault="009D6EDC" w:rsidP="009D6EDC">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t>:</w:t>
      </w:r>
    </w:p>
    <w:p w14:paraId="61B96D4B" w14:textId="77777777" w:rsidR="009D6EDC" w:rsidRPr="000E4E7F" w:rsidRDefault="009D6EDC" w:rsidP="009D6EDC">
      <w:pPr>
        <w:pStyle w:val="B3"/>
      </w:pPr>
      <w:r w:rsidRPr="000E4E7F">
        <w:t>3&gt;</w:t>
      </w:r>
      <w:r w:rsidRPr="000E4E7F">
        <w:tab/>
        <w:t>if upper layers provide an S-TMSI:</w:t>
      </w:r>
    </w:p>
    <w:p w14:paraId="21A2C524" w14:textId="77777777" w:rsidR="009D6EDC" w:rsidRPr="000E4E7F" w:rsidRDefault="009D6EDC" w:rsidP="009D6EDC">
      <w:pPr>
        <w:pStyle w:val="B4"/>
      </w:pPr>
      <w:r w:rsidRPr="000E4E7F">
        <w:t>4&gt;</w:t>
      </w:r>
      <w:r w:rsidRPr="000E4E7F">
        <w:tab/>
        <w:t xml:space="preserve">set the </w:t>
      </w:r>
      <w:r w:rsidRPr="000E4E7F">
        <w:rPr>
          <w:i/>
        </w:rPr>
        <w:t>s-TMSI</w:t>
      </w:r>
      <w:r w:rsidRPr="000E4E7F">
        <w:t xml:space="preserve"> to the value received from upper layers;</w:t>
      </w:r>
    </w:p>
    <w:p w14:paraId="7C71C952" w14:textId="77777777" w:rsidR="009D6EDC" w:rsidRPr="000E4E7F" w:rsidRDefault="009D6EDC" w:rsidP="009D6EDC">
      <w:pPr>
        <w:pStyle w:val="B3"/>
      </w:pPr>
      <w:r w:rsidRPr="000E4E7F">
        <w:t>3&gt;</w:t>
      </w:r>
      <w:r w:rsidRPr="000E4E7F">
        <w:tab/>
        <w:t>else if upper layers provide a 5G-S-TMSI:</w:t>
      </w:r>
    </w:p>
    <w:p w14:paraId="3445476D" w14:textId="77777777" w:rsidR="009D6EDC" w:rsidRPr="000E4E7F" w:rsidRDefault="009D6EDC" w:rsidP="009D6EDC">
      <w:pPr>
        <w:pStyle w:val="B4"/>
      </w:pPr>
      <w:r w:rsidRPr="000E4E7F">
        <w:t>4&gt;</w:t>
      </w:r>
      <w:r w:rsidRPr="000E4E7F">
        <w:tab/>
        <w:t>if the UE is a NB-IoT UE:</w:t>
      </w:r>
    </w:p>
    <w:p w14:paraId="60D1E528" w14:textId="77777777" w:rsidR="009D6EDC" w:rsidRPr="000E4E7F" w:rsidRDefault="009D6EDC" w:rsidP="009D6EDC">
      <w:pPr>
        <w:pStyle w:val="B5"/>
      </w:pPr>
      <w:r w:rsidRPr="000E4E7F">
        <w:t>5&gt;</w:t>
      </w:r>
      <w:r w:rsidRPr="000E4E7F">
        <w:tab/>
        <w:t xml:space="preserve">set the </w:t>
      </w:r>
      <w:r w:rsidRPr="000E4E7F">
        <w:rPr>
          <w:i/>
        </w:rPr>
        <w:t>ng-5G-S-TMSI</w:t>
      </w:r>
      <w:r w:rsidRPr="000E4E7F">
        <w:t xml:space="preserve"> to the value received from upper layers;</w:t>
      </w:r>
    </w:p>
    <w:p w14:paraId="6F511116" w14:textId="77777777" w:rsidR="009D6EDC" w:rsidRPr="000E4E7F" w:rsidRDefault="009D6EDC" w:rsidP="009D6EDC">
      <w:pPr>
        <w:pStyle w:val="B4"/>
      </w:pPr>
      <w:r w:rsidRPr="000E4E7F">
        <w:t>4&gt;</w:t>
      </w:r>
      <w:r w:rsidRPr="000E4E7F">
        <w:tab/>
        <w:t>else:</w:t>
      </w:r>
    </w:p>
    <w:p w14:paraId="140965DE" w14:textId="77777777" w:rsidR="009D6EDC" w:rsidRPr="000E4E7F" w:rsidRDefault="009D6EDC" w:rsidP="009D6EDC">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4795A647" w14:textId="77777777" w:rsidR="009D6EDC" w:rsidRPr="000E4E7F" w:rsidRDefault="009D6EDC" w:rsidP="009D6EDC">
      <w:pPr>
        <w:pStyle w:val="B2"/>
      </w:pPr>
      <w:r w:rsidRPr="000E4E7F">
        <w:t>2&gt;</w:t>
      </w:r>
      <w:r w:rsidRPr="000E4E7F">
        <w:tab/>
        <w:t>else if upper layers provide a 5G-S-TMSI:</w:t>
      </w:r>
    </w:p>
    <w:p w14:paraId="5318C736" w14:textId="77777777" w:rsidR="009D6EDC" w:rsidRPr="000E4E7F" w:rsidRDefault="009D6EDC" w:rsidP="009D6EDC">
      <w:pPr>
        <w:pStyle w:val="B3"/>
      </w:pPr>
      <w:r w:rsidRPr="000E4E7F">
        <w:lastRenderedPageBreak/>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789F3F27" w14:textId="77777777" w:rsidR="009D6EDC" w:rsidRPr="000E4E7F" w:rsidRDefault="009D6EDC" w:rsidP="009D6EDC">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1046A186" w14:textId="77777777" w:rsidR="009D6EDC" w:rsidRPr="000E4E7F" w:rsidRDefault="009D6EDC" w:rsidP="009D6EDC">
      <w:pPr>
        <w:pStyle w:val="B2"/>
      </w:pPr>
      <w:r w:rsidRPr="000E4E7F">
        <w:t>2&gt;</w:t>
      </w:r>
      <w:r w:rsidRPr="000E4E7F">
        <w:tab/>
        <w:t xml:space="preserve">if upper layers provide the 'Registered MME', include and set the </w:t>
      </w:r>
      <w:proofErr w:type="spellStart"/>
      <w:r w:rsidRPr="000E4E7F">
        <w:rPr>
          <w:i/>
        </w:rPr>
        <w:t>registeredMME</w:t>
      </w:r>
      <w:proofErr w:type="spellEnd"/>
      <w:r w:rsidRPr="000E4E7F">
        <w:t xml:space="preserve"> as follows:</w:t>
      </w:r>
    </w:p>
    <w:p w14:paraId="00AF49F4" w14:textId="77777777" w:rsidR="009D6EDC" w:rsidRPr="000E4E7F" w:rsidRDefault="009D6EDC" w:rsidP="009D6EDC">
      <w:pPr>
        <w:pStyle w:val="B3"/>
      </w:pPr>
      <w:r w:rsidRPr="000E4E7F">
        <w:t>3&gt;</w:t>
      </w:r>
      <w:r w:rsidRPr="000E4E7F">
        <w:tab/>
        <w:t>if the PLMN identity of the 'Registered MME' is different from the PLMN selected by the upper layers:</w:t>
      </w:r>
    </w:p>
    <w:p w14:paraId="5FB4D8ED" w14:textId="77777777" w:rsidR="009D6EDC" w:rsidRPr="000E4E7F" w:rsidRDefault="009D6EDC" w:rsidP="009D6EDC">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registeredMME</w:t>
      </w:r>
      <w:proofErr w:type="spellEnd"/>
      <w:r w:rsidRPr="000E4E7F">
        <w:t xml:space="preserve"> and set it to the value of the PLMN identity in the 'Registered MME' received from upper layers;</w:t>
      </w:r>
    </w:p>
    <w:p w14:paraId="37F2DA49" w14:textId="77777777" w:rsidR="009D6EDC" w:rsidRPr="000E4E7F" w:rsidRDefault="009D6EDC" w:rsidP="009D6EDC">
      <w:pPr>
        <w:pStyle w:val="B3"/>
      </w:pPr>
      <w:r w:rsidRPr="000E4E7F">
        <w:t>3&gt;</w:t>
      </w:r>
      <w:r w:rsidRPr="000E4E7F">
        <w:tab/>
        <w:t xml:space="preserve">set the </w:t>
      </w:r>
      <w:proofErr w:type="spellStart"/>
      <w:r w:rsidRPr="000E4E7F">
        <w:rPr>
          <w:i/>
        </w:rPr>
        <w:t>mmegi</w:t>
      </w:r>
      <w:proofErr w:type="spellEnd"/>
      <w:r w:rsidRPr="000E4E7F">
        <w:rPr>
          <w:i/>
        </w:rPr>
        <w:t xml:space="preserve"> </w:t>
      </w:r>
      <w:r w:rsidRPr="000E4E7F">
        <w:t>and</w:t>
      </w:r>
      <w:r w:rsidRPr="000E4E7F">
        <w:rPr>
          <w:i/>
        </w:rPr>
        <w:t xml:space="preserve"> </w:t>
      </w:r>
      <w:r w:rsidRPr="000E4E7F">
        <w:t xml:space="preserve">the </w:t>
      </w:r>
      <w:proofErr w:type="spellStart"/>
      <w:r w:rsidRPr="000E4E7F">
        <w:rPr>
          <w:i/>
        </w:rPr>
        <w:t>mmec</w:t>
      </w:r>
      <w:proofErr w:type="spellEnd"/>
      <w:r w:rsidRPr="000E4E7F">
        <w:rPr>
          <w:i/>
        </w:rPr>
        <w:t xml:space="preserve"> </w:t>
      </w:r>
      <w:r w:rsidRPr="000E4E7F">
        <w:t>to the value received from upper layers;</w:t>
      </w:r>
    </w:p>
    <w:p w14:paraId="7AACEDD2" w14:textId="77777777" w:rsidR="009D6EDC" w:rsidRPr="000E4E7F" w:rsidRDefault="009D6EDC" w:rsidP="009D6EDC">
      <w:pPr>
        <w:pStyle w:val="B2"/>
      </w:pPr>
      <w:r w:rsidRPr="000E4E7F">
        <w:t>2&gt;</w:t>
      </w:r>
      <w:r w:rsidRPr="000E4E7F">
        <w:tab/>
        <w:t>if upper layers provided the 'Registered MME':</w:t>
      </w:r>
    </w:p>
    <w:p w14:paraId="572C802F" w14:textId="77777777" w:rsidR="009D6EDC" w:rsidRPr="000E4E7F" w:rsidRDefault="009D6EDC" w:rsidP="009D6EDC">
      <w:pPr>
        <w:pStyle w:val="B3"/>
      </w:pPr>
      <w:r w:rsidRPr="000E4E7F">
        <w:t>3&gt;</w:t>
      </w:r>
      <w:r w:rsidRPr="000E4E7F">
        <w:tab/>
        <w:t xml:space="preserve">include and set the </w:t>
      </w:r>
      <w:proofErr w:type="spellStart"/>
      <w:r w:rsidRPr="000E4E7F">
        <w:rPr>
          <w:i/>
        </w:rPr>
        <w:t>gummei</w:t>
      </w:r>
      <w:proofErr w:type="spellEnd"/>
      <w:r w:rsidRPr="000E4E7F">
        <w:rPr>
          <w:i/>
        </w:rPr>
        <w:t xml:space="preserve">-Type </w:t>
      </w:r>
      <w:r w:rsidRPr="000E4E7F">
        <w:t>to the value provided by the upper layers;</w:t>
      </w:r>
    </w:p>
    <w:p w14:paraId="613E5E51" w14:textId="77777777" w:rsidR="009D6EDC" w:rsidRPr="000E4E7F" w:rsidRDefault="009D6EDC" w:rsidP="009D6EDC">
      <w:pPr>
        <w:pStyle w:val="B2"/>
      </w:pPr>
      <w:r w:rsidRPr="000E4E7F">
        <w:t>2&gt;</w:t>
      </w:r>
      <w:r w:rsidRPr="000E4E7F">
        <w:tab/>
        <w:t xml:space="preserve">if upper layers provide the 'Registered AMF', include and set the </w:t>
      </w:r>
      <w:proofErr w:type="spellStart"/>
      <w:r w:rsidRPr="000E4E7F">
        <w:rPr>
          <w:i/>
        </w:rPr>
        <w:t>registeredAMF</w:t>
      </w:r>
      <w:proofErr w:type="spellEnd"/>
      <w:r w:rsidRPr="000E4E7F">
        <w:t xml:space="preserve"> as follows:</w:t>
      </w:r>
    </w:p>
    <w:p w14:paraId="30B54210" w14:textId="77777777" w:rsidR="009D6EDC" w:rsidRPr="000E4E7F" w:rsidRDefault="009D6EDC" w:rsidP="009D6EDC">
      <w:pPr>
        <w:pStyle w:val="B3"/>
      </w:pPr>
      <w:r w:rsidRPr="000E4E7F">
        <w:t>3&gt;</w:t>
      </w:r>
      <w:r w:rsidRPr="000E4E7F">
        <w:tab/>
        <w:t>if the PLMN identity of the 'Registered AMF' is different from the PLMN selected by the upper layers:</w:t>
      </w:r>
    </w:p>
    <w:p w14:paraId="34B42439" w14:textId="77777777" w:rsidR="009D6EDC" w:rsidRPr="000E4E7F" w:rsidRDefault="009D6EDC" w:rsidP="009D6EDC">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registeredAMF</w:t>
      </w:r>
      <w:proofErr w:type="spellEnd"/>
      <w:r w:rsidRPr="000E4E7F">
        <w:t xml:space="preserve"> and set it to the value of the PLMN identity in the 'Registered AMF' received from upper layers;</w:t>
      </w:r>
    </w:p>
    <w:p w14:paraId="7DDE7253" w14:textId="77777777" w:rsidR="009D6EDC" w:rsidRPr="000E4E7F" w:rsidRDefault="009D6EDC" w:rsidP="009D6EDC">
      <w:pPr>
        <w:pStyle w:val="B3"/>
      </w:pPr>
      <w:r w:rsidRPr="000E4E7F">
        <w:t>3&gt;</w:t>
      </w:r>
      <w:r w:rsidRPr="000E4E7F">
        <w:tab/>
        <w:t xml:space="preserve">set the </w:t>
      </w:r>
      <w:proofErr w:type="spellStart"/>
      <w:r w:rsidRPr="000E4E7F">
        <w:rPr>
          <w:i/>
        </w:rPr>
        <w:t>amf</w:t>
      </w:r>
      <w:proofErr w:type="spellEnd"/>
      <w:r w:rsidRPr="000E4E7F">
        <w:rPr>
          <w:i/>
        </w:rPr>
        <w:t>-Identifier</w:t>
      </w:r>
      <w:r w:rsidRPr="000E4E7F" w:rsidDel="00A50C1E">
        <w:rPr>
          <w:i/>
        </w:rPr>
        <w:t xml:space="preserve"> </w:t>
      </w:r>
      <w:r w:rsidRPr="000E4E7F">
        <w:t>to AMF Identifier of the 'Registered AMF' received from upper layers;</w:t>
      </w:r>
    </w:p>
    <w:p w14:paraId="59D4CF44" w14:textId="77777777" w:rsidR="009D6EDC" w:rsidRPr="000E4E7F" w:rsidRDefault="009D6EDC" w:rsidP="009D6EDC">
      <w:pPr>
        <w:pStyle w:val="B2"/>
      </w:pPr>
      <w:r w:rsidRPr="000E4E7F">
        <w:t>2&gt;</w:t>
      </w:r>
      <w:r w:rsidRPr="000E4E7F">
        <w:tab/>
        <w:t>if upper layers provided the 'Registered AMF':</w:t>
      </w:r>
    </w:p>
    <w:p w14:paraId="542039F2" w14:textId="77777777" w:rsidR="009D6EDC" w:rsidRPr="000E4E7F" w:rsidRDefault="009D6EDC" w:rsidP="009D6EDC">
      <w:pPr>
        <w:pStyle w:val="B3"/>
      </w:pPr>
      <w:r w:rsidRPr="000E4E7F">
        <w:t>3&gt;</w:t>
      </w:r>
      <w:r w:rsidRPr="000E4E7F">
        <w:tab/>
        <w:t xml:space="preserve">include and set the </w:t>
      </w:r>
      <w:proofErr w:type="spellStart"/>
      <w:r w:rsidRPr="000E4E7F">
        <w:rPr>
          <w:i/>
        </w:rPr>
        <w:t>guami</w:t>
      </w:r>
      <w:proofErr w:type="spellEnd"/>
      <w:r w:rsidRPr="000E4E7F">
        <w:rPr>
          <w:i/>
        </w:rPr>
        <w:t xml:space="preserve">-Type </w:t>
      </w:r>
      <w:r w:rsidRPr="000E4E7F">
        <w:t>to the value provided by the upper layers;</w:t>
      </w:r>
    </w:p>
    <w:p w14:paraId="735BD55F" w14:textId="77777777" w:rsidR="009D6EDC" w:rsidRPr="000E4E7F" w:rsidRDefault="009D6EDC" w:rsidP="009D6EDC">
      <w:pPr>
        <w:pStyle w:val="B2"/>
      </w:pPr>
      <w:r w:rsidRPr="000E4E7F">
        <w:t>2&gt;</w:t>
      </w:r>
      <w:r w:rsidRPr="000E4E7F">
        <w:tab/>
        <w:t>if upper layers provide one or more S-NSSAI (see TS 23.003 [27]):</w:t>
      </w:r>
    </w:p>
    <w:p w14:paraId="2515A343" w14:textId="77777777" w:rsidR="009D6EDC" w:rsidRPr="000E4E7F" w:rsidRDefault="009D6EDC" w:rsidP="009D6EDC">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4A24FDA8" w14:textId="77777777" w:rsidR="009D6EDC" w:rsidRPr="000E4E7F" w:rsidRDefault="009D6EDC" w:rsidP="009D6EDC">
      <w:pPr>
        <w:pStyle w:val="B2"/>
      </w:pPr>
      <w:r w:rsidRPr="000E4E7F">
        <w:t>2&gt;</w:t>
      </w:r>
      <w:r w:rsidRPr="000E4E7F">
        <w:tab/>
        <w:t xml:space="preserve">if the UE supports </w:t>
      </w:r>
      <w:proofErr w:type="spellStart"/>
      <w:r w:rsidRPr="000E4E7F">
        <w:t>CIoT</w:t>
      </w:r>
      <w:proofErr w:type="spellEnd"/>
      <w:r w:rsidRPr="000E4E7F">
        <w:t xml:space="preserve"> EPS </w:t>
      </w:r>
      <w:proofErr w:type="spellStart"/>
      <w:r w:rsidRPr="000E4E7F">
        <w:t>optimisation</w:t>
      </w:r>
      <w:proofErr w:type="spellEnd"/>
      <w:r w:rsidRPr="000E4E7F">
        <w:t>(s):</w:t>
      </w:r>
    </w:p>
    <w:p w14:paraId="0823F857" w14:textId="77777777" w:rsidR="009D6EDC" w:rsidRPr="000E4E7F" w:rsidRDefault="009D6EDC" w:rsidP="009D6EDC">
      <w:pPr>
        <w:pStyle w:val="B3"/>
      </w:pPr>
      <w:r w:rsidRPr="000E4E7F">
        <w:t>3&gt;</w:t>
      </w:r>
      <w:r w:rsidRPr="000E4E7F">
        <w:tab/>
        <w:t xml:space="preserve">include </w:t>
      </w:r>
      <w:proofErr w:type="spellStart"/>
      <w:r w:rsidRPr="000E4E7F">
        <w:t>a</w:t>
      </w:r>
      <w:r w:rsidRPr="000E4E7F">
        <w:rPr>
          <w:i/>
        </w:rPr>
        <w:t>ttachWithoutPDN</w:t>
      </w:r>
      <w:proofErr w:type="spellEnd"/>
      <w:r w:rsidRPr="000E4E7F">
        <w:rPr>
          <w:i/>
        </w:rPr>
        <w:t>-Connectivity</w:t>
      </w:r>
      <w:r w:rsidRPr="000E4E7F">
        <w:t xml:space="preserve"> if received from upper layers;</w:t>
      </w:r>
    </w:p>
    <w:p w14:paraId="66FAE111" w14:textId="77777777" w:rsidR="009D6EDC" w:rsidRPr="000E4E7F" w:rsidRDefault="009D6EDC" w:rsidP="009D6EDC">
      <w:pPr>
        <w:pStyle w:val="B3"/>
      </w:pPr>
      <w:r w:rsidRPr="000E4E7F">
        <w:t>3&gt;</w:t>
      </w:r>
      <w:r w:rsidRPr="000E4E7F">
        <w:tab/>
        <w:t xml:space="preserve">include </w:t>
      </w:r>
      <w:r w:rsidRPr="000E4E7F">
        <w:rPr>
          <w:i/>
        </w:rPr>
        <w:t>up-</w:t>
      </w:r>
      <w:proofErr w:type="spellStart"/>
      <w:r w:rsidRPr="000E4E7F">
        <w:rPr>
          <w:i/>
        </w:rPr>
        <w:t>CIoT</w:t>
      </w:r>
      <w:proofErr w:type="spellEnd"/>
      <w:r w:rsidRPr="000E4E7F">
        <w:rPr>
          <w:i/>
        </w:rPr>
        <w:t>-EPS-</w:t>
      </w:r>
      <w:proofErr w:type="spellStart"/>
      <w:r w:rsidRPr="000E4E7F">
        <w:rPr>
          <w:i/>
        </w:rPr>
        <w:t>Optimisation</w:t>
      </w:r>
      <w:proofErr w:type="spellEnd"/>
      <w:r w:rsidRPr="000E4E7F">
        <w:t xml:space="preserve"> if received from upper layers;</w:t>
      </w:r>
    </w:p>
    <w:p w14:paraId="4199439C" w14:textId="77777777" w:rsidR="009D6EDC" w:rsidRPr="000E4E7F" w:rsidRDefault="009D6EDC" w:rsidP="009D6EDC">
      <w:pPr>
        <w:pStyle w:val="B3"/>
      </w:pPr>
      <w:r w:rsidRPr="000E4E7F">
        <w:t>3&gt;</w:t>
      </w:r>
      <w:r w:rsidRPr="000E4E7F">
        <w:tab/>
        <w:t xml:space="preserve">except for NB-IoT, include </w:t>
      </w:r>
      <w:r w:rsidRPr="000E4E7F">
        <w:rPr>
          <w:i/>
        </w:rPr>
        <w:t>cp-</w:t>
      </w:r>
      <w:proofErr w:type="spellStart"/>
      <w:r w:rsidRPr="000E4E7F">
        <w:rPr>
          <w:i/>
        </w:rPr>
        <w:t>CIoT</w:t>
      </w:r>
      <w:proofErr w:type="spellEnd"/>
      <w:r w:rsidRPr="000E4E7F">
        <w:rPr>
          <w:i/>
        </w:rPr>
        <w:t>-EPS-</w:t>
      </w:r>
      <w:proofErr w:type="spellStart"/>
      <w:r w:rsidRPr="000E4E7F">
        <w:rPr>
          <w:i/>
        </w:rPr>
        <w:t>Optimisation</w:t>
      </w:r>
      <w:proofErr w:type="spellEnd"/>
      <w:r w:rsidRPr="000E4E7F">
        <w:t xml:space="preserve"> if received from upper layers;</w:t>
      </w:r>
    </w:p>
    <w:p w14:paraId="2FC389DF" w14:textId="77777777" w:rsidR="009D6EDC" w:rsidRPr="000E4E7F" w:rsidRDefault="009D6EDC" w:rsidP="009D6EDC">
      <w:pPr>
        <w:pStyle w:val="B2"/>
      </w:pPr>
      <w:r w:rsidRPr="000E4E7F">
        <w:t>2&gt;</w:t>
      </w:r>
      <w:r w:rsidRPr="000E4E7F">
        <w:tab/>
        <w:t xml:space="preserve">if the UE supports </w:t>
      </w:r>
      <w:proofErr w:type="spellStart"/>
      <w:r w:rsidRPr="000E4E7F">
        <w:t>CIoT</w:t>
      </w:r>
      <w:proofErr w:type="spellEnd"/>
      <w:r w:rsidRPr="000E4E7F">
        <w:t xml:space="preserve"> 5GS </w:t>
      </w:r>
      <w:proofErr w:type="spellStart"/>
      <w:r w:rsidRPr="000E4E7F">
        <w:t>optimisation</w:t>
      </w:r>
      <w:proofErr w:type="spellEnd"/>
      <w:r w:rsidRPr="000E4E7F">
        <w:t>(s):</w:t>
      </w:r>
    </w:p>
    <w:p w14:paraId="7B8CED73" w14:textId="77777777" w:rsidR="009D6EDC" w:rsidRPr="000E4E7F" w:rsidRDefault="009D6EDC" w:rsidP="009D6EDC">
      <w:pPr>
        <w:pStyle w:val="B3"/>
      </w:pPr>
      <w:r w:rsidRPr="000E4E7F">
        <w:t>3&gt;</w:t>
      </w:r>
      <w:r w:rsidRPr="000E4E7F">
        <w:tab/>
        <w:t xml:space="preserve">for NB-IoT, include </w:t>
      </w:r>
      <w:r w:rsidRPr="000E4E7F">
        <w:rPr>
          <w:i/>
        </w:rPr>
        <w:t>ng-U-</w:t>
      </w:r>
      <w:proofErr w:type="spellStart"/>
      <w:r w:rsidRPr="000E4E7F">
        <w:rPr>
          <w:i/>
        </w:rPr>
        <w:t>DataTransfer</w:t>
      </w:r>
      <w:proofErr w:type="spellEnd"/>
      <w:r w:rsidRPr="000E4E7F">
        <w:t xml:space="preserve"> if received from upper layers;</w:t>
      </w:r>
    </w:p>
    <w:p w14:paraId="687E52E1" w14:textId="77777777" w:rsidR="009D6EDC" w:rsidRPr="000E4E7F" w:rsidRDefault="009D6EDC" w:rsidP="009D6EDC">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513E768D" w14:textId="77777777" w:rsidR="009D6EDC" w:rsidRPr="000E4E7F" w:rsidRDefault="009D6EDC" w:rsidP="009D6EDC">
      <w:pPr>
        <w:pStyle w:val="B2"/>
      </w:pPr>
      <w:r w:rsidRPr="000E4E7F">
        <w:t>2&gt;</w:t>
      </w:r>
      <w:r w:rsidRPr="000E4E7F">
        <w:tab/>
        <w:t>if connecting as an RN:</w:t>
      </w:r>
    </w:p>
    <w:p w14:paraId="6456DFE1" w14:textId="77777777" w:rsidR="009D6EDC" w:rsidRPr="000E4E7F" w:rsidRDefault="009D6EDC" w:rsidP="009D6EDC">
      <w:pPr>
        <w:pStyle w:val="B3"/>
      </w:pPr>
      <w:r w:rsidRPr="000E4E7F">
        <w:t>3&gt;</w:t>
      </w:r>
      <w:r w:rsidRPr="000E4E7F">
        <w:tab/>
        <w:t xml:space="preserve">include the </w:t>
      </w:r>
      <w:proofErr w:type="spellStart"/>
      <w:r w:rsidRPr="000E4E7F">
        <w:rPr>
          <w:i/>
        </w:rPr>
        <w:t>rn-SubframeConfigReq</w:t>
      </w:r>
      <w:proofErr w:type="spellEnd"/>
      <w:r w:rsidRPr="000E4E7F">
        <w:t>;</w:t>
      </w:r>
    </w:p>
    <w:p w14:paraId="73D7A0B6" w14:textId="77777777" w:rsidR="009D6EDC" w:rsidRPr="000E4E7F" w:rsidRDefault="009D6EDC" w:rsidP="009D6EDC">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w:t>
      </w:r>
      <w:proofErr w:type="spellStart"/>
      <w:r w:rsidRPr="000E4E7F">
        <w:rPr>
          <w:i/>
        </w:rPr>
        <w:t>RRCEarlyDataRequest</w:t>
      </w:r>
      <w:proofErr w:type="spellEnd"/>
      <w:r w:rsidRPr="000E4E7F">
        <w:t>:</w:t>
      </w:r>
    </w:p>
    <w:p w14:paraId="323D6E7D" w14:textId="77777777" w:rsidR="009D6EDC" w:rsidRPr="000E4E7F" w:rsidRDefault="009D6EDC" w:rsidP="009D6EDC">
      <w:pPr>
        <w:pStyle w:val="B3"/>
      </w:pPr>
      <w:r w:rsidRPr="000E4E7F">
        <w:t>3&gt;</w:t>
      </w:r>
      <w:r w:rsidRPr="000E4E7F">
        <w:tab/>
        <w:t xml:space="preserve">set the </w:t>
      </w:r>
      <w:proofErr w:type="spellStart"/>
      <w:r w:rsidRPr="000E4E7F">
        <w:rPr>
          <w:i/>
        </w:rPr>
        <w:t>dedicatedInfoNAS</w:t>
      </w:r>
      <w:proofErr w:type="spellEnd"/>
      <w:r w:rsidRPr="000E4E7F">
        <w:t xml:space="preserve"> to a zero-length octet string;</w:t>
      </w:r>
    </w:p>
    <w:p w14:paraId="79C47B5C" w14:textId="77777777" w:rsidR="009D6EDC" w:rsidRPr="000E4E7F" w:rsidRDefault="009D6EDC" w:rsidP="009D6EDC">
      <w:pPr>
        <w:pStyle w:val="B2"/>
      </w:pPr>
      <w:r w:rsidRPr="000E4E7F">
        <w:t>2&gt;</w:t>
      </w:r>
      <w:r w:rsidRPr="000E4E7F">
        <w:tab/>
        <w:t>else:</w:t>
      </w:r>
    </w:p>
    <w:p w14:paraId="01BD8358" w14:textId="77777777" w:rsidR="009D6EDC" w:rsidRPr="000E4E7F" w:rsidRDefault="009D6EDC" w:rsidP="009D6EDC">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5E647174" w14:textId="77777777" w:rsidR="009D6EDC" w:rsidRPr="000E4E7F" w:rsidRDefault="009D6EDC" w:rsidP="009D6EDC">
      <w:pPr>
        <w:pStyle w:val="B2"/>
      </w:pPr>
      <w:r w:rsidRPr="000E4E7F">
        <w:t>2&gt;</w:t>
      </w:r>
      <w:r w:rsidRPr="000E4E7F">
        <w:tab/>
        <w:t>if the UE is connected to EPC:</w:t>
      </w:r>
    </w:p>
    <w:p w14:paraId="4E61489B" w14:textId="77777777" w:rsidR="009D6EDC" w:rsidRPr="000E4E7F" w:rsidRDefault="009D6EDC" w:rsidP="009D6EDC">
      <w:pPr>
        <w:pStyle w:val="B3"/>
      </w:pPr>
      <w:r w:rsidRPr="000E4E7F">
        <w:lastRenderedPageBreak/>
        <w:t>3&gt;</w:t>
      </w:r>
      <w:r w:rsidRPr="000E4E7F">
        <w:tab/>
        <w:t>except for NB-IoT:</w:t>
      </w:r>
    </w:p>
    <w:p w14:paraId="052B4E82" w14:textId="77777777" w:rsidR="009D6EDC" w:rsidRPr="000E4E7F" w:rsidRDefault="009D6EDC" w:rsidP="009D6EDC">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696F8FCA" w14:textId="77777777" w:rsidR="009D6EDC" w:rsidRPr="000E4E7F" w:rsidRDefault="009D6EDC" w:rsidP="009D6EDC">
      <w:pPr>
        <w:pStyle w:val="B5"/>
      </w:pPr>
      <w:r w:rsidRPr="000E4E7F">
        <w:t>5&gt;</w:t>
      </w:r>
      <w:r w:rsidRPr="000E4E7F">
        <w:tab/>
        <w:t xml:space="preserve">include </w:t>
      </w:r>
      <w:proofErr w:type="spellStart"/>
      <w:r w:rsidRPr="000E4E7F">
        <w:rPr>
          <w:i/>
        </w:rPr>
        <w:t>rlf-InfoAvailable</w:t>
      </w:r>
      <w:proofErr w:type="spellEnd"/>
      <w:r w:rsidRPr="000E4E7F">
        <w:t>;</w:t>
      </w:r>
    </w:p>
    <w:p w14:paraId="77EC2BEB" w14:textId="77777777" w:rsidR="009D6EDC" w:rsidRPr="000E4E7F" w:rsidRDefault="009D6EDC" w:rsidP="009D6EDC">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A5DDA05" w14:textId="77777777" w:rsidR="009D6EDC" w:rsidRPr="000E4E7F" w:rsidRDefault="009D6EDC" w:rsidP="009D6EDC">
      <w:pPr>
        <w:pStyle w:val="B5"/>
      </w:pPr>
      <w:r w:rsidRPr="000E4E7F">
        <w:t>5&gt;</w:t>
      </w:r>
      <w:r w:rsidRPr="000E4E7F">
        <w:tab/>
        <w:t xml:space="preserve">include </w:t>
      </w:r>
      <w:proofErr w:type="spellStart"/>
      <w:r w:rsidRPr="000E4E7F">
        <w:rPr>
          <w:i/>
        </w:rPr>
        <w:t>logMeasAvailableMBSFN</w:t>
      </w:r>
      <w:proofErr w:type="spellEnd"/>
      <w:r w:rsidRPr="000E4E7F">
        <w:t>;</w:t>
      </w:r>
    </w:p>
    <w:p w14:paraId="3D81D133" w14:textId="77777777" w:rsidR="009D6EDC" w:rsidRPr="000E4E7F" w:rsidRDefault="009D6EDC" w:rsidP="009D6EDC">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8437422" w14:textId="77777777" w:rsidR="009D6EDC" w:rsidRPr="000E4E7F" w:rsidRDefault="009D6EDC" w:rsidP="009D6EDC">
      <w:pPr>
        <w:pStyle w:val="B5"/>
      </w:pPr>
      <w:r w:rsidRPr="000E4E7F">
        <w:t>5&gt;</w:t>
      </w:r>
      <w:r w:rsidRPr="000E4E7F">
        <w:tab/>
        <w:t xml:space="preserve">include </w:t>
      </w:r>
      <w:proofErr w:type="spellStart"/>
      <w:r w:rsidRPr="000E4E7F">
        <w:rPr>
          <w:i/>
        </w:rPr>
        <w:t>logMeasAvailable</w:t>
      </w:r>
      <w:proofErr w:type="spellEnd"/>
      <w:r w:rsidRPr="000E4E7F">
        <w:t>;</w:t>
      </w:r>
    </w:p>
    <w:p w14:paraId="0ECB17B1" w14:textId="77777777" w:rsidR="009D6EDC" w:rsidRPr="000E4E7F" w:rsidRDefault="009D6EDC" w:rsidP="009D6EDC">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058A4E3" w14:textId="77777777" w:rsidR="009D6EDC" w:rsidRPr="000E4E7F" w:rsidRDefault="009D6EDC" w:rsidP="009D6EDC">
      <w:pPr>
        <w:pStyle w:val="B5"/>
      </w:pPr>
      <w:r w:rsidRPr="000E4E7F">
        <w:t>5&gt;</w:t>
      </w:r>
      <w:r w:rsidRPr="000E4E7F">
        <w:tab/>
        <w:t xml:space="preserve">include </w:t>
      </w:r>
      <w:proofErr w:type="spellStart"/>
      <w:r w:rsidRPr="000E4E7F">
        <w:rPr>
          <w:i/>
        </w:rPr>
        <w:t>logMeasAvailableBT</w:t>
      </w:r>
      <w:proofErr w:type="spellEnd"/>
      <w:r w:rsidRPr="000E4E7F">
        <w:t>;</w:t>
      </w:r>
    </w:p>
    <w:p w14:paraId="03BA6C2A" w14:textId="77777777" w:rsidR="009D6EDC" w:rsidRPr="000E4E7F" w:rsidRDefault="009D6EDC" w:rsidP="009D6EDC">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1D4369D" w14:textId="77777777" w:rsidR="009D6EDC" w:rsidRPr="000E4E7F" w:rsidRDefault="009D6EDC" w:rsidP="009D6EDC">
      <w:pPr>
        <w:pStyle w:val="B5"/>
      </w:pPr>
      <w:r w:rsidRPr="000E4E7F">
        <w:t>5&gt;</w:t>
      </w:r>
      <w:r w:rsidRPr="000E4E7F">
        <w:tab/>
        <w:t xml:space="preserve">include </w:t>
      </w:r>
      <w:proofErr w:type="spellStart"/>
      <w:r w:rsidRPr="000E4E7F">
        <w:rPr>
          <w:i/>
        </w:rPr>
        <w:t>logMeasAvailableWLAN</w:t>
      </w:r>
      <w:proofErr w:type="spellEnd"/>
      <w:r w:rsidRPr="000E4E7F">
        <w:t>;</w:t>
      </w:r>
    </w:p>
    <w:p w14:paraId="653FF714" w14:textId="77777777" w:rsidR="009D6EDC" w:rsidRPr="000E4E7F" w:rsidRDefault="009D6EDC" w:rsidP="009D6EDC">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61F6B67F" w14:textId="77777777" w:rsidR="009D6EDC" w:rsidRPr="000E4E7F" w:rsidRDefault="009D6EDC" w:rsidP="009D6EDC">
      <w:pPr>
        <w:pStyle w:val="B5"/>
      </w:pPr>
      <w:r w:rsidRPr="000E4E7F">
        <w:t>5&gt;</w:t>
      </w:r>
      <w:r w:rsidRPr="000E4E7F">
        <w:tab/>
        <w:t xml:space="preserve">include </w:t>
      </w:r>
      <w:proofErr w:type="spellStart"/>
      <w:r w:rsidRPr="000E4E7F">
        <w:rPr>
          <w:i/>
        </w:rPr>
        <w:t>connEstFailInfoAvailable</w:t>
      </w:r>
      <w:proofErr w:type="spellEnd"/>
      <w:r w:rsidRPr="000E4E7F">
        <w:t>;</w:t>
      </w:r>
    </w:p>
    <w:p w14:paraId="50C4061F" w14:textId="77777777" w:rsidR="009D6EDC" w:rsidRPr="000E4E7F" w:rsidRDefault="009D6EDC" w:rsidP="009D6EDC">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0B2BA0E4" w14:textId="77777777" w:rsidR="009D6EDC" w:rsidRPr="000E4E7F" w:rsidRDefault="009D6EDC" w:rsidP="009D6EDC">
      <w:pPr>
        <w:pStyle w:val="B4"/>
      </w:pPr>
      <w:r w:rsidRPr="000E4E7F">
        <w:t>4&gt;</w:t>
      </w:r>
      <w:r w:rsidRPr="000E4E7F">
        <w:tab/>
        <w:t>if the UE has flight path information available:</w:t>
      </w:r>
    </w:p>
    <w:p w14:paraId="23C80533" w14:textId="77777777" w:rsidR="009D6EDC" w:rsidRPr="000E4E7F" w:rsidRDefault="009D6EDC" w:rsidP="009D6EDC">
      <w:pPr>
        <w:pStyle w:val="B5"/>
      </w:pPr>
      <w:r w:rsidRPr="000E4E7F">
        <w:t>5&gt;</w:t>
      </w:r>
      <w:r w:rsidRPr="000E4E7F">
        <w:tab/>
        <w:t xml:space="preserve">include </w:t>
      </w:r>
      <w:proofErr w:type="spellStart"/>
      <w:r w:rsidRPr="000E4E7F">
        <w:rPr>
          <w:i/>
        </w:rPr>
        <w:t>flightPathInfoAvailable</w:t>
      </w:r>
      <w:proofErr w:type="spellEnd"/>
      <w:r w:rsidRPr="000E4E7F">
        <w:t>;</w:t>
      </w:r>
    </w:p>
    <w:p w14:paraId="4B7C3C1C" w14:textId="77777777" w:rsidR="009D6EDC" w:rsidRPr="000E4E7F" w:rsidRDefault="009D6EDC" w:rsidP="009D6EDC">
      <w:pPr>
        <w:pStyle w:val="B3"/>
      </w:pPr>
      <w:r w:rsidRPr="000E4E7F">
        <w:t>3&gt;</w:t>
      </w:r>
      <w:r w:rsidRPr="000E4E7F">
        <w:tab/>
        <w:t>for NB-IoT:</w:t>
      </w:r>
    </w:p>
    <w:p w14:paraId="781ADC0E" w14:textId="77777777" w:rsidR="009D6EDC" w:rsidRPr="000E4E7F" w:rsidRDefault="009D6EDC" w:rsidP="009D6EDC">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stored in</w:t>
      </w:r>
      <w:r w:rsidRPr="000E4E7F">
        <w:rPr>
          <w:i/>
        </w:rPr>
        <w:t xml:space="preserve"> </w:t>
      </w:r>
      <w:proofErr w:type="spellStart"/>
      <w:r w:rsidRPr="000E4E7F">
        <w:rPr>
          <w:i/>
        </w:rPr>
        <w:t>VarRLF</w:t>
      </w:r>
      <w:proofErr w:type="spellEnd"/>
      <w:r w:rsidRPr="000E4E7F">
        <w:rPr>
          <w:i/>
        </w:rPr>
        <w:t>-Report</w:t>
      </w:r>
      <w:r w:rsidRPr="000E4E7F">
        <w:t>:</w:t>
      </w:r>
    </w:p>
    <w:p w14:paraId="3978F5C7" w14:textId="77777777" w:rsidR="009D6EDC" w:rsidRPr="000E4E7F" w:rsidRDefault="009D6EDC" w:rsidP="009D6EDC">
      <w:pPr>
        <w:pStyle w:val="B5"/>
      </w:pPr>
      <w:r w:rsidRPr="000E4E7F">
        <w:t>5&gt;</w:t>
      </w:r>
      <w:r w:rsidRPr="000E4E7F">
        <w:tab/>
        <w:t xml:space="preserve">include </w:t>
      </w:r>
      <w:proofErr w:type="spellStart"/>
      <w:r w:rsidRPr="000E4E7F">
        <w:rPr>
          <w:i/>
        </w:rPr>
        <w:t>rlf-InfoAvailable</w:t>
      </w:r>
      <w:proofErr w:type="spellEnd"/>
      <w:r w:rsidRPr="000E4E7F">
        <w:t>;</w:t>
      </w:r>
    </w:p>
    <w:p w14:paraId="7079B453" w14:textId="77777777" w:rsidR="009D6EDC" w:rsidRPr="000E4E7F" w:rsidRDefault="009D6EDC" w:rsidP="009D6EDC">
      <w:pPr>
        <w:pStyle w:val="B4"/>
      </w:pPr>
      <w:r w:rsidRPr="000E4E7F">
        <w:t>4&gt;</w:t>
      </w:r>
      <w:r w:rsidRPr="000E4E7F">
        <w:tab/>
        <w:t xml:space="preserve">if the UE has ANR measurements results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0807B69D" w14:textId="77777777" w:rsidR="009D6EDC" w:rsidRPr="000E4E7F" w:rsidRDefault="009D6EDC" w:rsidP="009D6EDC">
      <w:pPr>
        <w:pStyle w:val="B5"/>
      </w:pPr>
      <w:r w:rsidRPr="000E4E7F">
        <w:t>5&gt;</w:t>
      </w:r>
      <w:r w:rsidRPr="000E4E7F">
        <w:tab/>
        <w:t xml:space="preserve">include </w:t>
      </w:r>
      <w:proofErr w:type="spellStart"/>
      <w:r w:rsidRPr="000E4E7F">
        <w:rPr>
          <w:i/>
        </w:rPr>
        <w:t>anr-InfoAvailable</w:t>
      </w:r>
      <w:proofErr w:type="spellEnd"/>
      <w:r w:rsidRPr="000E4E7F">
        <w:t>;</w:t>
      </w:r>
    </w:p>
    <w:p w14:paraId="2AF54C39" w14:textId="77777777" w:rsidR="009D6EDC" w:rsidRPr="000E4E7F" w:rsidRDefault="009D6EDC" w:rsidP="009D6EDC">
      <w:pPr>
        <w:pStyle w:val="B3"/>
      </w:pPr>
      <w:r w:rsidRPr="000E4E7F">
        <w:t>3&gt;</w:t>
      </w:r>
      <w:r w:rsidRPr="000E4E7F">
        <w:tab/>
        <w:t xml:space="preserve">include </w:t>
      </w:r>
      <w:proofErr w:type="spellStart"/>
      <w:r w:rsidRPr="000E4E7F">
        <w:rPr>
          <w:i/>
        </w:rPr>
        <w:t>dcn</w:t>
      </w:r>
      <w:proofErr w:type="spellEnd"/>
      <w:r w:rsidRPr="000E4E7F">
        <w:rPr>
          <w:i/>
        </w:rPr>
        <w:t>-ID</w:t>
      </w:r>
      <w:r w:rsidRPr="000E4E7F">
        <w:t xml:space="preserve"> if a DCN-ID value (see TS 23.401 [41]) is received from upper layers;</w:t>
      </w:r>
    </w:p>
    <w:p w14:paraId="1F7A0079" w14:textId="77777777" w:rsidR="009D6EDC" w:rsidRPr="000E4E7F" w:rsidRDefault="009D6EDC" w:rsidP="009D6EDC">
      <w:pPr>
        <w:pStyle w:val="B2"/>
      </w:pPr>
      <w:r w:rsidRPr="000E4E7F">
        <w:t>2&gt;</w:t>
      </w:r>
      <w:r w:rsidRPr="000E4E7F">
        <w:tab/>
        <w:t>except for NB-IoT:</w:t>
      </w:r>
    </w:p>
    <w:p w14:paraId="2670ECAA" w14:textId="77777777" w:rsidR="009D6EDC" w:rsidRPr="000E4E7F" w:rsidRDefault="009D6EDC" w:rsidP="009D6EDC">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5533ECE7" w14:textId="77777777" w:rsidR="009D6EDC" w:rsidRPr="000E4E7F" w:rsidRDefault="009D6EDC" w:rsidP="009D6EDC">
      <w:pPr>
        <w:pStyle w:val="B4"/>
      </w:pPr>
      <w:r w:rsidRPr="000E4E7F">
        <w:t>4&gt;</w:t>
      </w:r>
      <w:r w:rsidRPr="000E4E7F">
        <w:tab/>
        <w:t xml:space="preserve">include the </w:t>
      </w:r>
      <w:proofErr w:type="spellStart"/>
      <w:r w:rsidRPr="000E4E7F">
        <w:rPr>
          <w:i/>
        </w:rPr>
        <w:t>mobilityHistoryAvail</w:t>
      </w:r>
      <w:proofErr w:type="spellEnd"/>
      <w:r w:rsidRPr="000E4E7F">
        <w:t>;</w:t>
      </w:r>
    </w:p>
    <w:p w14:paraId="44144E22" w14:textId="77777777" w:rsidR="009D6EDC" w:rsidRPr="000E4E7F" w:rsidRDefault="009D6EDC" w:rsidP="009D6EDC">
      <w:pPr>
        <w:pStyle w:val="B3"/>
        <w:rPr>
          <w:rFonts w:eastAsia="SimSun"/>
        </w:rPr>
      </w:pPr>
      <w:r w:rsidRPr="000E4E7F">
        <w:rPr>
          <w:rFonts w:eastAsia="SimSun"/>
        </w:rPr>
        <w:t>3&gt;</w:t>
      </w:r>
      <w:r w:rsidRPr="000E4E7F">
        <w:rPr>
          <w:rFonts w:eastAsia="SimSun"/>
        </w:rPr>
        <w:tab/>
        <w:t xml:space="preserve">if the SIB2 contains </w:t>
      </w:r>
      <w:proofErr w:type="spellStart"/>
      <w:r w:rsidRPr="000E4E7F">
        <w:rPr>
          <w:rFonts w:eastAsia="SimSun"/>
          <w:i/>
        </w:rPr>
        <w:t>idleModeMeasurements</w:t>
      </w:r>
      <w:proofErr w:type="spellEnd"/>
      <w:r w:rsidRPr="000E4E7F">
        <w:rPr>
          <w:rFonts w:eastAsia="SimSun"/>
        </w:rPr>
        <w:t xml:space="preserve">, and the UE has 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w:t>
      </w:r>
      <w:r w:rsidRPr="000E4E7F">
        <w:rPr>
          <w:rFonts w:eastAsia="SimSun"/>
          <w:i/>
          <w:noProof/>
        </w:rPr>
        <w:t>MeasIdleReport</w:t>
      </w:r>
      <w:proofErr w:type="spellEnd"/>
      <w:r w:rsidRPr="000E4E7F">
        <w:rPr>
          <w:rFonts w:eastAsia="SimSun"/>
        </w:rPr>
        <w:t>:</w:t>
      </w:r>
    </w:p>
    <w:p w14:paraId="5A063DA0" w14:textId="77777777" w:rsidR="009D6EDC" w:rsidRPr="000E4E7F" w:rsidRDefault="009D6EDC" w:rsidP="009D6EDC">
      <w:pPr>
        <w:pStyle w:val="B4"/>
      </w:pPr>
      <w:r w:rsidRPr="000E4E7F">
        <w:rPr>
          <w:rFonts w:eastAsia="SimSun"/>
        </w:rPr>
        <w:t>4&gt;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3C7703B5" w14:textId="77777777" w:rsidR="009D6EDC" w:rsidRPr="000E4E7F" w:rsidRDefault="009D6EDC" w:rsidP="009D6EDC">
      <w:pPr>
        <w:pStyle w:val="B3"/>
      </w:pPr>
      <w:r w:rsidRPr="000E4E7F">
        <w:t>3&gt;</w:t>
      </w:r>
      <w:r w:rsidRPr="000E4E7F">
        <w:tab/>
        <w:t>if upper layers indicate that access to RLOS is initiated (see TS 23.401 [41] subclause 4.3.8.3):</w:t>
      </w:r>
    </w:p>
    <w:p w14:paraId="3CD615C3" w14:textId="77777777" w:rsidR="009D6EDC" w:rsidRPr="000E4E7F" w:rsidRDefault="009D6EDC" w:rsidP="009D6EDC">
      <w:pPr>
        <w:pStyle w:val="B4"/>
      </w:pPr>
      <w:r w:rsidRPr="000E4E7F">
        <w:lastRenderedPageBreak/>
        <w:t>4&gt;</w:t>
      </w:r>
      <w:r w:rsidRPr="000E4E7F">
        <w:tab/>
        <w:t xml:space="preserve">set </w:t>
      </w:r>
      <w:proofErr w:type="spellStart"/>
      <w:r w:rsidRPr="000E4E7F">
        <w:rPr>
          <w:i/>
        </w:rPr>
        <w:t>rlos</w:t>
      </w:r>
      <w:proofErr w:type="spellEnd"/>
      <w:r w:rsidRPr="000E4E7F">
        <w:rPr>
          <w:i/>
        </w:rPr>
        <w:t>-Request</w:t>
      </w:r>
      <w:r w:rsidRPr="000E4E7F">
        <w:t xml:space="preserve"> to </w:t>
      </w:r>
      <w:r w:rsidRPr="000E4E7F">
        <w:rPr>
          <w:i/>
        </w:rPr>
        <w:t>true</w:t>
      </w:r>
      <w:r w:rsidRPr="000E4E7F">
        <w:t>;</w:t>
      </w:r>
    </w:p>
    <w:p w14:paraId="7C0DBFF7" w14:textId="77777777" w:rsidR="009D6EDC" w:rsidRPr="000E4E7F" w:rsidRDefault="009D6EDC" w:rsidP="009D6EDC">
      <w:pPr>
        <w:pStyle w:val="B2"/>
      </w:pPr>
      <w:r w:rsidRPr="000E4E7F">
        <w:t>2&gt;</w:t>
      </w:r>
      <w:r w:rsidRPr="000E4E7F">
        <w:tab/>
        <w:t>if UE needs UL gaps during continuous uplink transmission:</w:t>
      </w:r>
    </w:p>
    <w:p w14:paraId="368A56AD" w14:textId="77777777" w:rsidR="009D6EDC" w:rsidRPr="000E4E7F" w:rsidRDefault="009D6EDC" w:rsidP="009D6EDC">
      <w:pPr>
        <w:pStyle w:val="B3"/>
      </w:pPr>
      <w:r w:rsidRPr="000E4E7F">
        <w:t>3&gt;</w:t>
      </w:r>
      <w:r w:rsidRPr="000E4E7F">
        <w:tab/>
        <w:t xml:space="preserve">include </w:t>
      </w:r>
      <w:proofErr w:type="spellStart"/>
      <w:r w:rsidRPr="000E4E7F">
        <w:rPr>
          <w:i/>
        </w:rPr>
        <w:t>ue</w:t>
      </w:r>
      <w:proofErr w:type="spellEnd"/>
      <w:r w:rsidRPr="000E4E7F">
        <w:rPr>
          <w:i/>
        </w:rPr>
        <w:t>-CE-</w:t>
      </w:r>
      <w:proofErr w:type="spellStart"/>
      <w:r w:rsidRPr="000E4E7F">
        <w:rPr>
          <w:i/>
        </w:rPr>
        <w:t>NeedULGaps</w:t>
      </w:r>
      <w:proofErr w:type="spellEnd"/>
      <w:r w:rsidRPr="000E4E7F">
        <w:t>;</w:t>
      </w:r>
    </w:p>
    <w:p w14:paraId="742BECB5" w14:textId="77777777" w:rsidR="009D6EDC" w:rsidRPr="000E4E7F" w:rsidRDefault="009D6EDC" w:rsidP="009D6EDC">
      <w:pPr>
        <w:pStyle w:val="B2"/>
      </w:pPr>
      <w:r w:rsidRPr="000E4E7F">
        <w:t>2&gt;</w:t>
      </w:r>
      <w:r w:rsidRPr="000E4E7F">
        <w:tab/>
        <w:t>for NB-IoT:</w:t>
      </w:r>
    </w:p>
    <w:p w14:paraId="5424CEFE" w14:textId="77777777" w:rsidR="009D6EDC" w:rsidRPr="000E4E7F" w:rsidRDefault="009D6EDC" w:rsidP="009D6EDC">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2325CE33" w14:textId="77777777" w:rsidR="009D6EDC" w:rsidRPr="000E4E7F" w:rsidRDefault="009D6EDC" w:rsidP="009D6EDC">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7C6451E4" w14:textId="77777777" w:rsidR="009D6EDC" w:rsidRPr="000E4E7F" w:rsidRDefault="009D6EDC" w:rsidP="009D6EDC">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2FA69017" w14:textId="77777777" w:rsidR="009D6EDC" w:rsidRPr="000E4E7F" w:rsidRDefault="009D6EDC" w:rsidP="009D6EDC">
      <w:pPr>
        <w:pStyle w:val="B2"/>
      </w:pPr>
      <w:r w:rsidRPr="000E4E7F">
        <w:t>2&gt;</w:t>
      </w:r>
      <w:r w:rsidRPr="000E4E7F">
        <w:tab/>
        <w:t>if connecting as an IAB-node:</w:t>
      </w:r>
    </w:p>
    <w:p w14:paraId="23F28A5D" w14:textId="77777777" w:rsidR="009D6EDC" w:rsidRPr="000E4E7F" w:rsidRDefault="009D6EDC" w:rsidP="009D6EDC">
      <w:pPr>
        <w:pStyle w:val="B3"/>
      </w:pPr>
      <w:r w:rsidRPr="000E4E7F">
        <w:t>3&gt;</w:t>
      </w:r>
      <w:r w:rsidRPr="000E4E7F">
        <w:tab/>
        <w:t xml:space="preserve">include </w:t>
      </w:r>
      <w:proofErr w:type="spellStart"/>
      <w:r w:rsidRPr="000E4E7F">
        <w:rPr>
          <w:i/>
        </w:rPr>
        <w:t>iab-NodeIndication</w:t>
      </w:r>
      <w:proofErr w:type="spellEnd"/>
      <w:r w:rsidRPr="000E4E7F">
        <w:rPr>
          <w:i/>
        </w:rPr>
        <w:t>;</w:t>
      </w:r>
    </w:p>
    <w:p w14:paraId="2AB2DA9E" w14:textId="77777777" w:rsidR="009D6EDC" w:rsidRPr="000E4E7F" w:rsidRDefault="009D6EDC" w:rsidP="009D6EDC">
      <w:pPr>
        <w:pStyle w:val="B1"/>
      </w:pPr>
      <w:r w:rsidRPr="000E4E7F">
        <w:t>1&gt;</w:t>
      </w:r>
      <w:r w:rsidRPr="000E4E7F">
        <w:tab/>
        <w:t xml:space="preserve">submit the </w:t>
      </w:r>
      <w:proofErr w:type="spellStart"/>
      <w:r w:rsidRPr="000E4E7F">
        <w:rPr>
          <w:i/>
        </w:rPr>
        <w:t>RRCConnectionSetupComplete</w:t>
      </w:r>
      <w:proofErr w:type="spellEnd"/>
      <w:r w:rsidRPr="000E4E7F">
        <w:t xml:space="preserve"> message to lower layers for transmission;</w:t>
      </w:r>
    </w:p>
    <w:p w14:paraId="2A79A828" w14:textId="77777777" w:rsidR="009D6EDC" w:rsidRPr="000E4E7F" w:rsidRDefault="009D6EDC" w:rsidP="009D6EDC">
      <w:pPr>
        <w:pStyle w:val="B1"/>
      </w:pPr>
      <w:r w:rsidRPr="000E4E7F">
        <w:t>1&gt;</w:t>
      </w:r>
      <w:r w:rsidRPr="000E4E7F">
        <w:tab/>
        <w:t>the procedure ends.</w:t>
      </w:r>
    </w:p>
    <w:p w14:paraId="15F1F230" w14:textId="77777777" w:rsidR="005B0CCB" w:rsidRDefault="005B0CCB" w:rsidP="00F637C8">
      <w:pPr>
        <w:spacing w:after="120"/>
      </w:pPr>
    </w:p>
    <w:p w14:paraId="7583414C" w14:textId="77777777" w:rsidR="005B0CCB" w:rsidRPr="00A12023" w:rsidRDefault="005B0CCB" w:rsidP="005B0CCB">
      <w:pPr>
        <w:shd w:val="clear" w:color="auto" w:fill="FFC000"/>
        <w:rPr>
          <w:noProof/>
          <w:sz w:val="32"/>
        </w:rPr>
      </w:pPr>
      <w:r>
        <w:rPr>
          <w:noProof/>
          <w:sz w:val="32"/>
        </w:rPr>
        <w:t>Next</w:t>
      </w:r>
      <w:r w:rsidRPr="00A12023">
        <w:rPr>
          <w:noProof/>
          <w:sz w:val="32"/>
        </w:rPr>
        <w:t xml:space="preserve"> change</w:t>
      </w:r>
    </w:p>
    <w:p w14:paraId="6C325340" w14:textId="5998F4A4" w:rsidR="00DA367E" w:rsidRDefault="00DA367E" w:rsidP="00DA367E">
      <w:pPr>
        <w:rPr>
          <w:lang w:eastAsia="x-none"/>
        </w:rPr>
      </w:pPr>
      <w:bookmarkStart w:id="30" w:name="_Toc20487181"/>
      <w:bookmarkStart w:id="31" w:name="_Toc5272852"/>
      <w:bookmarkEnd w:id="17"/>
      <w:bookmarkEnd w:id="18"/>
      <w:bookmarkEnd w:id="19"/>
    </w:p>
    <w:p w14:paraId="588097A2" w14:textId="77777777" w:rsidR="00DA367E" w:rsidRPr="00A12023" w:rsidRDefault="00DA367E" w:rsidP="00DA367E">
      <w:pPr>
        <w:shd w:val="clear" w:color="auto" w:fill="FFC000"/>
        <w:rPr>
          <w:noProof/>
          <w:sz w:val="32"/>
        </w:rPr>
      </w:pPr>
      <w:r>
        <w:rPr>
          <w:noProof/>
          <w:sz w:val="32"/>
        </w:rPr>
        <w:t>Next</w:t>
      </w:r>
      <w:r w:rsidRPr="00A12023">
        <w:rPr>
          <w:noProof/>
          <w:sz w:val="32"/>
        </w:rPr>
        <w:t xml:space="preserve"> change</w:t>
      </w:r>
    </w:p>
    <w:p w14:paraId="355B3B8C" w14:textId="306D4D11" w:rsidR="00CB1390" w:rsidRDefault="00CB1390" w:rsidP="00CB1390">
      <w:pPr>
        <w:pStyle w:val="Heading3"/>
        <w:rPr>
          <w:lang w:val="en-GB"/>
        </w:rPr>
      </w:pPr>
      <w:r>
        <w:rPr>
          <w:lang w:val="en-GB"/>
        </w:rPr>
        <w:t>6.2.2</w:t>
      </w:r>
      <w:r>
        <w:rPr>
          <w:lang w:val="en-GB"/>
        </w:rPr>
        <w:tab/>
        <w:t>Message definitions</w:t>
      </w:r>
      <w:bookmarkEnd w:id="30"/>
    </w:p>
    <w:p w14:paraId="749ADA5B" w14:textId="77777777" w:rsidR="00DA367E" w:rsidRDefault="00DA367E" w:rsidP="00DA367E">
      <w:pPr>
        <w:rPr>
          <w:iCs/>
        </w:rPr>
      </w:pPr>
      <w:r w:rsidRPr="007C1BAC">
        <w:rPr>
          <w:iCs/>
          <w:highlight w:val="yellow"/>
        </w:rPr>
        <w:t>&lt;&lt;unchanged text skipped&gt;&gt;</w:t>
      </w:r>
    </w:p>
    <w:p w14:paraId="68B1A18C" w14:textId="77777777" w:rsidR="007C5DCE" w:rsidRPr="000E4E7F" w:rsidRDefault="007C5DCE" w:rsidP="007C5DCE">
      <w:pPr>
        <w:pStyle w:val="Heading4"/>
        <w:rPr>
          <w:rFonts w:eastAsia="Malgun Gothic"/>
          <w:i/>
          <w:noProof/>
          <w:lang w:eastAsia="ko-KR"/>
        </w:rPr>
      </w:pPr>
      <w:bookmarkStart w:id="32" w:name="_Toc36566897"/>
      <w:bookmarkStart w:id="33" w:name="_Toc36810333"/>
      <w:bookmarkStart w:id="34" w:name="_Toc36846697"/>
      <w:bookmarkStart w:id="35" w:name="_Toc36939350"/>
      <w:bookmarkStart w:id="36" w:name="_Toc37082330"/>
      <w:bookmarkStart w:id="37" w:name="_Toc20487203"/>
      <w:r w:rsidRPr="000E4E7F">
        <w:rPr>
          <w:rFonts w:eastAsia="Malgun Gothic"/>
          <w:i/>
          <w:noProof/>
          <w:lang w:eastAsia="ko-KR"/>
        </w:rPr>
        <w:t>–</w:t>
      </w:r>
      <w:r w:rsidRPr="000E4E7F">
        <w:rPr>
          <w:rFonts w:eastAsia="Malgun Gothic"/>
          <w:i/>
          <w:noProof/>
          <w:lang w:eastAsia="ko-KR"/>
        </w:rPr>
        <w:tab/>
        <w:t>PURConfigurationRequest</w:t>
      </w:r>
      <w:bookmarkEnd w:id="32"/>
      <w:bookmarkEnd w:id="33"/>
      <w:bookmarkEnd w:id="34"/>
      <w:bookmarkEnd w:id="35"/>
      <w:bookmarkEnd w:id="36"/>
    </w:p>
    <w:p w14:paraId="018F675B" w14:textId="77777777" w:rsidR="007C5DCE" w:rsidRPr="000E4E7F" w:rsidRDefault="007C5DCE" w:rsidP="007C5DCE">
      <w:pPr>
        <w:keepNext/>
        <w:keepLines/>
      </w:pPr>
      <w:r w:rsidRPr="000E4E7F">
        <w:t xml:space="preserve">The </w:t>
      </w:r>
      <w:proofErr w:type="spellStart"/>
      <w:r w:rsidRPr="000E4E7F">
        <w:rPr>
          <w:i/>
          <w:lang w:eastAsia="zh-CN"/>
        </w:rPr>
        <w:t>PURConfigurationRequest</w:t>
      </w:r>
      <w:proofErr w:type="spellEnd"/>
      <w:r w:rsidRPr="000E4E7F">
        <w:rPr>
          <w:lang w:eastAsia="zh-CN"/>
        </w:rPr>
        <w:t xml:space="preserve"> </w:t>
      </w:r>
      <w:r w:rsidRPr="000E4E7F">
        <w:t>message is used by BL UE or UE in CE to indicate to the E-UTRAN that the UE is interested to be configured with PUR and provide PUR related information to E-UTRAN.</w:t>
      </w:r>
    </w:p>
    <w:p w14:paraId="757CCC52" w14:textId="77777777" w:rsidR="007C5DCE" w:rsidRPr="000E4E7F" w:rsidRDefault="007C5DCE" w:rsidP="007C5DCE">
      <w:pPr>
        <w:pStyle w:val="B1"/>
        <w:keepNext/>
        <w:keepLines/>
      </w:pPr>
      <w:proofErr w:type="spellStart"/>
      <w:r w:rsidRPr="000E4E7F">
        <w:t>Signalling</w:t>
      </w:r>
      <w:proofErr w:type="spellEnd"/>
      <w:r w:rsidRPr="000E4E7F">
        <w:t xml:space="preserve"> radio bearer: SRB1</w:t>
      </w:r>
    </w:p>
    <w:p w14:paraId="4FB763D2" w14:textId="77777777" w:rsidR="007C5DCE" w:rsidRPr="000E4E7F" w:rsidRDefault="007C5DCE" w:rsidP="007C5DCE">
      <w:pPr>
        <w:pStyle w:val="B1"/>
        <w:keepNext/>
        <w:keepLines/>
      </w:pPr>
      <w:r w:rsidRPr="000E4E7F">
        <w:t>RLC-SAP: AM</w:t>
      </w:r>
    </w:p>
    <w:p w14:paraId="497D423C" w14:textId="77777777" w:rsidR="007C5DCE" w:rsidRPr="000E4E7F" w:rsidRDefault="007C5DCE" w:rsidP="007C5DCE">
      <w:pPr>
        <w:pStyle w:val="B1"/>
        <w:keepNext/>
        <w:keepLines/>
      </w:pPr>
      <w:r w:rsidRPr="000E4E7F">
        <w:t>Logical channel: DCCH</w:t>
      </w:r>
    </w:p>
    <w:p w14:paraId="6562D48E" w14:textId="77777777" w:rsidR="007C5DCE" w:rsidRPr="000E4E7F" w:rsidRDefault="007C5DCE" w:rsidP="007C5DCE">
      <w:pPr>
        <w:pStyle w:val="B1"/>
        <w:keepNext/>
        <w:keepLines/>
      </w:pPr>
      <w:r w:rsidRPr="000E4E7F">
        <w:t>Direction: UE to E</w:t>
      </w:r>
      <w:r w:rsidRPr="000E4E7F">
        <w:noBreakHyphen/>
        <w:t>UTRAN</w:t>
      </w:r>
    </w:p>
    <w:p w14:paraId="1B8146D8" w14:textId="77777777" w:rsidR="007C5DCE" w:rsidRPr="000E4E7F" w:rsidRDefault="007C5DCE" w:rsidP="007C5DCE">
      <w:pPr>
        <w:pStyle w:val="TH"/>
        <w:rPr>
          <w:bCs/>
          <w:i/>
          <w:iCs/>
        </w:rPr>
      </w:pPr>
      <w:proofErr w:type="spellStart"/>
      <w:r w:rsidRPr="000E4E7F">
        <w:rPr>
          <w:bCs/>
          <w:i/>
          <w:iCs/>
          <w:lang w:eastAsia="zh-CN"/>
        </w:rPr>
        <w:t>PURConfigurationRequest</w:t>
      </w:r>
      <w:proofErr w:type="spellEnd"/>
      <w:r w:rsidRPr="000E4E7F">
        <w:rPr>
          <w:bCs/>
          <w:i/>
          <w:iCs/>
        </w:rPr>
        <w:t xml:space="preserve"> message</w:t>
      </w:r>
    </w:p>
    <w:p w14:paraId="49879E97" w14:textId="77777777" w:rsidR="007C5DCE" w:rsidRPr="000E4E7F" w:rsidRDefault="007C5DCE" w:rsidP="007C5DCE">
      <w:pPr>
        <w:pStyle w:val="PL"/>
        <w:shd w:val="clear" w:color="auto" w:fill="E6E6E6"/>
      </w:pPr>
      <w:r w:rsidRPr="000E4E7F">
        <w:t>-- ASN1START</w:t>
      </w:r>
    </w:p>
    <w:p w14:paraId="72DBE3B0" w14:textId="77777777" w:rsidR="007C5DCE" w:rsidRPr="000E4E7F" w:rsidRDefault="007C5DCE" w:rsidP="007C5DCE">
      <w:pPr>
        <w:pStyle w:val="PL"/>
        <w:shd w:val="clear" w:color="auto" w:fill="E6E6E6"/>
      </w:pPr>
    </w:p>
    <w:p w14:paraId="78BAD929" w14:textId="77777777" w:rsidR="007C5DCE" w:rsidRPr="000E4E7F" w:rsidRDefault="007C5DCE" w:rsidP="007C5DCE">
      <w:pPr>
        <w:pStyle w:val="PL"/>
        <w:shd w:val="clear" w:color="auto" w:fill="E6E6E6"/>
      </w:pPr>
      <w:r w:rsidRPr="000E4E7F">
        <w:t>PURConfigurationRequest-r16 ::=</w:t>
      </w:r>
      <w:r w:rsidRPr="000E4E7F">
        <w:tab/>
      </w:r>
      <w:r w:rsidRPr="000E4E7F">
        <w:tab/>
        <w:t>SEQUENCE {</w:t>
      </w:r>
    </w:p>
    <w:p w14:paraId="3329EE69" w14:textId="77777777" w:rsidR="007C5DCE" w:rsidRPr="000E4E7F" w:rsidRDefault="007C5DCE" w:rsidP="007C5DCE">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AABF700" w14:textId="77777777" w:rsidR="007C5DCE" w:rsidRPr="000E4E7F" w:rsidRDefault="007C5DCE" w:rsidP="007C5DCE">
      <w:pPr>
        <w:pStyle w:val="PL"/>
        <w:shd w:val="clear" w:color="auto" w:fill="E6E6E6"/>
      </w:pPr>
      <w:r w:rsidRPr="000E4E7F">
        <w:tab/>
      </w:r>
      <w:r w:rsidRPr="000E4E7F">
        <w:tab/>
        <w:t>purConfigurationRequest</w:t>
      </w:r>
      <w:r w:rsidRPr="000E4E7F">
        <w:tab/>
      </w:r>
      <w:r w:rsidRPr="000E4E7F">
        <w:tab/>
      </w:r>
      <w:r w:rsidRPr="000E4E7F">
        <w:tab/>
      </w:r>
      <w:r w:rsidRPr="000E4E7F">
        <w:tab/>
        <w:t>PURConfigurationRequest-r16-IEs,</w:t>
      </w:r>
    </w:p>
    <w:p w14:paraId="622FB86E" w14:textId="77777777" w:rsidR="007C5DCE" w:rsidRPr="000E4E7F" w:rsidRDefault="007C5DCE" w:rsidP="007C5DCE">
      <w:pPr>
        <w:pStyle w:val="PL"/>
        <w:shd w:val="clear" w:color="auto" w:fill="E6E6E6"/>
      </w:pPr>
      <w:r w:rsidRPr="000E4E7F">
        <w:tab/>
      </w:r>
      <w:r w:rsidRPr="000E4E7F">
        <w:tab/>
        <w:t>criticalExtensionsFuture</w:t>
      </w:r>
      <w:r w:rsidRPr="000E4E7F">
        <w:tab/>
      </w:r>
      <w:r w:rsidRPr="000E4E7F">
        <w:tab/>
      </w:r>
      <w:r w:rsidRPr="000E4E7F">
        <w:tab/>
      </w:r>
      <w:r w:rsidRPr="000E4E7F">
        <w:tab/>
        <w:t>SEQUENCE {}</w:t>
      </w:r>
    </w:p>
    <w:p w14:paraId="5BC33059" w14:textId="77777777" w:rsidR="007C5DCE" w:rsidRPr="000E4E7F" w:rsidRDefault="007C5DCE" w:rsidP="007C5DCE">
      <w:pPr>
        <w:pStyle w:val="PL"/>
        <w:shd w:val="clear" w:color="auto" w:fill="E6E6E6"/>
      </w:pPr>
      <w:r w:rsidRPr="000E4E7F">
        <w:tab/>
        <w:t>}</w:t>
      </w:r>
    </w:p>
    <w:p w14:paraId="6A229EBF" w14:textId="77777777" w:rsidR="007C5DCE" w:rsidRPr="000E4E7F" w:rsidRDefault="007C5DCE" w:rsidP="007C5DCE">
      <w:pPr>
        <w:pStyle w:val="PL"/>
        <w:shd w:val="clear" w:color="auto" w:fill="E6E6E6"/>
      </w:pPr>
      <w:r w:rsidRPr="000E4E7F">
        <w:t>}</w:t>
      </w:r>
    </w:p>
    <w:p w14:paraId="4D30EC1D" w14:textId="77777777" w:rsidR="007C5DCE" w:rsidRPr="000E4E7F" w:rsidRDefault="007C5DCE" w:rsidP="007C5DCE">
      <w:pPr>
        <w:pStyle w:val="PL"/>
        <w:shd w:val="clear" w:color="auto" w:fill="E6E6E6"/>
      </w:pPr>
    </w:p>
    <w:p w14:paraId="68DEEF7F" w14:textId="77777777" w:rsidR="007C5DCE" w:rsidRPr="000E4E7F" w:rsidRDefault="007C5DCE" w:rsidP="007C5DCE">
      <w:pPr>
        <w:pStyle w:val="PL"/>
        <w:shd w:val="clear" w:color="auto" w:fill="E6E6E6"/>
      </w:pPr>
      <w:r w:rsidRPr="000E4E7F">
        <w:t>PURConfigurationRequest-r16-IEs ::=</w:t>
      </w:r>
      <w:r w:rsidRPr="000E4E7F">
        <w:tab/>
        <w:t>SEQUENCE {</w:t>
      </w:r>
    </w:p>
    <w:p w14:paraId="4B96C89B" w14:textId="77777777" w:rsidR="007C5DCE" w:rsidRPr="000E4E7F" w:rsidRDefault="007C5DCE" w:rsidP="007C5DCE">
      <w:pPr>
        <w:pStyle w:val="PL"/>
        <w:shd w:val="clear" w:color="auto" w:fill="E6E6E6"/>
      </w:pPr>
      <w:r w:rsidRPr="000E4E7F">
        <w:tab/>
        <w:t>pur-ConfigRequest-r16</w:t>
      </w:r>
      <w:r w:rsidRPr="000E4E7F">
        <w:tab/>
      </w:r>
      <w:r w:rsidRPr="000E4E7F">
        <w:tab/>
      </w:r>
      <w:r w:rsidRPr="000E4E7F">
        <w:tab/>
      </w:r>
      <w:r w:rsidRPr="000E4E7F">
        <w:tab/>
        <w:t>CHOICE {</w:t>
      </w:r>
    </w:p>
    <w:p w14:paraId="729ACA9B" w14:textId="77777777" w:rsidR="007C5DCE" w:rsidRPr="000E4E7F" w:rsidRDefault="007C5DCE" w:rsidP="007C5DCE">
      <w:pPr>
        <w:pStyle w:val="PL"/>
        <w:shd w:val="clear" w:color="auto" w:fill="E6E6E6"/>
      </w:pPr>
      <w:r w:rsidRPr="000E4E7F">
        <w:tab/>
      </w:r>
      <w:r w:rsidRPr="000E4E7F">
        <w:tab/>
        <w:t>pur-ReleaseRequest</w:t>
      </w:r>
      <w:r w:rsidRPr="000E4E7F">
        <w:tab/>
      </w:r>
      <w:r w:rsidRPr="000E4E7F">
        <w:tab/>
      </w:r>
      <w:r w:rsidRPr="000E4E7F">
        <w:tab/>
      </w:r>
      <w:r w:rsidRPr="000E4E7F">
        <w:tab/>
      </w:r>
      <w:r w:rsidRPr="000E4E7F">
        <w:tab/>
        <w:t>NULL,</w:t>
      </w:r>
    </w:p>
    <w:p w14:paraId="375B9684" w14:textId="77777777" w:rsidR="007C5DCE" w:rsidRPr="000E4E7F" w:rsidRDefault="007C5DCE" w:rsidP="007C5DCE">
      <w:pPr>
        <w:pStyle w:val="PL"/>
        <w:shd w:val="clear" w:color="auto" w:fill="E6E6E6"/>
      </w:pPr>
      <w:r w:rsidRPr="000E4E7F">
        <w:tab/>
      </w:r>
      <w:r w:rsidRPr="000E4E7F">
        <w:tab/>
        <w:t>pur-SetupRequest</w:t>
      </w:r>
      <w:r w:rsidRPr="000E4E7F">
        <w:tab/>
      </w:r>
      <w:r w:rsidRPr="000E4E7F">
        <w:tab/>
      </w:r>
      <w:r w:rsidRPr="000E4E7F">
        <w:tab/>
      </w:r>
      <w:r w:rsidRPr="000E4E7F">
        <w:tab/>
      </w:r>
      <w:r w:rsidRPr="000E4E7F">
        <w:tab/>
        <w:t>SEQUENCE {</w:t>
      </w:r>
    </w:p>
    <w:p w14:paraId="4FAA29AF" w14:textId="77777777" w:rsidR="007C5DCE" w:rsidRPr="000E4E7F" w:rsidRDefault="007C5DCE" w:rsidP="007C5DCE">
      <w:pPr>
        <w:pStyle w:val="PL"/>
        <w:shd w:val="clear" w:color="auto" w:fill="E6E6E6"/>
      </w:pPr>
      <w:r w:rsidRPr="000E4E7F">
        <w:tab/>
      </w:r>
      <w:r w:rsidRPr="000E4E7F">
        <w:tab/>
      </w:r>
      <w:r w:rsidRPr="000E4E7F">
        <w:tab/>
      </w:r>
      <w:bookmarkStart w:id="38" w:name="_Hlk19100937"/>
      <w:r w:rsidRPr="000E4E7F">
        <w:t>requestedNumOccasions</w:t>
      </w:r>
      <w:bookmarkEnd w:id="38"/>
      <w:r w:rsidRPr="000E4E7F">
        <w:t>-r16</w:t>
      </w:r>
      <w:r w:rsidRPr="000E4E7F">
        <w:tab/>
      </w:r>
      <w:r w:rsidRPr="000E4E7F">
        <w:tab/>
      </w:r>
      <w:r w:rsidRPr="000E4E7F">
        <w:tab/>
        <w:t>ENUMERATED {one, infinite},</w:t>
      </w:r>
    </w:p>
    <w:p w14:paraId="4E0DEF59" w14:textId="77777777" w:rsidR="007C5DCE" w:rsidRPr="000E4E7F" w:rsidRDefault="007C5DCE" w:rsidP="007C5DCE">
      <w:pPr>
        <w:pStyle w:val="PL"/>
        <w:shd w:val="clear" w:color="auto" w:fill="E6E6E6"/>
      </w:pPr>
      <w:r w:rsidRPr="000E4E7F">
        <w:lastRenderedPageBreak/>
        <w:tab/>
      </w:r>
      <w:r w:rsidRPr="000E4E7F">
        <w:tab/>
      </w:r>
      <w:r w:rsidRPr="000E4E7F">
        <w:tab/>
        <w:t>requestedPeriodicity-r16</w:t>
      </w:r>
      <w:r w:rsidRPr="000E4E7F">
        <w:tab/>
      </w:r>
      <w:r w:rsidRPr="000E4E7F">
        <w:tab/>
      </w:r>
      <w:r w:rsidRPr="000E4E7F">
        <w:tab/>
        <w:t>ENUMERATED {n8, n16, n32, n64, n128, n256, n512,</w:t>
      </w:r>
    </w:p>
    <w:p w14:paraId="07A3FBD5"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n1024, n2048, n4096, n8192, spare5},</w:t>
      </w:r>
    </w:p>
    <w:p w14:paraId="3900CD55" w14:textId="77777777" w:rsidR="007C5DCE" w:rsidRPr="000E4E7F" w:rsidRDefault="007C5DCE" w:rsidP="007C5DCE">
      <w:pPr>
        <w:pStyle w:val="PL"/>
        <w:shd w:val="clear" w:color="auto" w:fill="E6E6E6"/>
      </w:pPr>
      <w:r w:rsidRPr="000E4E7F">
        <w:tab/>
      </w:r>
      <w:r w:rsidRPr="000E4E7F">
        <w:tab/>
      </w:r>
      <w:r w:rsidRPr="000E4E7F">
        <w:tab/>
        <w:t>requestedTBS-r16</w:t>
      </w:r>
      <w:r w:rsidRPr="000E4E7F">
        <w:tab/>
      </w:r>
      <w:r w:rsidRPr="000E4E7F">
        <w:tab/>
      </w:r>
      <w:r w:rsidRPr="000E4E7F">
        <w:tab/>
      </w:r>
      <w:r w:rsidRPr="000E4E7F">
        <w:tab/>
      </w:r>
      <w:r w:rsidRPr="000E4E7F">
        <w:tab/>
        <w:t>ENUMERATED {b328, b408, b504, b600, b712, b808,</w:t>
      </w:r>
    </w:p>
    <w:p w14:paraId="6ED1FD22"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b936, b1000, b1352, b1544, b1736, b1992,</w:t>
      </w:r>
    </w:p>
    <w:p w14:paraId="08E8F798"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b2152, b2344, b2792, b2984},</w:t>
      </w:r>
    </w:p>
    <w:p w14:paraId="6C6F279B" w14:textId="77777777" w:rsidR="007C5DCE" w:rsidRPr="000E4E7F" w:rsidRDefault="007C5DCE" w:rsidP="007C5DCE">
      <w:pPr>
        <w:pStyle w:val="PL"/>
        <w:shd w:val="clear" w:color="auto" w:fill="E6E6E6"/>
      </w:pPr>
      <w:r w:rsidRPr="000E4E7F">
        <w:tab/>
      </w:r>
      <w:r w:rsidRPr="000E4E7F">
        <w:tab/>
      </w:r>
      <w:r w:rsidRPr="000E4E7F">
        <w:tab/>
        <w:t>l1-ACK-r16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7F4F57A5" w14:textId="77777777" w:rsidR="007C5DCE" w:rsidRPr="000E4E7F" w:rsidRDefault="007C5DCE" w:rsidP="007C5DCE">
      <w:pPr>
        <w:pStyle w:val="PL"/>
        <w:shd w:val="clear" w:color="auto" w:fill="E6E6E6"/>
      </w:pPr>
      <w:r w:rsidRPr="000E4E7F">
        <w:tab/>
      </w:r>
      <w:r w:rsidRPr="000E4E7F">
        <w:tab/>
      </w:r>
      <w:r w:rsidRPr="000E4E7F">
        <w:tab/>
      </w:r>
      <w:r w:rsidRPr="007C5DCE">
        <w:t>requestedTimeOffset-r16</w:t>
      </w:r>
      <w:r w:rsidRPr="007C5DCE">
        <w:tab/>
      </w:r>
      <w:r w:rsidRPr="007C5DCE">
        <w:tab/>
      </w:r>
      <w:r w:rsidRPr="007C5DCE">
        <w:tab/>
      </w:r>
      <w:r w:rsidRPr="007C5DCE">
        <w:tab/>
      </w:r>
      <w:commentRangeStart w:id="39"/>
      <w:r w:rsidRPr="007C5DCE">
        <w:t>TypeFFS</w:t>
      </w:r>
      <w:commentRangeEnd w:id="39"/>
      <w:r>
        <w:rPr>
          <w:rStyle w:val="CommentReference"/>
          <w:rFonts w:ascii="Times New Roman" w:eastAsia="MS Mincho" w:hAnsi="Times New Roman"/>
          <w:noProof w:val="0"/>
          <w:lang w:val="x-none" w:eastAsia="en-US"/>
        </w:rPr>
        <w:commentReference w:id="39"/>
      </w:r>
      <w:r w:rsidRPr="007C5DCE">
        <w:tab/>
      </w:r>
      <w:r w:rsidRPr="007C5DCE">
        <w:tab/>
      </w:r>
      <w:r w:rsidRPr="007C5DCE">
        <w:tab/>
      </w:r>
      <w:r w:rsidRPr="007C5DCE">
        <w:tab/>
      </w:r>
      <w:r w:rsidRPr="007C5DCE">
        <w:tab/>
      </w:r>
      <w:r w:rsidRPr="007C5DCE">
        <w:tab/>
        <w:t>OPTIONAL,</w:t>
      </w:r>
    </w:p>
    <w:p w14:paraId="21E25C57" w14:textId="77777777" w:rsidR="007C5DCE" w:rsidRPr="000E4E7F" w:rsidRDefault="007C5DCE" w:rsidP="007C5DCE">
      <w:pPr>
        <w:pStyle w:val="PL"/>
        <w:shd w:val="clear" w:color="auto" w:fill="E6E6E6"/>
      </w:pPr>
      <w:r w:rsidRPr="000E4E7F">
        <w:tab/>
      </w:r>
      <w:r w:rsidRPr="000E4E7F">
        <w:tab/>
      </w:r>
      <w:r w:rsidRPr="000E4E7F">
        <w:tab/>
        <w:t>...</w:t>
      </w:r>
    </w:p>
    <w:p w14:paraId="03FD31C7" w14:textId="77777777" w:rsidR="007C5DCE" w:rsidRPr="000E4E7F" w:rsidRDefault="007C5DCE" w:rsidP="007C5DCE">
      <w:pPr>
        <w:pStyle w:val="PL"/>
        <w:shd w:val="clear" w:color="auto" w:fill="E6E6E6"/>
      </w:pPr>
      <w:r w:rsidRPr="000E4E7F">
        <w:tab/>
      </w:r>
      <w:r w:rsidRPr="000E4E7F">
        <w:tab/>
        <w:t>}</w:t>
      </w:r>
    </w:p>
    <w:p w14:paraId="236B4D4D" w14:textId="77777777" w:rsidR="007C5DCE" w:rsidRPr="000E4E7F" w:rsidRDefault="007C5DCE" w:rsidP="007C5DC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6814AAD"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91AC889" w14:textId="77777777" w:rsidR="007C5DCE" w:rsidRPr="000E4E7F" w:rsidRDefault="007C5DCE" w:rsidP="007C5DCE">
      <w:pPr>
        <w:pStyle w:val="PL"/>
        <w:shd w:val="clear" w:color="auto" w:fill="E6E6E6"/>
      </w:pPr>
      <w:r w:rsidRPr="000E4E7F">
        <w:t>}</w:t>
      </w:r>
    </w:p>
    <w:p w14:paraId="638BE2A5" w14:textId="77777777" w:rsidR="007C5DCE" w:rsidRPr="000E4E7F" w:rsidRDefault="007C5DCE" w:rsidP="007C5DCE">
      <w:pPr>
        <w:pStyle w:val="PL"/>
        <w:shd w:val="clear" w:color="auto" w:fill="E6E6E6"/>
      </w:pPr>
    </w:p>
    <w:p w14:paraId="0882BA99" w14:textId="77777777" w:rsidR="007C5DCE" w:rsidRPr="000E4E7F" w:rsidRDefault="007C5DCE" w:rsidP="007C5DCE">
      <w:pPr>
        <w:pStyle w:val="PL"/>
        <w:shd w:val="clear" w:color="auto" w:fill="E6E6E6"/>
      </w:pPr>
      <w:r w:rsidRPr="000E4E7F">
        <w:t>-- ASN1STOP</w:t>
      </w:r>
    </w:p>
    <w:p w14:paraId="1A3D2D37" w14:textId="77777777" w:rsidR="007C5DCE" w:rsidRPr="000E4E7F" w:rsidRDefault="007C5DCE" w:rsidP="007C5DC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599"/>
      </w:tblGrid>
      <w:tr w:rsidR="007C5DCE" w:rsidRPr="000E4E7F" w14:paraId="6850732D" w14:textId="77777777" w:rsidTr="007A39AC">
        <w:trPr>
          <w:cantSplit/>
          <w:tblHeader/>
        </w:trPr>
        <w:tc>
          <w:tcPr>
            <w:tcW w:w="8599" w:type="dxa"/>
          </w:tcPr>
          <w:p w14:paraId="37FC6236" w14:textId="77777777" w:rsidR="007C5DCE" w:rsidRPr="000E4E7F" w:rsidRDefault="007C5DCE" w:rsidP="007A39AC">
            <w:pPr>
              <w:pStyle w:val="TAH"/>
              <w:rPr>
                <w:lang w:eastAsia="en-GB"/>
              </w:rPr>
            </w:pPr>
            <w:proofErr w:type="spellStart"/>
            <w:r w:rsidRPr="000E4E7F">
              <w:rPr>
                <w:i/>
                <w:lang w:eastAsia="zh-CN"/>
              </w:rPr>
              <w:t>PURConfigurationRequest</w:t>
            </w:r>
            <w:proofErr w:type="spellEnd"/>
            <w:r w:rsidRPr="000E4E7F">
              <w:t xml:space="preserve"> field descriptions</w:t>
            </w:r>
          </w:p>
        </w:tc>
      </w:tr>
      <w:tr w:rsidR="007C5DCE" w:rsidRPr="000E4E7F" w14:paraId="0D8CDB44" w14:textId="77777777" w:rsidTr="007A39AC">
        <w:trPr>
          <w:cantSplit/>
          <w:tblHeader/>
        </w:trPr>
        <w:tc>
          <w:tcPr>
            <w:tcW w:w="8599" w:type="dxa"/>
          </w:tcPr>
          <w:p w14:paraId="715F8313" w14:textId="77777777" w:rsidR="007C5DCE" w:rsidRPr="000E4E7F" w:rsidRDefault="007C5DCE" w:rsidP="007A39AC">
            <w:pPr>
              <w:pStyle w:val="TAL"/>
              <w:rPr>
                <w:bCs/>
                <w:i/>
                <w:iCs/>
              </w:rPr>
            </w:pPr>
            <w:r w:rsidRPr="000E4E7F">
              <w:rPr>
                <w:b/>
                <w:bCs/>
                <w:i/>
                <w:iCs/>
              </w:rPr>
              <w:t>l1-ACK</w:t>
            </w:r>
          </w:p>
          <w:p w14:paraId="78346829" w14:textId="77777777" w:rsidR="007C5DCE" w:rsidRPr="000E4E7F" w:rsidRDefault="007C5DCE" w:rsidP="007A39AC">
            <w:pPr>
              <w:pStyle w:val="TAL"/>
              <w:rPr>
                <w:b/>
              </w:rPr>
            </w:pPr>
            <w:r w:rsidRPr="000E4E7F">
              <w:t>Indicates UE preference that RRC response message for acknowledging the transmission using PUR is not needed, i.e. using L1 ACK to conclude the UL transmissions using PUR and move the UE to RRC_IDLE is sufficient.</w:t>
            </w:r>
          </w:p>
        </w:tc>
      </w:tr>
      <w:tr w:rsidR="007C5DCE" w:rsidRPr="000E4E7F" w14:paraId="28183EB9" w14:textId="77777777" w:rsidTr="007A39AC">
        <w:trPr>
          <w:cantSplit/>
        </w:trPr>
        <w:tc>
          <w:tcPr>
            <w:tcW w:w="8599" w:type="dxa"/>
          </w:tcPr>
          <w:p w14:paraId="6FC4889B" w14:textId="77777777" w:rsidR="007C5DCE" w:rsidRPr="000E4E7F" w:rsidRDefault="007C5DCE" w:rsidP="007A39AC">
            <w:pPr>
              <w:pStyle w:val="TAL"/>
              <w:rPr>
                <w:b/>
                <w:i/>
              </w:rPr>
            </w:pPr>
            <w:proofErr w:type="spellStart"/>
            <w:r w:rsidRPr="000E4E7F">
              <w:rPr>
                <w:b/>
                <w:i/>
              </w:rPr>
              <w:t>requestedNumOccasions</w:t>
            </w:r>
            <w:proofErr w:type="spellEnd"/>
          </w:p>
          <w:p w14:paraId="61B99865" w14:textId="77777777" w:rsidR="007C5DCE" w:rsidRPr="000E4E7F" w:rsidRDefault="007C5DCE" w:rsidP="007A39AC">
            <w:pPr>
              <w:pStyle w:val="TAL"/>
              <w:rPr>
                <w:lang w:eastAsia="zh-CN"/>
              </w:rPr>
            </w:pPr>
            <w:r w:rsidRPr="000E4E7F">
              <w:rPr>
                <w:lang w:eastAsia="zh-CN"/>
              </w:rPr>
              <w:t xml:space="preserve">Indicates the requested number of PUR grant occasions. Value </w:t>
            </w:r>
            <w:r w:rsidRPr="000E4E7F">
              <w:rPr>
                <w:i/>
                <w:iCs/>
                <w:lang w:eastAsia="zh-CN"/>
              </w:rPr>
              <w:t>one</w:t>
            </w:r>
            <w:r w:rsidRPr="000E4E7F">
              <w:rPr>
                <w:lang w:eastAsia="zh-CN"/>
              </w:rPr>
              <w:t xml:space="preserve"> corresponds to one occasion and value </w:t>
            </w:r>
            <w:r w:rsidRPr="000E4E7F">
              <w:rPr>
                <w:i/>
                <w:iCs/>
                <w:lang w:eastAsia="zh-CN"/>
              </w:rPr>
              <w:t>infinite</w:t>
            </w:r>
            <w:r w:rsidRPr="000E4E7F">
              <w:rPr>
                <w:lang w:eastAsia="zh-CN"/>
              </w:rPr>
              <w:t xml:space="preserve"> corresponds to infinite occasions.</w:t>
            </w:r>
          </w:p>
        </w:tc>
      </w:tr>
      <w:tr w:rsidR="007C5DCE" w:rsidRPr="000E4E7F" w14:paraId="74531DD4" w14:textId="77777777" w:rsidTr="007A39AC">
        <w:trPr>
          <w:cantSplit/>
        </w:trPr>
        <w:tc>
          <w:tcPr>
            <w:tcW w:w="8599" w:type="dxa"/>
          </w:tcPr>
          <w:p w14:paraId="452B057D" w14:textId="77777777" w:rsidR="007C5DCE" w:rsidRPr="000E4E7F" w:rsidRDefault="007C5DCE" w:rsidP="007A39AC">
            <w:pPr>
              <w:pStyle w:val="TAL"/>
              <w:rPr>
                <w:b/>
                <w:i/>
                <w:lang w:eastAsia="zh-CN"/>
              </w:rPr>
            </w:pPr>
            <w:proofErr w:type="spellStart"/>
            <w:r w:rsidRPr="000E4E7F">
              <w:rPr>
                <w:b/>
                <w:i/>
                <w:lang w:eastAsia="zh-CN"/>
              </w:rPr>
              <w:t>requestedPeriodicity</w:t>
            </w:r>
            <w:proofErr w:type="spellEnd"/>
          </w:p>
          <w:p w14:paraId="1E7E74CA" w14:textId="77777777" w:rsidR="007C5DCE" w:rsidRPr="000E4E7F" w:rsidRDefault="007C5DCE" w:rsidP="007A39AC">
            <w:pPr>
              <w:pStyle w:val="TAL"/>
              <w:rPr>
                <w:b/>
                <w:i/>
                <w:lang w:eastAsia="zh-CN"/>
              </w:rPr>
            </w:pPr>
            <w:r w:rsidRPr="000E4E7F">
              <w:rPr>
                <w:lang w:eastAsia="zh-CN"/>
              </w:rPr>
              <w:t xml:space="preserve">Indicates the requested periodicity for the PUR expressed as multiple of 10.24s. Value n8 indicates 8, value n16 </w:t>
            </w:r>
            <w:proofErr w:type="spellStart"/>
            <w:r w:rsidRPr="000E4E7F">
              <w:rPr>
                <w:lang w:eastAsia="zh-CN"/>
              </w:rPr>
              <w:t>inidcates</w:t>
            </w:r>
            <w:proofErr w:type="spellEnd"/>
            <w:r w:rsidRPr="000E4E7F">
              <w:rPr>
                <w:lang w:eastAsia="zh-CN"/>
              </w:rPr>
              <w:t xml:space="preserve"> 16 and so on. Actual value = indicated value * 10.24s.</w:t>
            </w:r>
          </w:p>
        </w:tc>
      </w:tr>
      <w:tr w:rsidR="007C5DCE" w:rsidRPr="000E4E7F" w14:paraId="4E8F9E67" w14:textId="77777777" w:rsidTr="007A39AC">
        <w:trPr>
          <w:cantSplit/>
        </w:trPr>
        <w:tc>
          <w:tcPr>
            <w:tcW w:w="8599" w:type="dxa"/>
          </w:tcPr>
          <w:p w14:paraId="33AC53EA" w14:textId="77777777" w:rsidR="007C5DCE" w:rsidRPr="000E4E7F" w:rsidRDefault="007C5DCE" w:rsidP="007A39AC">
            <w:pPr>
              <w:pStyle w:val="TAL"/>
              <w:rPr>
                <w:b/>
                <w:i/>
                <w:lang w:eastAsia="zh-CN"/>
              </w:rPr>
            </w:pPr>
            <w:proofErr w:type="spellStart"/>
            <w:r w:rsidRPr="000E4E7F">
              <w:rPr>
                <w:b/>
                <w:i/>
                <w:lang w:eastAsia="zh-CN"/>
              </w:rPr>
              <w:t>requestedTBS</w:t>
            </w:r>
            <w:proofErr w:type="spellEnd"/>
          </w:p>
          <w:p w14:paraId="751C0242" w14:textId="77777777" w:rsidR="007C5DCE" w:rsidRPr="000E4E7F" w:rsidRDefault="007C5DCE" w:rsidP="007A39AC">
            <w:pPr>
              <w:pStyle w:val="TAL"/>
              <w:rPr>
                <w:lang w:eastAsia="en-GB"/>
              </w:rPr>
            </w:pPr>
            <w:r w:rsidRPr="000E4E7F">
              <w:rPr>
                <w:lang w:eastAsia="en-GB"/>
              </w:rPr>
              <w:t>Indicates the requested TBS for the PUR. b328 corresponds to 328 bits, b408 corresponds to 408 bits and so on. The maximum requested TBS is limited to the UL TBS size supported by the UE.</w:t>
            </w:r>
          </w:p>
        </w:tc>
      </w:tr>
      <w:tr w:rsidR="007C5DCE" w:rsidRPr="000E4E7F" w14:paraId="04C078D6" w14:textId="77777777" w:rsidTr="007A39AC">
        <w:trPr>
          <w:cantSplit/>
        </w:trPr>
        <w:tc>
          <w:tcPr>
            <w:tcW w:w="8599" w:type="dxa"/>
          </w:tcPr>
          <w:p w14:paraId="76BCBC24" w14:textId="77777777" w:rsidR="007C5DCE" w:rsidRPr="000E4E7F" w:rsidRDefault="007C5DCE" w:rsidP="007A39AC">
            <w:pPr>
              <w:pStyle w:val="TAL"/>
              <w:rPr>
                <w:b/>
                <w:i/>
                <w:lang w:eastAsia="zh-CN"/>
              </w:rPr>
            </w:pPr>
            <w:proofErr w:type="spellStart"/>
            <w:r w:rsidRPr="000E4E7F">
              <w:rPr>
                <w:b/>
                <w:i/>
                <w:lang w:eastAsia="zh-CN"/>
              </w:rPr>
              <w:t>requestedTimeOffset</w:t>
            </w:r>
            <w:proofErr w:type="spellEnd"/>
          </w:p>
          <w:p w14:paraId="418AB268" w14:textId="77777777" w:rsidR="007C5DCE" w:rsidRPr="000E4E7F" w:rsidRDefault="007C5DCE" w:rsidP="007A39AC">
            <w:pPr>
              <w:pStyle w:val="TAL"/>
              <w:rPr>
                <w:lang w:eastAsia="en-GB"/>
              </w:rPr>
            </w:pPr>
            <w:r w:rsidRPr="000E4E7F">
              <w:rPr>
                <w:lang w:eastAsia="zh-CN"/>
              </w:rPr>
              <w:t xml:space="preserve">Indicates </w:t>
            </w:r>
            <w:r w:rsidRPr="000E4E7F">
              <w:rPr>
                <w:lang w:eastAsia="en-GB"/>
              </w:rPr>
              <w:t xml:space="preserve">the requested </w:t>
            </w:r>
            <w:r w:rsidRPr="000E4E7F">
              <w:rPr>
                <w:rFonts w:eastAsia="SimSun"/>
              </w:rPr>
              <w:t xml:space="preserve">time </w:t>
            </w:r>
            <w:r w:rsidRPr="000E4E7F">
              <w:rPr>
                <w:noProof/>
                <w:lang w:eastAsia="ko-KR"/>
              </w:rPr>
              <w:t>offset for the first PUR occasion, i.e. the requested time gap from transmission of PUR request</w:t>
            </w:r>
            <w:r w:rsidRPr="000E4E7F">
              <w:rPr>
                <w:rFonts w:eastAsia="SimSun"/>
              </w:rPr>
              <w:t xml:space="preserve"> until the first PUR occasion</w:t>
            </w:r>
            <w:r w:rsidRPr="000E4E7F">
              <w:rPr>
                <w:lang w:eastAsia="en-GB"/>
              </w:rPr>
              <w:t>.</w:t>
            </w:r>
          </w:p>
          <w:p w14:paraId="00EB070B" w14:textId="77777777" w:rsidR="007C5DCE" w:rsidRPr="000E4E7F" w:rsidRDefault="007C5DCE" w:rsidP="007A39AC">
            <w:pPr>
              <w:pStyle w:val="TAL"/>
              <w:rPr>
                <w:lang w:eastAsia="en-GB"/>
              </w:rPr>
            </w:pPr>
          </w:p>
          <w:p w14:paraId="5379DA81" w14:textId="77777777" w:rsidR="007C5DCE" w:rsidRPr="000E4E7F" w:rsidRDefault="007C5DCE" w:rsidP="007A39AC">
            <w:pPr>
              <w:pStyle w:val="TAL"/>
              <w:rPr>
                <w:lang w:eastAsia="en-GB"/>
              </w:rPr>
            </w:pPr>
            <w:r w:rsidRPr="000E4E7F">
              <w:rPr>
                <w:lang w:eastAsia="en-GB"/>
              </w:rPr>
              <w:t>Editor's Note: Exact wording and type FFS.</w:t>
            </w:r>
          </w:p>
        </w:tc>
      </w:tr>
    </w:tbl>
    <w:p w14:paraId="66E84CE2" w14:textId="77777777" w:rsidR="007C5DCE" w:rsidRPr="000E4E7F" w:rsidRDefault="007C5DCE" w:rsidP="007C5DCE"/>
    <w:bookmarkEnd w:id="37"/>
    <w:p w14:paraId="23B7BCD2" w14:textId="77777777" w:rsidR="00CD5ABB" w:rsidRDefault="00CD5ABB" w:rsidP="00CD5ABB">
      <w:pPr>
        <w:rPr>
          <w:iCs/>
        </w:rPr>
      </w:pPr>
      <w:r w:rsidRPr="007C1BAC">
        <w:rPr>
          <w:iCs/>
          <w:highlight w:val="yellow"/>
        </w:rPr>
        <w:t>&lt;&lt;unchanged text skipped&gt;&gt;</w:t>
      </w:r>
    </w:p>
    <w:p w14:paraId="06E5DE33" w14:textId="77777777" w:rsidR="007C5DCE" w:rsidRPr="000E4E7F" w:rsidRDefault="007C5DCE" w:rsidP="007C5DCE">
      <w:pPr>
        <w:pStyle w:val="Heading4"/>
      </w:pPr>
      <w:bookmarkStart w:id="40" w:name="_Toc20487212"/>
      <w:bookmarkStart w:id="41" w:name="_Toc29342507"/>
      <w:bookmarkStart w:id="42" w:name="_Toc29343646"/>
      <w:bookmarkStart w:id="43" w:name="_Toc36566907"/>
      <w:bookmarkStart w:id="44" w:name="_Toc36810343"/>
      <w:bookmarkStart w:id="45" w:name="_Toc36846707"/>
      <w:bookmarkStart w:id="46" w:name="_Toc36939360"/>
      <w:bookmarkStart w:id="47" w:name="_Toc37082340"/>
      <w:bookmarkStart w:id="48" w:name="_Toc20487214"/>
      <w:r w:rsidRPr="000E4E7F">
        <w:t>–</w:t>
      </w:r>
      <w:r w:rsidRPr="000E4E7F">
        <w:tab/>
      </w:r>
      <w:r w:rsidRPr="000E4E7F">
        <w:rPr>
          <w:i/>
          <w:noProof/>
        </w:rPr>
        <w:t>RRCConnectionRelease</w:t>
      </w:r>
      <w:bookmarkEnd w:id="40"/>
      <w:bookmarkEnd w:id="41"/>
      <w:bookmarkEnd w:id="42"/>
      <w:bookmarkEnd w:id="43"/>
      <w:bookmarkEnd w:id="44"/>
      <w:bookmarkEnd w:id="45"/>
      <w:bookmarkEnd w:id="46"/>
      <w:bookmarkEnd w:id="47"/>
    </w:p>
    <w:p w14:paraId="3B8A0233" w14:textId="77777777" w:rsidR="007C5DCE" w:rsidRPr="000E4E7F" w:rsidRDefault="007C5DCE" w:rsidP="007C5DCE">
      <w:pPr>
        <w:rPr>
          <w:noProof/>
        </w:rPr>
      </w:pPr>
      <w:r w:rsidRPr="000E4E7F">
        <w:t xml:space="preserve">The </w:t>
      </w:r>
      <w:r w:rsidRPr="000E4E7F">
        <w:rPr>
          <w:i/>
          <w:noProof/>
        </w:rPr>
        <w:t>RRCConnectionRelease</w:t>
      </w:r>
      <w:r w:rsidRPr="000E4E7F">
        <w:rPr>
          <w:noProof/>
        </w:rPr>
        <w:t xml:space="preserve"> message is used to command the release of an RRC connection, or to complete an UP-EDT procedure.</w:t>
      </w:r>
    </w:p>
    <w:p w14:paraId="388336CB" w14:textId="77777777" w:rsidR="007C5DCE" w:rsidRPr="000E4E7F" w:rsidRDefault="007C5DCE" w:rsidP="007C5DCE">
      <w:pPr>
        <w:pStyle w:val="B1"/>
        <w:keepNext/>
        <w:keepLines/>
      </w:pPr>
      <w:proofErr w:type="spellStart"/>
      <w:r w:rsidRPr="000E4E7F">
        <w:t>Signalling</w:t>
      </w:r>
      <w:proofErr w:type="spellEnd"/>
      <w:r w:rsidRPr="000E4E7F">
        <w:t xml:space="preserve"> radio bearer: SRB1</w:t>
      </w:r>
    </w:p>
    <w:p w14:paraId="1CD9E28A" w14:textId="77777777" w:rsidR="007C5DCE" w:rsidRPr="000E4E7F" w:rsidRDefault="007C5DCE" w:rsidP="007C5DCE">
      <w:pPr>
        <w:pStyle w:val="B1"/>
        <w:keepNext/>
        <w:keepLines/>
      </w:pPr>
      <w:r w:rsidRPr="000E4E7F">
        <w:t>RLC-SAP: AM</w:t>
      </w:r>
    </w:p>
    <w:p w14:paraId="6DD484F9" w14:textId="77777777" w:rsidR="007C5DCE" w:rsidRPr="000E4E7F" w:rsidRDefault="007C5DCE" w:rsidP="007C5DCE">
      <w:pPr>
        <w:pStyle w:val="B1"/>
        <w:keepNext/>
        <w:keepLines/>
      </w:pPr>
      <w:r w:rsidRPr="000E4E7F">
        <w:t>Logical channel: DCCH</w:t>
      </w:r>
    </w:p>
    <w:p w14:paraId="0CFE312E" w14:textId="77777777" w:rsidR="007C5DCE" w:rsidRPr="000E4E7F" w:rsidRDefault="007C5DCE" w:rsidP="007C5DCE">
      <w:pPr>
        <w:pStyle w:val="B1"/>
        <w:keepNext/>
        <w:keepLines/>
      </w:pPr>
      <w:r w:rsidRPr="000E4E7F">
        <w:t>Direction: E</w:t>
      </w:r>
      <w:r w:rsidRPr="000E4E7F">
        <w:noBreakHyphen/>
        <w:t>UTRAN to UE</w:t>
      </w:r>
    </w:p>
    <w:p w14:paraId="0EB17AC5" w14:textId="77777777" w:rsidR="007C5DCE" w:rsidRPr="000E4E7F" w:rsidRDefault="007C5DCE" w:rsidP="007C5DCE">
      <w:pPr>
        <w:pStyle w:val="TH"/>
        <w:rPr>
          <w:bCs/>
          <w:i/>
          <w:iCs/>
        </w:rPr>
      </w:pPr>
      <w:r w:rsidRPr="000E4E7F">
        <w:rPr>
          <w:bCs/>
          <w:i/>
          <w:iCs/>
          <w:noProof/>
        </w:rPr>
        <w:t>RRCConnectionRelease message</w:t>
      </w:r>
    </w:p>
    <w:p w14:paraId="49BF8EDD" w14:textId="77777777" w:rsidR="007C5DCE" w:rsidRPr="000E4E7F" w:rsidRDefault="007C5DCE" w:rsidP="007C5DCE">
      <w:pPr>
        <w:pStyle w:val="PL"/>
        <w:shd w:val="clear" w:color="auto" w:fill="E6E6E6"/>
      </w:pPr>
      <w:r w:rsidRPr="000E4E7F">
        <w:t>-- ASN1START</w:t>
      </w:r>
    </w:p>
    <w:p w14:paraId="54D89012" w14:textId="77777777" w:rsidR="007C5DCE" w:rsidRPr="000E4E7F" w:rsidRDefault="007C5DCE" w:rsidP="007C5DCE">
      <w:pPr>
        <w:pStyle w:val="PL"/>
        <w:shd w:val="clear" w:color="auto" w:fill="E6E6E6"/>
      </w:pPr>
    </w:p>
    <w:p w14:paraId="131BEFF0" w14:textId="77777777" w:rsidR="007C5DCE" w:rsidRPr="000E4E7F" w:rsidRDefault="007C5DCE" w:rsidP="007C5DCE">
      <w:pPr>
        <w:pStyle w:val="PL"/>
        <w:shd w:val="clear" w:color="auto" w:fill="E6E6E6"/>
      </w:pPr>
      <w:r w:rsidRPr="000E4E7F">
        <w:t>RRCConnectionRelease ::=</w:t>
      </w:r>
      <w:r w:rsidRPr="000E4E7F">
        <w:tab/>
      </w:r>
      <w:r w:rsidRPr="000E4E7F">
        <w:tab/>
      </w:r>
      <w:r w:rsidRPr="000E4E7F">
        <w:tab/>
        <w:t>SEQUENCE {</w:t>
      </w:r>
    </w:p>
    <w:p w14:paraId="31D08528" w14:textId="77777777" w:rsidR="007C5DCE" w:rsidRPr="000E4E7F" w:rsidRDefault="007C5DCE" w:rsidP="007C5DCE">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27912780" w14:textId="77777777" w:rsidR="007C5DCE" w:rsidRPr="000E4E7F" w:rsidRDefault="007C5DCE" w:rsidP="007C5DCE">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6A5166C" w14:textId="77777777" w:rsidR="007C5DCE" w:rsidRPr="000E4E7F" w:rsidRDefault="007C5DCE" w:rsidP="007C5DCE">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0659D433" w14:textId="77777777" w:rsidR="007C5DCE" w:rsidRPr="000E4E7F" w:rsidRDefault="007C5DCE" w:rsidP="007C5DCE">
      <w:pPr>
        <w:pStyle w:val="PL"/>
        <w:shd w:val="clear" w:color="auto" w:fill="E6E6E6"/>
      </w:pPr>
      <w:r w:rsidRPr="000E4E7F">
        <w:tab/>
      </w:r>
      <w:r w:rsidRPr="000E4E7F">
        <w:tab/>
      </w:r>
      <w:r w:rsidRPr="000E4E7F">
        <w:tab/>
        <w:t>rrcConnectionRelease-r8</w:t>
      </w:r>
      <w:r w:rsidRPr="000E4E7F">
        <w:tab/>
      </w:r>
      <w:r w:rsidRPr="000E4E7F">
        <w:tab/>
      </w:r>
      <w:r w:rsidRPr="000E4E7F">
        <w:tab/>
      </w:r>
      <w:r w:rsidRPr="000E4E7F">
        <w:tab/>
        <w:t>RRCConnectionRelease-r8-IEs,</w:t>
      </w:r>
    </w:p>
    <w:p w14:paraId="3F2E6D63" w14:textId="77777777" w:rsidR="007C5DCE" w:rsidRPr="000E4E7F" w:rsidRDefault="007C5DCE" w:rsidP="007C5DCE">
      <w:pPr>
        <w:pStyle w:val="PL"/>
        <w:shd w:val="clear" w:color="auto" w:fill="E6E6E6"/>
      </w:pPr>
      <w:r w:rsidRPr="000E4E7F">
        <w:tab/>
      </w:r>
      <w:r w:rsidRPr="000E4E7F">
        <w:tab/>
      </w:r>
      <w:r w:rsidRPr="000E4E7F">
        <w:tab/>
        <w:t>spare3 NULL, spare2 NULL, spare1 NULL</w:t>
      </w:r>
    </w:p>
    <w:p w14:paraId="73274607" w14:textId="77777777" w:rsidR="007C5DCE" w:rsidRPr="000E4E7F" w:rsidRDefault="007C5DCE" w:rsidP="007C5DCE">
      <w:pPr>
        <w:pStyle w:val="PL"/>
        <w:shd w:val="clear" w:color="auto" w:fill="E6E6E6"/>
      </w:pPr>
      <w:r w:rsidRPr="000E4E7F">
        <w:tab/>
      </w:r>
      <w:r w:rsidRPr="000E4E7F">
        <w:tab/>
        <w:t>},</w:t>
      </w:r>
    </w:p>
    <w:p w14:paraId="44B67D4B" w14:textId="77777777" w:rsidR="007C5DCE" w:rsidRPr="000E4E7F" w:rsidRDefault="007C5DCE" w:rsidP="007C5DCE">
      <w:pPr>
        <w:pStyle w:val="PL"/>
        <w:shd w:val="clear" w:color="auto" w:fill="E6E6E6"/>
      </w:pPr>
      <w:r w:rsidRPr="000E4E7F">
        <w:tab/>
      </w:r>
      <w:r w:rsidRPr="000E4E7F">
        <w:tab/>
        <w:t>criticalExtensionsFuture</w:t>
      </w:r>
      <w:r w:rsidRPr="000E4E7F">
        <w:tab/>
      </w:r>
      <w:r w:rsidRPr="000E4E7F">
        <w:tab/>
      </w:r>
      <w:r w:rsidRPr="000E4E7F">
        <w:tab/>
        <w:t>SEQUENCE {}</w:t>
      </w:r>
    </w:p>
    <w:p w14:paraId="27F17EBD" w14:textId="77777777" w:rsidR="007C5DCE" w:rsidRPr="000E4E7F" w:rsidRDefault="007C5DCE" w:rsidP="007C5DCE">
      <w:pPr>
        <w:pStyle w:val="PL"/>
        <w:shd w:val="clear" w:color="auto" w:fill="E6E6E6"/>
      </w:pPr>
      <w:r w:rsidRPr="000E4E7F">
        <w:tab/>
        <w:t>}</w:t>
      </w:r>
    </w:p>
    <w:p w14:paraId="7697DFFD" w14:textId="77777777" w:rsidR="007C5DCE" w:rsidRPr="000E4E7F" w:rsidRDefault="007C5DCE" w:rsidP="007C5DCE">
      <w:pPr>
        <w:pStyle w:val="PL"/>
        <w:shd w:val="clear" w:color="auto" w:fill="E6E6E6"/>
      </w:pPr>
      <w:r w:rsidRPr="000E4E7F">
        <w:lastRenderedPageBreak/>
        <w:t>}</w:t>
      </w:r>
    </w:p>
    <w:p w14:paraId="3B78EA1E" w14:textId="77777777" w:rsidR="007C5DCE" w:rsidRPr="000E4E7F" w:rsidRDefault="007C5DCE" w:rsidP="007C5DCE">
      <w:pPr>
        <w:pStyle w:val="PL"/>
        <w:shd w:val="clear" w:color="auto" w:fill="E6E6E6"/>
      </w:pPr>
    </w:p>
    <w:p w14:paraId="28BA4875" w14:textId="77777777" w:rsidR="007C5DCE" w:rsidRPr="000E4E7F" w:rsidRDefault="007C5DCE" w:rsidP="007C5DCE">
      <w:pPr>
        <w:pStyle w:val="PL"/>
        <w:shd w:val="clear" w:color="auto" w:fill="E6E6E6"/>
      </w:pPr>
      <w:r w:rsidRPr="000E4E7F">
        <w:t>RRCConnectionRelease-r8-IEs ::=</w:t>
      </w:r>
      <w:r w:rsidRPr="000E4E7F">
        <w:tab/>
      </w:r>
      <w:r w:rsidRPr="000E4E7F">
        <w:tab/>
        <w:t>SEQUENCE {</w:t>
      </w:r>
    </w:p>
    <w:p w14:paraId="0D7A75E4" w14:textId="77777777" w:rsidR="007C5DCE" w:rsidRPr="000E4E7F" w:rsidRDefault="007C5DCE" w:rsidP="007C5DCE">
      <w:pPr>
        <w:pStyle w:val="PL"/>
        <w:shd w:val="clear" w:color="auto" w:fill="E6E6E6"/>
        <w:rPr>
          <w:snapToGrid w:val="0"/>
        </w:rPr>
      </w:pPr>
      <w:r w:rsidRPr="000E4E7F">
        <w:rPr>
          <w:snapToGrid w:val="0"/>
        </w:rPr>
        <w:tab/>
        <w:t>releaseCause</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ReleaseCause,</w:t>
      </w:r>
    </w:p>
    <w:p w14:paraId="2E0966F3" w14:textId="77777777" w:rsidR="007C5DCE" w:rsidRPr="000E4E7F" w:rsidRDefault="007C5DCE" w:rsidP="007C5DCE">
      <w:pPr>
        <w:pStyle w:val="PL"/>
        <w:shd w:val="clear" w:color="auto" w:fill="E6E6E6"/>
      </w:pPr>
      <w:r w:rsidRPr="000E4E7F">
        <w:tab/>
        <w:t>redirectedCarrierInfo</w:t>
      </w:r>
      <w:r w:rsidRPr="000E4E7F">
        <w:tab/>
      </w:r>
      <w:r w:rsidRPr="000E4E7F">
        <w:tab/>
      </w:r>
      <w:r w:rsidRPr="000E4E7F">
        <w:tab/>
      </w:r>
      <w:r w:rsidRPr="000E4E7F">
        <w:tab/>
        <w:t>RedirectedCarrierInfo</w:t>
      </w:r>
      <w:r w:rsidRPr="000E4E7F">
        <w:tab/>
      </w:r>
      <w:r w:rsidRPr="000E4E7F">
        <w:tab/>
      </w:r>
      <w:r w:rsidRPr="000E4E7F">
        <w:tab/>
      </w:r>
      <w:r w:rsidRPr="000E4E7F">
        <w:tab/>
        <w:t>OPTIONAL,</w:t>
      </w:r>
      <w:r w:rsidRPr="000E4E7F">
        <w:tab/>
        <w:t>-- Need ON</w:t>
      </w:r>
    </w:p>
    <w:p w14:paraId="39BF37D1" w14:textId="77777777" w:rsidR="007C5DCE" w:rsidRPr="000E4E7F" w:rsidRDefault="007C5DCE" w:rsidP="007C5DCE">
      <w:pPr>
        <w:pStyle w:val="PL"/>
        <w:shd w:val="clear" w:color="auto" w:fill="E6E6E6"/>
      </w:pPr>
      <w:r w:rsidRPr="000E4E7F">
        <w:tab/>
        <w:t>idleModeMobilityControlInfo</w:t>
      </w:r>
      <w:r w:rsidRPr="000E4E7F">
        <w:tab/>
      </w:r>
      <w:r w:rsidRPr="000E4E7F">
        <w:tab/>
      </w:r>
      <w:r w:rsidRPr="000E4E7F">
        <w:tab/>
        <w:t>IdleModeMobilityControlInfo</w:t>
      </w:r>
      <w:r w:rsidRPr="000E4E7F">
        <w:tab/>
      </w:r>
      <w:r w:rsidRPr="000E4E7F">
        <w:tab/>
      </w:r>
      <w:r w:rsidRPr="000E4E7F">
        <w:tab/>
        <w:t>OPTIONAL,</w:t>
      </w:r>
      <w:r w:rsidRPr="000E4E7F">
        <w:tab/>
        <w:t>-- Need OP</w:t>
      </w:r>
    </w:p>
    <w:p w14:paraId="77CD27F6"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RRCConnectionRelease-v890-IEs</w:t>
      </w:r>
      <w:r w:rsidRPr="000E4E7F">
        <w:tab/>
      </w:r>
      <w:r w:rsidRPr="000E4E7F">
        <w:tab/>
        <w:t>OPTIONAL</w:t>
      </w:r>
    </w:p>
    <w:p w14:paraId="1482FCCF" w14:textId="77777777" w:rsidR="007C5DCE" w:rsidRPr="000E4E7F" w:rsidRDefault="007C5DCE" w:rsidP="007C5DCE">
      <w:pPr>
        <w:pStyle w:val="PL"/>
        <w:shd w:val="clear" w:color="auto" w:fill="E6E6E6"/>
      </w:pPr>
      <w:r w:rsidRPr="000E4E7F">
        <w:t>}</w:t>
      </w:r>
    </w:p>
    <w:p w14:paraId="00294F2B" w14:textId="77777777" w:rsidR="007C5DCE" w:rsidRPr="000E4E7F" w:rsidRDefault="007C5DCE" w:rsidP="007C5DCE">
      <w:pPr>
        <w:pStyle w:val="PL"/>
        <w:shd w:val="clear" w:color="auto" w:fill="E6E6E6"/>
      </w:pPr>
    </w:p>
    <w:p w14:paraId="4BCEE06A" w14:textId="77777777" w:rsidR="007C5DCE" w:rsidRPr="000E4E7F" w:rsidRDefault="007C5DCE" w:rsidP="007C5DCE">
      <w:pPr>
        <w:pStyle w:val="PL"/>
        <w:shd w:val="clear" w:color="auto" w:fill="E6E6E6"/>
      </w:pPr>
      <w:r w:rsidRPr="000E4E7F">
        <w:t>RRCConnectionRelease-v890-IEs ::=</w:t>
      </w:r>
      <w:r w:rsidRPr="000E4E7F">
        <w:tab/>
        <w:t>SEQUENCE {</w:t>
      </w:r>
    </w:p>
    <w:p w14:paraId="5A841A66" w14:textId="77777777" w:rsidR="007C5DCE" w:rsidRPr="000E4E7F" w:rsidRDefault="007C5DCE" w:rsidP="007C5DCE">
      <w:pPr>
        <w:pStyle w:val="PL"/>
        <w:shd w:val="clear" w:color="auto" w:fill="E6E6E6"/>
      </w:pPr>
      <w:r w:rsidRPr="000E4E7F">
        <w:tab/>
        <w:t>lateNonCriticalExtension</w:t>
      </w:r>
      <w:r w:rsidRPr="000E4E7F">
        <w:tab/>
      </w:r>
      <w:r w:rsidRPr="000E4E7F">
        <w:tab/>
      </w:r>
      <w:r w:rsidRPr="000E4E7F">
        <w:tab/>
        <w:t>OCTET STRING (CONTAINING RRCConnectionRelease-v9e0-IEs)</w:t>
      </w:r>
      <w:r w:rsidRPr="000E4E7F">
        <w:tab/>
        <w:t>OPTIONAL,</w:t>
      </w:r>
    </w:p>
    <w:p w14:paraId="18F5A5C1"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RRCConnectionRelease-v920-IEs</w:t>
      </w:r>
      <w:r w:rsidRPr="000E4E7F">
        <w:tab/>
      </w:r>
      <w:r w:rsidRPr="000E4E7F">
        <w:tab/>
        <w:t>OPTIONAL</w:t>
      </w:r>
    </w:p>
    <w:p w14:paraId="22E4A9C4" w14:textId="77777777" w:rsidR="007C5DCE" w:rsidRPr="000E4E7F" w:rsidRDefault="007C5DCE" w:rsidP="007C5DCE">
      <w:pPr>
        <w:pStyle w:val="PL"/>
        <w:shd w:val="clear" w:color="auto" w:fill="E6E6E6"/>
      </w:pPr>
      <w:r w:rsidRPr="000E4E7F">
        <w:t>}</w:t>
      </w:r>
    </w:p>
    <w:p w14:paraId="39519713" w14:textId="77777777" w:rsidR="007C5DCE" w:rsidRPr="000E4E7F" w:rsidRDefault="007C5DCE" w:rsidP="007C5DCE">
      <w:pPr>
        <w:pStyle w:val="PL"/>
        <w:shd w:val="clear" w:color="auto" w:fill="E6E6E6"/>
      </w:pPr>
    </w:p>
    <w:p w14:paraId="0A1D89B3" w14:textId="77777777" w:rsidR="007C5DCE" w:rsidRPr="000E4E7F" w:rsidRDefault="007C5DCE" w:rsidP="007C5DCE">
      <w:pPr>
        <w:pStyle w:val="PL"/>
        <w:shd w:val="clear" w:color="auto" w:fill="E6E6E6"/>
      </w:pPr>
      <w:r w:rsidRPr="000E4E7F">
        <w:t>-- Late non critical extensions</w:t>
      </w:r>
    </w:p>
    <w:p w14:paraId="2A384AAE" w14:textId="77777777" w:rsidR="007C5DCE" w:rsidRPr="000E4E7F" w:rsidRDefault="007C5DCE" w:rsidP="007C5DCE">
      <w:pPr>
        <w:pStyle w:val="PL"/>
        <w:shd w:val="clear" w:color="auto" w:fill="E6E6E6"/>
      </w:pPr>
      <w:r w:rsidRPr="000E4E7F">
        <w:t>RRCConnectionRelease-v9e0-IEs ::= SEQUENCE {</w:t>
      </w:r>
    </w:p>
    <w:p w14:paraId="4C95C6F5" w14:textId="77777777" w:rsidR="007C5DCE" w:rsidRPr="000E4E7F" w:rsidRDefault="007C5DCE" w:rsidP="007C5DCE">
      <w:pPr>
        <w:pStyle w:val="PL"/>
        <w:shd w:val="clear" w:color="auto" w:fill="E6E6E6"/>
      </w:pPr>
      <w:r w:rsidRPr="000E4E7F">
        <w:tab/>
        <w:t>redirectedCarrierInfo-v9e0</w:t>
      </w:r>
      <w:r w:rsidRPr="000E4E7F">
        <w:tab/>
      </w:r>
      <w:r w:rsidRPr="000E4E7F">
        <w:tab/>
      </w:r>
      <w:r w:rsidRPr="000E4E7F">
        <w:tab/>
        <w:t>RedirectedCarrierInfo-v9e0</w:t>
      </w:r>
      <w:r w:rsidRPr="000E4E7F">
        <w:tab/>
      </w:r>
      <w:r w:rsidRPr="000E4E7F">
        <w:tab/>
      </w:r>
      <w:r w:rsidRPr="000E4E7F">
        <w:tab/>
        <w:t>OPTIONAL,</w:t>
      </w:r>
      <w:r w:rsidRPr="000E4E7F">
        <w:tab/>
        <w:t>-- Cond NoRedirect-r8</w:t>
      </w:r>
    </w:p>
    <w:p w14:paraId="28FE855D" w14:textId="77777777" w:rsidR="007C5DCE" w:rsidRPr="000E4E7F" w:rsidRDefault="007C5DCE" w:rsidP="007C5DCE">
      <w:pPr>
        <w:pStyle w:val="PL"/>
        <w:shd w:val="clear" w:color="auto" w:fill="E6E6E6"/>
      </w:pPr>
      <w:r w:rsidRPr="000E4E7F">
        <w:tab/>
        <w:t>idleModeMobilityControlInfo-v9e0</w:t>
      </w:r>
      <w:r w:rsidRPr="000E4E7F">
        <w:tab/>
        <w:t>IdleModeMobilityControlInfo-v9e0</w:t>
      </w:r>
      <w:r w:rsidRPr="000E4E7F">
        <w:tab/>
        <w:t>OPTIONAL,</w:t>
      </w:r>
      <w:r w:rsidRPr="000E4E7F">
        <w:tab/>
        <w:t>-- Cond IdleInfoEUTRA</w:t>
      </w:r>
    </w:p>
    <w:p w14:paraId="474F0AE4"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E6198F5" w14:textId="77777777" w:rsidR="007C5DCE" w:rsidRPr="000E4E7F" w:rsidRDefault="007C5DCE" w:rsidP="007C5DCE">
      <w:pPr>
        <w:pStyle w:val="PL"/>
        <w:shd w:val="clear" w:color="auto" w:fill="E6E6E6"/>
      </w:pPr>
      <w:r w:rsidRPr="000E4E7F">
        <w:t>}</w:t>
      </w:r>
    </w:p>
    <w:p w14:paraId="4135B776" w14:textId="77777777" w:rsidR="007C5DCE" w:rsidRPr="000E4E7F" w:rsidRDefault="007C5DCE" w:rsidP="007C5DCE">
      <w:pPr>
        <w:pStyle w:val="PL"/>
        <w:shd w:val="clear" w:color="auto" w:fill="E6E6E6"/>
      </w:pPr>
    </w:p>
    <w:p w14:paraId="44CBF625" w14:textId="77777777" w:rsidR="007C5DCE" w:rsidRPr="000E4E7F" w:rsidRDefault="007C5DCE" w:rsidP="007C5DCE">
      <w:pPr>
        <w:pStyle w:val="PL"/>
        <w:shd w:val="clear" w:color="auto" w:fill="E6E6E6"/>
      </w:pPr>
      <w:r w:rsidRPr="000E4E7F">
        <w:t>-- Regular non critical extensions</w:t>
      </w:r>
    </w:p>
    <w:p w14:paraId="5FAEBFD5" w14:textId="77777777" w:rsidR="007C5DCE" w:rsidRPr="000E4E7F" w:rsidRDefault="007C5DCE" w:rsidP="007C5DCE">
      <w:pPr>
        <w:pStyle w:val="PL"/>
        <w:shd w:val="clear" w:color="auto" w:fill="E6E6E6"/>
      </w:pPr>
      <w:r w:rsidRPr="000E4E7F">
        <w:t>RRCConnectionRelease-v920-IEs ::=</w:t>
      </w:r>
      <w:r w:rsidRPr="000E4E7F">
        <w:tab/>
        <w:t>SEQUENCE {</w:t>
      </w:r>
    </w:p>
    <w:p w14:paraId="4E0238C7" w14:textId="77777777" w:rsidR="007C5DCE" w:rsidRPr="000E4E7F" w:rsidRDefault="007C5DCE" w:rsidP="007C5DCE">
      <w:pPr>
        <w:pStyle w:val="PL"/>
        <w:shd w:val="clear" w:color="auto" w:fill="E6E6E6"/>
        <w:tabs>
          <w:tab w:val="clear" w:pos="3072"/>
        </w:tabs>
      </w:pPr>
      <w:r w:rsidRPr="000E4E7F">
        <w:tab/>
        <w:t>cellInfoList-r9</w:t>
      </w:r>
      <w:r w:rsidRPr="000E4E7F">
        <w:tab/>
      </w:r>
      <w:r w:rsidRPr="000E4E7F">
        <w:tab/>
      </w:r>
      <w:r w:rsidRPr="000E4E7F">
        <w:tab/>
      </w:r>
      <w:r w:rsidRPr="000E4E7F">
        <w:tab/>
      </w:r>
      <w:r w:rsidRPr="000E4E7F">
        <w:tab/>
        <w:t>CHOICE {</w:t>
      </w:r>
    </w:p>
    <w:p w14:paraId="4649016F" w14:textId="77777777" w:rsidR="007C5DCE" w:rsidRPr="000E4E7F" w:rsidRDefault="007C5DCE" w:rsidP="007C5DCE">
      <w:pPr>
        <w:pStyle w:val="PL"/>
        <w:shd w:val="clear" w:color="auto" w:fill="E6E6E6"/>
        <w:tabs>
          <w:tab w:val="clear" w:pos="3072"/>
        </w:tabs>
      </w:pPr>
      <w:r w:rsidRPr="000E4E7F">
        <w:tab/>
      </w:r>
      <w:r w:rsidRPr="000E4E7F">
        <w:tab/>
        <w:t>geran-r9</w:t>
      </w:r>
      <w:r w:rsidRPr="000E4E7F">
        <w:tab/>
      </w:r>
      <w:r w:rsidRPr="000E4E7F">
        <w:tab/>
      </w:r>
      <w:r w:rsidRPr="000E4E7F">
        <w:tab/>
      </w:r>
      <w:r w:rsidRPr="000E4E7F">
        <w:tab/>
      </w:r>
      <w:r w:rsidRPr="000E4E7F">
        <w:tab/>
      </w:r>
      <w:r w:rsidRPr="000E4E7F">
        <w:tab/>
        <w:t>CellInfoListGERAN-r9,</w:t>
      </w:r>
    </w:p>
    <w:p w14:paraId="79C8E2AD" w14:textId="77777777" w:rsidR="007C5DCE" w:rsidRPr="000E4E7F" w:rsidRDefault="007C5DCE" w:rsidP="007C5DCE">
      <w:pPr>
        <w:pStyle w:val="PL"/>
        <w:shd w:val="clear" w:color="auto" w:fill="E6E6E6"/>
        <w:tabs>
          <w:tab w:val="clear" w:pos="3072"/>
        </w:tabs>
      </w:pPr>
      <w:r w:rsidRPr="000E4E7F">
        <w:tab/>
      </w:r>
      <w:r w:rsidRPr="000E4E7F">
        <w:tab/>
        <w:t>utra-FDD-r9</w:t>
      </w:r>
      <w:r w:rsidRPr="000E4E7F">
        <w:tab/>
      </w:r>
      <w:r w:rsidRPr="000E4E7F">
        <w:tab/>
      </w:r>
      <w:r w:rsidRPr="000E4E7F">
        <w:tab/>
      </w:r>
      <w:r w:rsidRPr="000E4E7F">
        <w:tab/>
      </w:r>
      <w:r w:rsidRPr="000E4E7F">
        <w:tab/>
      </w:r>
      <w:r w:rsidRPr="000E4E7F">
        <w:tab/>
        <w:t>CellInfoListUTRA-FDD-r9,</w:t>
      </w:r>
    </w:p>
    <w:p w14:paraId="2AAD0182" w14:textId="77777777" w:rsidR="007C5DCE" w:rsidRPr="000E4E7F" w:rsidRDefault="007C5DCE" w:rsidP="007C5DCE">
      <w:pPr>
        <w:pStyle w:val="PL"/>
        <w:shd w:val="clear" w:color="auto" w:fill="E6E6E6"/>
        <w:tabs>
          <w:tab w:val="clear" w:pos="3072"/>
        </w:tabs>
      </w:pPr>
      <w:r w:rsidRPr="000E4E7F">
        <w:tab/>
      </w:r>
      <w:r w:rsidRPr="000E4E7F">
        <w:tab/>
        <w:t>utra-TDD-r9</w:t>
      </w:r>
      <w:r w:rsidRPr="000E4E7F">
        <w:tab/>
      </w:r>
      <w:r w:rsidRPr="000E4E7F">
        <w:tab/>
      </w:r>
      <w:r w:rsidRPr="000E4E7F">
        <w:tab/>
      </w:r>
      <w:r w:rsidRPr="000E4E7F">
        <w:tab/>
      </w:r>
      <w:r w:rsidRPr="000E4E7F">
        <w:tab/>
      </w:r>
      <w:r w:rsidRPr="000E4E7F">
        <w:tab/>
        <w:t>CellInfoListUTRA-TDD-r9,</w:t>
      </w:r>
    </w:p>
    <w:p w14:paraId="4A1F990A" w14:textId="77777777" w:rsidR="007C5DCE" w:rsidRPr="000E4E7F" w:rsidRDefault="007C5DCE" w:rsidP="007C5DCE">
      <w:pPr>
        <w:pStyle w:val="PL"/>
        <w:shd w:val="clear" w:color="auto" w:fill="E6E6E6"/>
        <w:tabs>
          <w:tab w:val="clear" w:pos="3072"/>
        </w:tabs>
      </w:pPr>
      <w:r w:rsidRPr="000E4E7F">
        <w:tab/>
      </w:r>
      <w:r w:rsidRPr="000E4E7F">
        <w:tab/>
        <w:t>...,</w:t>
      </w:r>
    </w:p>
    <w:p w14:paraId="393EF30B" w14:textId="77777777" w:rsidR="007C5DCE" w:rsidRPr="000E4E7F" w:rsidRDefault="007C5DCE" w:rsidP="007C5DCE">
      <w:pPr>
        <w:pStyle w:val="PL"/>
        <w:shd w:val="clear" w:color="auto" w:fill="E6E6E6"/>
        <w:tabs>
          <w:tab w:val="clear" w:pos="3072"/>
        </w:tabs>
      </w:pPr>
      <w:r w:rsidRPr="000E4E7F">
        <w:tab/>
      </w:r>
      <w:r w:rsidRPr="000E4E7F">
        <w:tab/>
        <w:t>utra-TDD-r10</w:t>
      </w:r>
      <w:r w:rsidRPr="000E4E7F">
        <w:tab/>
      </w:r>
      <w:r w:rsidRPr="000E4E7F">
        <w:tab/>
      </w:r>
      <w:r w:rsidRPr="000E4E7F">
        <w:tab/>
      </w:r>
      <w:r w:rsidRPr="000E4E7F">
        <w:tab/>
      </w:r>
      <w:r w:rsidRPr="000E4E7F">
        <w:tab/>
        <w:t>CellInfoListUTRA-TDD-r10</w:t>
      </w:r>
    </w:p>
    <w:p w14:paraId="3EFEC1BE" w14:textId="77777777" w:rsidR="007C5DCE" w:rsidRPr="000E4E7F" w:rsidRDefault="007C5DCE" w:rsidP="007C5DCE">
      <w:pPr>
        <w:pStyle w:val="PL"/>
        <w:shd w:val="clear" w:color="auto" w:fill="E6E6E6"/>
        <w:tabs>
          <w:tab w:val="clear" w:pos="3072"/>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Redirection</w:t>
      </w:r>
    </w:p>
    <w:p w14:paraId="4E5B5A35" w14:textId="77777777" w:rsidR="007C5DCE" w:rsidRPr="000E4E7F" w:rsidRDefault="007C5DCE" w:rsidP="007C5DCE">
      <w:pPr>
        <w:pStyle w:val="PL"/>
        <w:shd w:val="clear" w:color="auto" w:fill="E6E6E6"/>
        <w:tabs>
          <w:tab w:val="clear" w:pos="3072"/>
        </w:tabs>
      </w:pPr>
      <w:r w:rsidRPr="000E4E7F">
        <w:tab/>
        <w:t>nonCriticalExtension</w:t>
      </w:r>
      <w:r w:rsidRPr="000E4E7F">
        <w:tab/>
      </w:r>
      <w:r w:rsidRPr="000E4E7F">
        <w:tab/>
      </w:r>
      <w:r w:rsidRPr="000E4E7F">
        <w:tab/>
        <w:t>RRCConnectionRelease-v1020-IEs</w:t>
      </w:r>
      <w:r w:rsidRPr="000E4E7F">
        <w:tab/>
      </w:r>
      <w:r w:rsidRPr="000E4E7F">
        <w:tab/>
        <w:t>OPTIONAL</w:t>
      </w:r>
    </w:p>
    <w:p w14:paraId="21A08856" w14:textId="77777777" w:rsidR="007C5DCE" w:rsidRPr="000E4E7F" w:rsidRDefault="007C5DCE" w:rsidP="007C5DCE">
      <w:pPr>
        <w:pStyle w:val="PL"/>
        <w:shd w:val="clear" w:color="auto" w:fill="E6E6E6"/>
        <w:tabs>
          <w:tab w:val="clear" w:pos="3072"/>
        </w:tabs>
      </w:pPr>
      <w:r w:rsidRPr="000E4E7F">
        <w:t>}</w:t>
      </w:r>
    </w:p>
    <w:p w14:paraId="269AFFFE" w14:textId="77777777" w:rsidR="007C5DCE" w:rsidRPr="000E4E7F" w:rsidRDefault="007C5DCE" w:rsidP="007C5DCE">
      <w:pPr>
        <w:pStyle w:val="PL"/>
        <w:shd w:val="clear" w:color="auto" w:fill="E6E6E6"/>
      </w:pPr>
    </w:p>
    <w:p w14:paraId="235B8852" w14:textId="77777777" w:rsidR="007C5DCE" w:rsidRPr="000E4E7F" w:rsidRDefault="007C5DCE" w:rsidP="007C5DCE">
      <w:pPr>
        <w:pStyle w:val="PL"/>
        <w:shd w:val="clear" w:color="auto" w:fill="E6E6E6"/>
      </w:pPr>
      <w:r w:rsidRPr="000E4E7F">
        <w:t>RRCConnectionRelease-v1020-IEs ::=</w:t>
      </w:r>
      <w:r w:rsidRPr="000E4E7F">
        <w:tab/>
        <w:t>SEQUENCE {</w:t>
      </w:r>
    </w:p>
    <w:p w14:paraId="09896B7D" w14:textId="77777777" w:rsidR="007C5DCE" w:rsidRPr="000E4E7F" w:rsidRDefault="007C5DCE" w:rsidP="007C5DCE">
      <w:pPr>
        <w:pStyle w:val="PL"/>
        <w:shd w:val="clear" w:color="auto" w:fill="E6E6E6"/>
      </w:pPr>
      <w:r w:rsidRPr="000E4E7F">
        <w:tab/>
        <w:t>extendedWaitTime-r10</w:t>
      </w:r>
      <w:r w:rsidRPr="000E4E7F">
        <w:tab/>
      </w:r>
      <w:r w:rsidRPr="000E4E7F">
        <w:tab/>
      </w:r>
      <w:r w:rsidRPr="000E4E7F">
        <w:tab/>
      </w:r>
      <w:r w:rsidRPr="000E4E7F">
        <w:tab/>
        <w:t>INTEGER (1..1800)</w:t>
      </w:r>
      <w:r w:rsidRPr="000E4E7F">
        <w:tab/>
      </w:r>
      <w:r w:rsidRPr="000E4E7F">
        <w:tab/>
        <w:t>OPTIONAL,</w:t>
      </w:r>
      <w:r w:rsidRPr="000E4E7F">
        <w:tab/>
        <w:t>-- Need ON</w:t>
      </w:r>
    </w:p>
    <w:p w14:paraId="77ED48A3" w14:textId="77777777" w:rsidR="007C5DCE" w:rsidRPr="000E4E7F" w:rsidRDefault="007C5DCE" w:rsidP="007C5DCE">
      <w:pPr>
        <w:pStyle w:val="PL"/>
        <w:shd w:val="clear" w:color="auto" w:fill="E6E6E6"/>
        <w:tabs>
          <w:tab w:val="clear" w:pos="3072"/>
        </w:tabs>
      </w:pPr>
      <w:r w:rsidRPr="000E4E7F">
        <w:tab/>
        <w:t>nonCriticalExtension</w:t>
      </w:r>
      <w:r w:rsidRPr="000E4E7F">
        <w:tab/>
      </w:r>
      <w:r w:rsidRPr="000E4E7F">
        <w:tab/>
      </w:r>
      <w:r w:rsidRPr="000E4E7F">
        <w:tab/>
        <w:t>RRCConnectionRelease-v1320-IEs</w:t>
      </w:r>
      <w:r w:rsidRPr="000E4E7F">
        <w:tab/>
      </w:r>
      <w:r w:rsidRPr="000E4E7F">
        <w:tab/>
      </w:r>
      <w:r w:rsidRPr="000E4E7F">
        <w:tab/>
      </w:r>
      <w:r w:rsidRPr="000E4E7F">
        <w:tab/>
        <w:t>OPTIONAL</w:t>
      </w:r>
    </w:p>
    <w:p w14:paraId="65089830" w14:textId="77777777" w:rsidR="007C5DCE" w:rsidRPr="000E4E7F" w:rsidRDefault="007C5DCE" w:rsidP="007C5DCE">
      <w:pPr>
        <w:pStyle w:val="PL"/>
        <w:shd w:val="clear" w:color="auto" w:fill="E6E6E6"/>
        <w:tabs>
          <w:tab w:val="clear" w:pos="3072"/>
        </w:tabs>
      </w:pPr>
      <w:r w:rsidRPr="000E4E7F">
        <w:t>}</w:t>
      </w:r>
    </w:p>
    <w:p w14:paraId="15C356C3" w14:textId="77777777" w:rsidR="007C5DCE" w:rsidRPr="000E4E7F" w:rsidRDefault="007C5DCE" w:rsidP="007C5DCE">
      <w:pPr>
        <w:pStyle w:val="PL"/>
        <w:shd w:val="clear" w:color="auto" w:fill="E6E6E6"/>
      </w:pPr>
    </w:p>
    <w:p w14:paraId="01E42AD8" w14:textId="77777777" w:rsidR="007C5DCE" w:rsidRPr="000E4E7F" w:rsidRDefault="007C5DCE" w:rsidP="007C5DCE">
      <w:pPr>
        <w:pStyle w:val="PL"/>
        <w:shd w:val="clear" w:color="auto" w:fill="E6E6E6"/>
      </w:pPr>
      <w:r w:rsidRPr="000E4E7F">
        <w:t>RRCConnectionRelease-v1320-IEs::=</w:t>
      </w:r>
      <w:r w:rsidRPr="000E4E7F">
        <w:tab/>
        <w:t>SEQUENCE {</w:t>
      </w:r>
    </w:p>
    <w:p w14:paraId="294C5632" w14:textId="77777777" w:rsidR="007C5DCE" w:rsidRPr="000E4E7F" w:rsidRDefault="007C5DCE" w:rsidP="007C5DCE">
      <w:pPr>
        <w:pStyle w:val="PL"/>
        <w:shd w:val="clear" w:color="auto" w:fill="E6E6E6"/>
        <w:rPr>
          <w:snapToGrid w:val="0"/>
        </w:rPr>
      </w:pP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r>
      <w:r w:rsidRPr="000E4E7F">
        <w:t>-- Need OR</w:t>
      </w:r>
      <w:r w:rsidRPr="000E4E7F">
        <w:tab/>
      </w:r>
    </w:p>
    <w:p w14:paraId="709378B5"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RRCConnectionRelease-v1530-IEs</w:t>
      </w:r>
      <w:r w:rsidRPr="000E4E7F">
        <w:tab/>
        <w:t>OPTIONAL</w:t>
      </w:r>
    </w:p>
    <w:p w14:paraId="648A9F9A" w14:textId="77777777" w:rsidR="007C5DCE" w:rsidRPr="000E4E7F" w:rsidRDefault="007C5DCE" w:rsidP="007C5DCE">
      <w:pPr>
        <w:pStyle w:val="PL"/>
        <w:shd w:val="clear" w:color="auto" w:fill="E6E6E6"/>
      </w:pPr>
      <w:r w:rsidRPr="000E4E7F">
        <w:t>}</w:t>
      </w:r>
    </w:p>
    <w:p w14:paraId="3519CDDC" w14:textId="77777777" w:rsidR="007C5DCE" w:rsidRPr="000E4E7F" w:rsidRDefault="007C5DCE" w:rsidP="007C5DCE">
      <w:pPr>
        <w:pStyle w:val="PL"/>
        <w:shd w:val="clear" w:color="auto" w:fill="E6E6E6"/>
      </w:pPr>
    </w:p>
    <w:p w14:paraId="39FB2E83" w14:textId="77777777" w:rsidR="007C5DCE" w:rsidRPr="000E4E7F" w:rsidRDefault="007C5DCE" w:rsidP="007C5DCE">
      <w:pPr>
        <w:pStyle w:val="PL"/>
        <w:shd w:val="clear" w:color="auto" w:fill="E6E6E6"/>
      </w:pPr>
      <w:r w:rsidRPr="000E4E7F">
        <w:t>RRCConnectionRelease-v1530-IEs ::=</w:t>
      </w:r>
      <w:r w:rsidRPr="000E4E7F">
        <w:tab/>
        <w:t>SEQUENCE {</w:t>
      </w:r>
    </w:p>
    <w:p w14:paraId="74343D44" w14:textId="77777777" w:rsidR="007C5DCE" w:rsidRPr="000E4E7F" w:rsidRDefault="007C5DCE" w:rsidP="007C5DCE">
      <w:pPr>
        <w:pStyle w:val="PL"/>
        <w:shd w:val="clear" w:color="auto" w:fill="E6E6E6"/>
      </w:pPr>
      <w:r w:rsidRPr="000E4E7F">
        <w:tab/>
        <w:t>drb-ContinueROHC-r15</w:t>
      </w:r>
      <w:r w:rsidRPr="000E4E7F">
        <w:tab/>
      </w:r>
      <w:r w:rsidRPr="000E4E7F">
        <w:tab/>
      </w:r>
      <w:r w:rsidRPr="000E4E7F">
        <w:tab/>
      </w:r>
      <w:r w:rsidRPr="000E4E7F">
        <w:tab/>
        <w:t>ENUMERATED {true}</w:t>
      </w:r>
      <w:r w:rsidRPr="000E4E7F">
        <w:tab/>
      </w:r>
      <w:r w:rsidRPr="000E4E7F">
        <w:tab/>
      </w:r>
      <w:r w:rsidRPr="000E4E7F">
        <w:tab/>
        <w:t>OPTIONAL,</w:t>
      </w:r>
      <w:r w:rsidRPr="000E4E7F">
        <w:tab/>
        <w:t>-- Cond UP-EDT</w:t>
      </w:r>
    </w:p>
    <w:p w14:paraId="131F4634" w14:textId="77777777" w:rsidR="007C5DCE" w:rsidRPr="000E4E7F" w:rsidRDefault="007C5DCE" w:rsidP="007C5DCE">
      <w:pPr>
        <w:pStyle w:val="PL"/>
        <w:shd w:val="clear" w:color="auto" w:fill="E6E6E6"/>
      </w:pPr>
      <w:r w:rsidRPr="000E4E7F">
        <w:tab/>
        <w:t>nextHopChainingCount-r15</w:t>
      </w:r>
      <w:r w:rsidRPr="000E4E7F">
        <w:tab/>
      </w:r>
      <w:r w:rsidRPr="000E4E7F">
        <w:tab/>
      </w:r>
      <w:r w:rsidRPr="000E4E7F">
        <w:tab/>
        <w:t>NextHopChainingCount</w:t>
      </w:r>
      <w:r w:rsidRPr="000E4E7F">
        <w:tab/>
      </w:r>
      <w:r w:rsidRPr="000E4E7F">
        <w:tab/>
        <w:t>OPTIONAL,</w:t>
      </w:r>
      <w:r w:rsidRPr="000E4E7F">
        <w:tab/>
        <w:t>-- Cond EarlySec</w:t>
      </w:r>
    </w:p>
    <w:p w14:paraId="31D4ECF8" w14:textId="77777777" w:rsidR="007C5DCE" w:rsidRPr="000E4E7F" w:rsidRDefault="007C5DCE" w:rsidP="007C5DCE">
      <w:pPr>
        <w:pStyle w:val="PL"/>
        <w:shd w:val="clear" w:color="auto" w:fill="E6E6E6"/>
      </w:pPr>
      <w:r w:rsidRPr="000E4E7F">
        <w:tab/>
        <w:t>measIdleConfig-r15</w:t>
      </w:r>
      <w:r w:rsidRPr="000E4E7F">
        <w:tab/>
      </w:r>
      <w:r w:rsidRPr="000E4E7F">
        <w:tab/>
      </w:r>
      <w:r w:rsidRPr="000E4E7F">
        <w:tab/>
      </w:r>
      <w:r w:rsidRPr="000E4E7F">
        <w:tab/>
      </w:r>
      <w:r w:rsidRPr="000E4E7F">
        <w:tab/>
        <w:t>MeasIdleConfigDedicated-r15</w:t>
      </w:r>
      <w:r w:rsidRPr="000E4E7F">
        <w:tab/>
        <w:t>OPTIONAL,</w:t>
      </w:r>
      <w:r w:rsidRPr="000E4E7F">
        <w:tab/>
        <w:t>-- Need ON</w:t>
      </w:r>
    </w:p>
    <w:p w14:paraId="5093A2C9" w14:textId="77777777" w:rsidR="007C5DCE" w:rsidRPr="000E4E7F" w:rsidRDefault="007C5DCE" w:rsidP="007C5DCE">
      <w:pPr>
        <w:pStyle w:val="PL"/>
        <w:shd w:val="clear" w:color="auto" w:fill="E6E6E6"/>
      </w:pPr>
      <w:r w:rsidRPr="000E4E7F">
        <w:tab/>
        <w:t>rrc-InactiveConfig-r15</w:t>
      </w:r>
      <w:r w:rsidRPr="000E4E7F">
        <w:tab/>
      </w:r>
      <w:r w:rsidRPr="000E4E7F">
        <w:tab/>
      </w:r>
      <w:r w:rsidRPr="000E4E7F">
        <w:tab/>
      </w:r>
      <w:r w:rsidRPr="000E4E7F">
        <w:tab/>
        <w:t>RRC-InactiveConfig-r15</w:t>
      </w:r>
      <w:r w:rsidRPr="000E4E7F">
        <w:tab/>
      </w:r>
      <w:r w:rsidRPr="000E4E7F">
        <w:tab/>
        <w:t>OPTIONAL,</w:t>
      </w:r>
      <w:r w:rsidRPr="000E4E7F">
        <w:tab/>
        <w:t>-- Need OR</w:t>
      </w:r>
    </w:p>
    <w:p w14:paraId="4AD8D7CE" w14:textId="77777777" w:rsidR="007C5DCE" w:rsidRPr="000E4E7F" w:rsidRDefault="007C5DCE" w:rsidP="007C5DCE">
      <w:pPr>
        <w:pStyle w:val="PL"/>
        <w:shd w:val="clear" w:color="auto" w:fill="E6E6E6"/>
      </w:pPr>
      <w:r w:rsidRPr="000E4E7F">
        <w:tab/>
        <w:t>cn-Type-r15</w:t>
      </w:r>
      <w:r w:rsidRPr="000E4E7F">
        <w:tab/>
      </w:r>
      <w:r w:rsidRPr="000E4E7F">
        <w:tab/>
      </w:r>
      <w:r w:rsidRPr="000E4E7F">
        <w:tab/>
      </w:r>
      <w:r w:rsidRPr="000E4E7F">
        <w:tab/>
      </w:r>
      <w:r w:rsidRPr="000E4E7F">
        <w:tab/>
      </w:r>
      <w:r w:rsidRPr="000E4E7F">
        <w:tab/>
      </w:r>
      <w:r w:rsidRPr="000E4E7F">
        <w:tab/>
        <w:t>ENUMERATED {epc,fivegc}</w:t>
      </w:r>
      <w:r w:rsidRPr="000E4E7F">
        <w:tab/>
      </w:r>
      <w:r w:rsidRPr="000E4E7F">
        <w:tab/>
        <w:t>OPTIONAL,</w:t>
      </w:r>
      <w:r w:rsidRPr="000E4E7F">
        <w:tab/>
        <w:t>-- Need OR</w:t>
      </w:r>
    </w:p>
    <w:p w14:paraId="7BDBCB0E"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r>
      <w:r w:rsidRPr="000E4E7F">
        <w:rPr>
          <w:lang w:eastAsia="sv-SE"/>
        </w:rPr>
        <w:t>RRCConnectionRelease-v1540-IEs</w:t>
      </w:r>
      <w:r w:rsidRPr="000E4E7F">
        <w:tab/>
      </w:r>
      <w:r w:rsidRPr="000E4E7F">
        <w:tab/>
      </w:r>
      <w:r w:rsidRPr="000E4E7F">
        <w:tab/>
        <w:t>OPTIONAL</w:t>
      </w:r>
    </w:p>
    <w:p w14:paraId="3A09D465" w14:textId="77777777" w:rsidR="007C5DCE" w:rsidRPr="000E4E7F" w:rsidRDefault="007C5DCE" w:rsidP="007C5DCE">
      <w:pPr>
        <w:pStyle w:val="PL"/>
        <w:shd w:val="clear" w:color="auto" w:fill="E6E6E6"/>
      </w:pPr>
      <w:r w:rsidRPr="000E4E7F">
        <w:t>}</w:t>
      </w:r>
    </w:p>
    <w:p w14:paraId="2625E75B" w14:textId="77777777" w:rsidR="007C5DCE" w:rsidRPr="000E4E7F" w:rsidRDefault="007C5DCE" w:rsidP="007C5DCE">
      <w:pPr>
        <w:pStyle w:val="PL"/>
        <w:shd w:val="clear" w:color="auto" w:fill="E6E6E6"/>
      </w:pPr>
    </w:p>
    <w:p w14:paraId="17295E89" w14:textId="77777777" w:rsidR="007C5DCE" w:rsidRPr="000E4E7F" w:rsidRDefault="007C5DCE" w:rsidP="007C5DCE">
      <w:pPr>
        <w:pStyle w:val="PL"/>
        <w:shd w:val="clear" w:color="auto" w:fill="E6E6E6"/>
      </w:pPr>
      <w:r w:rsidRPr="000E4E7F">
        <w:t>RRCConnectionRelease-v1540-IEs ::=</w:t>
      </w:r>
      <w:r w:rsidRPr="000E4E7F">
        <w:tab/>
        <w:t>SEQUENCE {</w:t>
      </w:r>
    </w:p>
    <w:p w14:paraId="291C6465" w14:textId="77777777" w:rsidR="007C5DCE" w:rsidRPr="000E4E7F" w:rsidRDefault="007C5DCE" w:rsidP="007C5DCE">
      <w:pPr>
        <w:pStyle w:val="PL"/>
        <w:shd w:val="clear" w:color="auto" w:fill="E6E6E6"/>
      </w:pPr>
      <w:r w:rsidRPr="000E4E7F">
        <w:tab/>
        <w:t>waitTime</w:t>
      </w:r>
      <w:r w:rsidRPr="000E4E7F">
        <w:tab/>
      </w:r>
      <w:r w:rsidRPr="000E4E7F">
        <w:tab/>
      </w:r>
      <w:r w:rsidRPr="000E4E7F">
        <w:tab/>
      </w:r>
      <w:r w:rsidRPr="000E4E7F">
        <w:tab/>
      </w:r>
      <w:r w:rsidRPr="000E4E7F">
        <w:tab/>
      </w:r>
      <w:r w:rsidRPr="000E4E7F">
        <w:tab/>
      </w:r>
      <w:r w:rsidRPr="000E4E7F">
        <w:tab/>
        <w:t>INTEGER (1..16)</w:t>
      </w:r>
      <w:r w:rsidRPr="000E4E7F">
        <w:tab/>
      </w:r>
      <w:r w:rsidRPr="000E4E7F">
        <w:tab/>
        <w:t>OPTIONAL, -- Cond 5GC</w:t>
      </w:r>
    </w:p>
    <w:p w14:paraId="41443A21"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r>
      <w:bookmarkStart w:id="49" w:name="_Hlk21337411"/>
      <w:r w:rsidRPr="000E4E7F">
        <w:t>RRCConnectionRelease-v16xy-IEs</w:t>
      </w:r>
      <w:bookmarkEnd w:id="49"/>
      <w:r w:rsidRPr="000E4E7F">
        <w:tab/>
        <w:t>OPTIONAL</w:t>
      </w:r>
    </w:p>
    <w:p w14:paraId="7176C9BE" w14:textId="77777777" w:rsidR="007C5DCE" w:rsidRPr="000E4E7F" w:rsidRDefault="007C5DCE" w:rsidP="007C5DCE">
      <w:pPr>
        <w:pStyle w:val="PL"/>
        <w:shd w:val="clear" w:color="auto" w:fill="E6E6E6"/>
      </w:pPr>
      <w:r w:rsidRPr="000E4E7F">
        <w:t>}</w:t>
      </w:r>
    </w:p>
    <w:p w14:paraId="75268258" w14:textId="77777777" w:rsidR="007C5DCE" w:rsidRPr="000E4E7F" w:rsidRDefault="007C5DCE" w:rsidP="007C5DCE">
      <w:pPr>
        <w:pStyle w:val="PL"/>
        <w:shd w:val="clear" w:color="auto" w:fill="E6E6E6"/>
      </w:pPr>
    </w:p>
    <w:p w14:paraId="616361C7" w14:textId="77777777" w:rsidR="007C5DCE" w:rsidRPr="000E4E7F" w:rsidRDefault="007C5DCE" w:rsidP="007C5DCE">
      <w:pPr>
        <w:pStyle w:val="PL"/>
        <w:shd w:val="clear" w:color="auto" w:fill="E6E6E6"/>
      </w:pPr>
      <w:r w:rsidRPr="000E4E7F">
        <w:t>RRCConnectionRelease-v16xy-IEs ::=</w:t>
      </w:r>
      <w:r w:rsidRPr="000E4E7F">
        <w:tab/>
        <w:t>SEQUENCE {</w:t>
      </w:r>
    </w:p>
    <w:p w14:paraId="3CAAFA37" w14:textId="77777777" w:rsidR="007C5DCE" w:rsidRPr="000E4E7F" w:rsidRDefault="007C5DCE" w:rsidP="007C5DCE">
      <w:pPr>
        <w:pStyle w:val="PL"/>
        <w:shd w:val="clear" w:color="auto" w:fill="E6E6E6"/>
      </w:pPr>
      <w:r w:rsidRPr="000E4E7F">
        <w:tab/>
        <w:t>resumeIdentity-r16</w:t>
      </w:r>
      <w:r w:rsidRPr="000E4E7F">
        <w:tab/>
      </w:r>
      <w:r w:rsidRPr="000E4E7F">
        <w:tab/>
      </w:r>
      <w:r w:rsidRPr="000E4E7F">
        <w:tab/>
      </w:r>
      <w:r w:rsidRPr="000E4E7F">
        <w:tab/>
      </w:r>
      <w:r w:rsidRPr="000E4E7F">
        <w:tab/>
        <w:t>I-RNTI-r15</w:t>
      </w:r>
      <w:r w:rsidRPr="000E4E7F">
        <w:tab/>
      </w:r>
      <w:r w:rsidRPr="000E4E7F">
        <w:tab/>
      </w:r>
      <w:r w:rsidRPr="000E4E7F">
        <w:tab/>
      </w:r>
      <w:r w:rsidRPr="000E4E7F">
        <w:tab/>
      </w:r>
      <w:r w:rsidRPr="000E4E7F">
        <w:tab/>
        <w:t>OPTIONAL, -- Need OR</w:t>
      </w:r>
    </w:p>
    <w:p w14:paraId="064DF18A" w14:textId="77777777" w:rsidR="007C5DCE" w:rsidRPr="000E4E7F" w:rsidRDefault="007C5DCE" w:rsidP="007C5DCE">
      <w:pPr>
        <w:pStyle w:val="PL"/>
        <w:shd w:val="clear" w:color="auto" w:fill="E6E6E6"/>
      </w:pPr>
      <w:r w:rsidRPr="000E4E7F">
        <w:tab/>
        <w:t>pur-Config-r16</w:t>
      </w:r>
      <w:r w:rsidRPr="000E4E7F">
        <w:tab/>
      </w:r>
      <w:r w:rsidRPr="000E4E7F">
        <w:tab/>
      </w:r>
      <w:r w:rsidRPr="000E4E7F">
        <w:tab/>
      </w:r>
      <w:r w:rsidRPr="000E4E7F">
        <w:tab/>
      </w:r>
      <w:r w:rsidRPr="000E4E7F">
        <w:tab/>
      </w:r>
      <w:r w:rsidRPr="000E4E7F">
        <w:tab/>
        <w:t>CHOICE {</w:t>
      </w:r>
    </w:p>
    <w:p w14:paraId="773801A3" w14:textId="77777777" w:rsidR="007C5DCE" w:rsidRPr="000E4E7F" w:rsidRDefault="007C5DCE" w:rsidP="007C5DCE">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3AA3C77F" w14:textId="77777777" w:rsidR="007C5DCE" w:rsidRPr="000E4E7F" w:rsidRDefault="007C5DCE" w:rsidP="007C5DCE">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PUR-Config-r16</w:t>
      </w:r>
    </w:p>
    <w:p w14:paraId="38292196" w14:textId="77777777" w:rsidR="007C5DCE" w:rsidRPr="000E4E7F" w:rsidRDefault="007C5DCE" w:rsidP="007C5DC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1CFA5827" w14:textId="2EF12F01" w:rsidR="007C5DCE" w:rsidRPr="000E4E7F" w:rsidRDefault="007C5DCE" w:rsidP="007C5DCE">
      <w:pPr>
        <w:pStyle w:val="PL"/>
        <w:shd w:val="clear" w:color="auto" w:fill="E6E6E6"/>
      </w:pPr>
      <w:r w:rsidRPr="000E4E7F">
        <w:tab/>
        <w:t>rrc-InactiveConfig-v16xy</w:t>
      </w:r>
      <w:r w:rsidRPr="000E4E7F">
        <w:tab/>
      </w:r>
      <w:r w:rsidRPr="000E4E7F">
        <w:tab/>
      </w:r>
      <w:r w:rsidRPr="000E4E7F">
        <w:tab/>
        <w:t>RRC-InactiveConfig-v16xy</w:t>
      </w:r>
      <w:r w:rsidRPr="000E4E7F">
        <w:tab/>
        <w:t>OPTIONAL,  -- Cond BLCE</w:t>
      </w:r>
      <w:ins w:id="50" w:author="QC (Umesh)" w:date="2020-04-08T22:41:00Z">
        <w:r w:rsidR="00282D60">
          <w:t>-</w:t>
        </w:r>
      </w:ins>
      <w:commentRangeStart w:id="51"/>
      <w:del w:id="52" w:author="QC (Umesh)" w:date="2020-04-08T22:41:00Z">
        <w:r w:rsidRPr="000E4E7F" w:rsidDel="00282D60">
          <w:delText>no</w:delText>
        </w:r>
      </w:del>
      <w:commentRangeEnd w:id="51"/>
      <w:r w:rsidR="00DF40C1">
        <w:rPr>
          <w:rStyle w:val="CommentReference"/>
          <w:rFonts w:ascii="Times New Roman" w:eastAsia="MS Mincho" w:hAnsi="Times New Roman"/>
          <w:noProof w:val="0"/>
          <w:lang w:val="x-none" w:eastAsia="en-US"/>
        </w:rPr>
        <w:commentReference w:id="51"/>
      </w:r>
      <w:r w:rsidRPr="000E4E7F">
        <w:t>IDLEeDRX</w:t>
      </w:r>
    </w:p>
    <w:p w14:paraId="4B148FC8" w14:textId="77777777" w:rsidR="007C5DCE" w:rsidRPr="000E4E7F" w:rsidRDefault="007C5DCE" w:rsidP="007C5DCE">
      <w:pPr>
        <w:pStyle w:val="PL"/>
        <w:shd w:val="clear" w:color="auto" w:fill="E6E6E6"/>
      </w:pPr>
      <w:r w:rsidRPr="000E4E7F">
        <w:tab/>
        <w:t>releaseIdleMeasConfig</w:t>
      </w:r>
      <w:r w:rsidRPr="000E4E7F">
        <w:tab/>
      </w:r>
      <w:r w:rsidRPr="000E4E7F">
        <w:tab/>
      </w:r>
      <w:r w:rsidRPr="000E4E7F">
        <w:tab/>
      </w:r>
      <w:r w:rsidRPr="000E4E7F">
        <w:tab/>
        <w:t>ENUMERATED {true}</w:t>
      </w:r>
      <w:r w:rsidRPr="000E4E7F">
        <w:tab/>
      </w:r>
      <w:r w:rsidRPr="000E4E7F">
        <w:tab/>
      </w:r>
      <w:r w:rsidRPr="000E4E7F">
        <w:tab/>
        <w:t>OPTIONAL, -- Need ON</w:t>
      </w:r>
    </w:p>
    <w:p w14:paraId="6EDCCDA9"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27CABCB7" w14:textId="77777777" w:rsidR="007C5DCE" w:rsidRPr="000E4E7F" w:rsidRDefault="007C5DCE" w:rsidP="007C5DCE">
      <w:pPr>
        <w:pStyle w:val="PL"/>
        <w:shd w:val="clear" w:color="auto" w:fill="E6E6E6"/>
      </w:pPr>
      <w:r w:rsidRPr="000E4E7F">
        <w:t>}</w:t>
      </w:r>
    </w:p>
    <w:p w14:paraId="27B676BF" w14:textId="77777777" w:rsidR="007C5DCE" w:rsidRPr="000E4E7F" w:rsidRDefault="007C5DCE" w:rsidP="007C5DCE">
      <w:pPr>
        <w:pStyle w:val="PL"/>
        <w:shd w:val="clear" w:color="auto" w:fill="E6E6E6"/>
      </w:pPr>
    </w:p>
    <w:p w14:paraId="1DF6550E" w14:textId="77777777" w:rsidR="007C5DCE" w:rsidRPr="000E4E7F" w:rsidRDefault="007C5DCE" w:rsidP="007C5DCE">
      <w:pPr>
        <w:pStyle w:val="PL"/>
        <w:shd w:val="clear" w:color="auto" w:fill="E6E6E6"/>
        <w:rPr>
          <w:snapToGrid w:val="0"/>
        </w:rPr>
      </w:pPr>
      <w:r w:rsidRPr="000E4E7F">
        <w:lastRenderedPageBreak/>
        <w:t>ReleaseCause ::=</w:t>
      </w:r>
      <w:r w:rsidRPr="000E4E7F">
        <w:tab/>
      </w:r>
      <w:r w:rsidRPr="000E4E7F">
        <w:tab/>
      </w:r>
      <w:r w:rsidRPr="000E4E7F">
        <w:tab/>
      </w:r>
      <w:r w:rsidRPr="000E4E7F">
        <w:tab/>
      </w:r>
      <w:r w:rsidRPr="000E4E7F">
        <w:rPr>
          <w:snapToGrid w:val="0"/>
        </w:rPr>
        <w:t>ENUMERATED {loadBalancingTAUrequired,</w:t>
      </w:r>
    </w:p>
    <w:p w14:paraId="0E29C17F" w14:textId="77777777" w:rsidR="007C5DCE" w:rsidRPr="000E4E7F" w:rsidRDefault="007C5DCE" w:rsidP="007C5DCE">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other, cs-FallbackHighPriority-v1020, rrc-Suspend-v1320}</w:t>
      </w:r>
    </w:p>
    <w:p w14:paraId="72F0DC95" w14:textId="77777777" w:rsidR="007C5DCE" w:rsidRPr="000E4E7F" w:rsidRDefault="007C5DCE" w:rsidP="007C5DCE">
      <w:pPr>
        <w:pStyle w:val="PL"/>
        <w:shd w:val="clear" w:color="auto" w:fill="E6E6E6"/>
      </w:pPr>
    </w:p>
    <w:p w14:paraId="1D4B29DB" w14:textId="77777777" w:rsidR="007C5DCE" w:rsidRPr="000E4E7F" w:rsidRDefault="007C5DCE" w:rsidP="007C5DCE">
      <w:pPr>
        <w:pStyle w:val="PL"/>
        <w:shd w:val="clear" w:color="auto" w:fill="E6E6E6"/>
      </w:pPr>
      <w:bookmarkStart w:id="53" w:name="OLE_LINK101"/>
      <w:bookmarkStart w:id="54" w:name="OLE_LINK102"/>
      <w:r w:rsidRPr="000E4E7F">
        <w:t>RedirectedCarrierInfo ::=</w:t>
      </w:r>
      <w:r w:rsidRPr="000E4E7F">
        <w:tab/>
      </w:r>
      <w:r w:rsidRPr="000E4E7F">
        <w:tab/>
      </w:r>
      <w:r w:rsidRPr="000E4E7F">
        <w:tab/>
        <w:t>CHOICE {</w:t>
      </w:r>
    </w:p>
    <w:p w14:paraId="6791756C" w14:textId="77777777" w:rsidR="007C5DCE" w:rsidRPr="000E4E7F" w:rsidRDefault="007C5DCE" w:rsidP="007C5DCE">
      <w:pPr>
        <w:pStyle w:val="PL"/>
        <w:shd w:val="clear" w:color="auto" w:fill="E6E6E6"/>
      </w:pPr>
      <w:r w:rsidRPr="000E4E7F">
        <w:tab/>
        <w:t>eutra</w:t>
      </w:r>
      <w:r w:rsidRPr="000E4E7F">
        <w:tab/>
      </w:r>
      <w:r w:rsidRPr="000E4E7F">
        <w:tab/>
      </w:r>
      <w:r w:rsidRPr="000E4E7F">
        <w:tab/>
      </w:r>
      <w:r w:rsidRPr="000E4E7F">
        <w:tab/>
      </w:r>
      <w:r w:rsidRPr="000E4E7F">
        <w:tab/>
      </w:r>
      <w:r w:rsidRPr="000E4E7F">
        <w:tab/>
      </w:r>
      <w:r w:rsidRPr="000E4E7F">
        <w:tab/>
      </w:r>
      <w:r w:rsidRPr="000E4E7F">
        <w:tab/>
        <w:t>ARFCN-ValueEUTRA,</w:t>
      </w:r>
    </w:p>
    <w:p w14:paraId="52529948" w14:textId="77777777" w:rsidR="007C5DCE" w:rsidRPr="000E4E7F" w:rsidRDefault="007C5DCE" w:rsidP="007C5DCE">
      <w:pPr>
        <w:pStyle w:val="PL"/>
        <w:shd w:val="clear" w:color="auto" w:fill="E6E6E6"/>
      </w:pPr>
      <w:r w:rsidRPr="000E4E7F">
        <w:tab/>
        <w:t>geran</w:t>
      </w:r>
      <w:r w:rsidRPr="000E4E7F">
        <w:tab/>
      </w:r>
      <w:r w:rsidRPr="000E4E7F">
        <w:tab/>
      </w:r>
      <w:r w:rsidRPr="000E4E7F">
        <w:tab/>
      </w:r>
      <w:r w:rsidRPr="000E4E7F">
        <w:tab/>
      </w:r>
      <w:r w:rsidRPr="000E4E7F">
        <w:tab/>
      </w:r>
      <w:r w:rsidRPr="000E4E7F">
        <w:tab/>
      </w:r>
      <w:r w:rsidRPr="000E4E7F">
        <w:tab/>
      </w:r>
      <w:r w:rsidRPr="000E4E7F">
        <w:tab/>
        <w:t>CarrierFreqsGERAN,</w:t>
      </w:r>
    </w:p>
    <w:p w14:paraId="45CF5252" w14:textId="77777777" w:rsidR="007C5DCE" w:rsidRPr="000E4E7F" w:rsidRDefault="007C5DCE" w:rsidP="007C5DCE">
      <w:pPr>
        <w:pStyle w:val="PL"/>
        <w:shd w:val="clear" w:color="auto" w:fill="E6E6E6"/>
      </w:pPr>
      <w:r w:rsidRPr="000E4E7F">
        <w:tab/>
        <w:t>utra-FDD</w:t>
      </w:r>
      <w:r w:rsidRPr="000E4E7F">
        <w:tab/>
      </w:r>
      <w:r w:rsidRPr="000E4E7F">
        <w:tab/>
      </w:r>
      <w:r w:rsidRPr="000E4E7F">
        <w:tab/>
      </w:r>
      <w:r w:rsidRPr="000E4E7F">
        <w:tab/>
      </w:r>
      <w:r w:rsidRPr="000E4E7F">
        <w:tab/>
      </w:r>
      <w:r w:rsidRPr="000E4E7F">
        <w:tab/>
      </w:r>
      <w:r w:rsidRPr="000E4E7F">
        <w:tab/>
        <w:t>ARFCN-ValueUTRA,</w:t>
      </w:r>
    </w:p>
    <w:p w14:paraId="3D95F499" w14:textId="77777777" w:rsidR="007C5DCE" w:rsidRPr="000E4E7F" w:rsidRDefault="007C5DCE" w:rsidP="007C5DCE">
      <w:pPr>
        <w:pStyle w:val="PL"/>
        <w:shd w:val="clear" w:color="auto" w:fill="E6E6E6"/>
      </w:pPr>
      <w:r w:rsidRPr="000E4E7F">
        <w:tab/>
        <w:t>utra-TDD</w:t>
      </w:r>
      <w:r w:rsidRPr="000E4E7F">
        <w:tab/>
      </w:r>
      <w:r w:rsidRPr="000E4E7F">
        <w:tab/>
      </w:r>
      <w:r w:rsidRPr="000E4E7F">
        <w:tab/>
      </w:r>
      <w:r w:rsidRPr="000E4E7F">
        <w:tab/>
      </w:r>
      <w:r w:rsidRPr="000E4E7F">
        <w:tab/>
      </w:r>
      <w:r w:rsidRPr="000E4E7F">
        <w:tab/>
      </w:r>
      <w:r w:rsidRPr="000E4E7F">
        <w:tab/>
        <w:t>ARFCN-ValueUTRA,</w:t>
      </w:r>
    </w:p>
    <w:p w14:paraId="3CD55F22" w14:textId="77777777" w:rsidR="007C5DCE" w:rsidRPr="000E4E7F" w:rsidRDefault="007C5DCE" w:rsidP="007C5DCE">
      <w:pPr>
        <w:pStyle w:val="PL"/>
        <w:shd w:val="clear" w:color="auto" w:fill="E6E6E6"/>
      </w:pPr>
      <w:r w:rsidRPr="000E4E7F">
        <w:tab/>
        <w:t>cdma2000-HRPD</w:t>
      </w:r>
      <w:r w:rsidRPr="000E4E7F">
        <w:tab/>
      </w:r>
      <w:r w:rsidRPr="000E4E7F">
        <w:tab/>
      </w:r>
      <w:r w:rsidRPr="000E4E7F">
        <w:tab/>
      </w:r>
      <w:r w:rsidRPr="000E4E7F">
        <w:tab/>
      </w:r>
      <w:r w:rsidRPr="000E4E7F">
        <w:tab/>
      </w:r>
      <w:r w:rsidRPr="000E4E7F">
        <w:tab/>
      </w:r>
      <w:bookmarkStart w:id="55" w:name="OLE_LINK114"/>
      <w:bookmarkStart w:id="56" w:name="OLE_LINK115"/>
      <w:r w:rsidRPr="000E4E7F">
        <w:t>CarrierFreqCDMA2000</w:t>
      </w:r>
      <w:bookmarkEnd w:id="55"/>
      <w:bookmarkEnd w:id="56"/>
      <w:r w:rsidRPr="000E4E7F">
        <w:t>,</w:t>
      </w:r>
    </w:p>
    <w:p w14:paraId="60AF751D" w14:textId="77777777" w:rsidR="007C5DCE" w:rsidRPr="000E4E7F" w:rsidRDefault="007C5DCE" w:rsidP="007C5DCE">
      <w:pPr>
        <w:pStyle w:val="PL"/>
        <w:shd w:val="clear" w:color="auto" w:fill="E6E6E6"/>
      </w:pPr>
      <w:r w:rsidRPr="000E4E7F">
        <w:tab/>
        <w:t>cdma2000-1xRTT</w:t>
      </w:r>
      <w:r w:rsidRPr="000E4E7F">
        <w:tab/>
      </w:r>
      <w:r w:rsidRPr="000E4E7F">
        <w:tab/>
      </w:r>
      <w:r w:rsidRPr="000E4E7F">
        <w:tab/>
      </w:r>
      <w:r w:rsidRPr="000E4E7F">
        <w:tab/>
      </w:r>
      <w:r w:rsidRPr="000E4E7F">
        <w:tab/>
      </w:r>
      <w:r w:rsidRPr="000E4E7F">
        <w:tab/>
        <w:t>CarrierFreqCDMA2000,</w:t>
      </w:r>
    </w:p>
    <w:p w14:paraId="462CCA9A" w14:textId="77777777" w:rsidR="007C5DCE" w:rsidRPr="000E4E7F" w:rsidRDefault="007C5DCE" w:rsidP="007C5DCE">
      <w:pPr>
        <w:pStyle w:val="PL"/>
        <w:shd w:val="clear" w:color="auto" w:fill="E6E6E6"/>
      </w:pPr>
      <w:r w:rsidRPr="000E4E7F">
        <w:tab/>
        <w:t>...,</w:t>
      </w:r>
    </w:p>
    <w:p w14:paraId="3F655375" w14:textId="77777777" w:rsidR="007C5DCE" w:rsidRPr="000E4E7F" w:rsidRDefault="007C5DCE" w:rsidP="007C5DCE">
      <w:pPr>
        <w:pStyle w:val="PL"/>
        <w:shd w:val="clear" w:color="auto" w:fill="E6E6E6"/>
        <w:tabs>
          <w:tab w:val="left" w:pos="4075"/>
        </w:tabs>
      </w:pPr>
      <w:r w:rsidRPr="000E4E7F">
        <w:tab/>
        <w:t>utra-TDD-r10</w:t>
      </w:r>
      <w:r w:rsidRPr="000E4E7F">
        <w:tab/>
      </w:r>
      <w:r w:rsidRPr="000E4E7F">
        <w:tab/>
      </w:r>
      <w:r w:rsidRPr="000E4E7F">
        <w:tab/>
      </w:r>
      <w:r w:rsidRPr="000E4E7F">
        <w:tab/>
      </w:r>
      <w:r w:rsidRPr="000E4E7F">
        <w:tab/>
      </w:r>
      <w:r w:rsidRPr="000E4E7F">
        <w:tab/>
        <w:t>CarrierFreqListUTRA-TDD-r10,</w:t>
      </w:r>
    </w:p>
    <w:p w14:paraId="2D3F7D5B" w14:textId="77777777" w:rsidR="007C5DCE" w:rsidRPr="000E4E7F" w:rsidRDefault="007C5DCE" w:rsidP="007C5DCE">
      <w:pPr>
        <w:pStyle w:val="PL"/>
        <w:shd w:val="clear" w:color="auto" w:fill="E6E6E6"/>
        <w:tabs>
          <w:tab w:val="clear" w:pos="4224"/>
          <w:tab w:val="left" w:pos="4075"/>
        </w:tabs>
      </w:pPr>
      <w:r w:rsidRPr="000E4E7F">
        <w:tab/>
        <w:t>nr-r15</w:t>
      </w:r>
      <w:r w:rsidRPr="000E4E7F">
        <w:tab/>
      </w:r>
      <w:r w:rsidRPr="000E4E7F">
        <w:tab/>
      </w:r>
      <w:r w:rsidRPr="000E4E7F">
        <w:tab/>
      </w:r>
      <w:r w:rsidRPr="000E4E7F">
        <w:tab/>
      </w:r>
      <w:r w:rsidRPr="000E4E7F">
        <w:tab/>
      </w:r>
      <w:r w:rsidRPr="000E4E7F">
        <w:tab/>
      </w:r>
      <w:r w:rsidRPr="000E4E7F">
        <w:tab/>
      </w:r>
      <w:r w:rsidRPr="000E4E7F">
        <w:tab/>
        <w:t>CarrierInfoNR-r15</w:t>
      </w:r>
    </w:p>
    <w:p w14:paraId="77B8DB54" w14:textId="77777777" w:rsidR="007C5DCE" w:rsidRPr="000E4E7F" w:rsidRDefault="007C5DCE" w:rsidP="007C5DCE">
      <w:pPr>
        <w:pStyle w:val="PL"/>
        <w:shd w:val="clear" w:color="auto" w:fill="E6E6E6"/>
      </w:pPr>
      <w:r w:rsidRPr="000E4E7F">
        <w:t>}</w:t>
      </w:r>
    </w:p>
    <w:p w14:paraId="09C32C77" w14:textId="77777777" w:rsidR="007C5DCE" w:rsidRPr="000E4E7F" w:rsidRDefault="007C5DCE" w:rsidP="007C5DCE">
      <w:pPr>
        <w:pStyle w:val="PL"/>
        <w:shd w:val="clear" w:color="auto" w:fill="E6E6E6"/>
      </w:pPr>
    </w:p>
    <w:p w14:paraId="1F8D89F4" w14:textId="77777777" w:rsidR="007C5DCE" w:rsidRPr="000E4E7F" w:rsidRDefault="007C5DCE" w:rsidP="007C5DCE">
      <w:pPr>
        <w:pStyle w:val="PL"/>
        <w:shd w:val="clear" w:color="auto" w:fill="E6E6E6"/>
      </w:pPr>
      <w:r w:rsidRPr="000E4E7F">
        <w:t>RedirectedCarrierInfo-v9e0 ::=</w:t>
      </w:r>
      <w:r w:rsidRPr="000E4E7F">
        <w:tab/>
      </w:r>
      <w:r w:rsidRPr="000E4E7F">
        <w:tab/>
      </w:r>
      <w:r w:rsidRPr="000E4E7F">
        <w:tab/>
        <w:t>SEQUENCE {</w:t>
      </w:r>
    </w:p>
    <w:p w14:paraId="13F21C60" w14:textId="77777777" w:rsidR="007C5DCE" w:rsidRPr="000E4E7F" w:rsidRDefault="007C5DCE" w:rsidP="007C5DCE">
      <w:pPr>
        <w:pStyle w:val="PL"/>
        <w:shd w:val="clear" w:color="auto" w:fill="E6E6E6"/>
      </w:pPr>
      <w:r w:rsidRPr="000E4E7F">
        <w:tab/>
        <w:t>eutra-v9e0</w:t>
      </w:r>
      <w:r w:rsidRPr="000E4E7F">
        <w:tab/>
      </w:r>
      <w:r w:rsidRPr="000E4E7F">
        <w:tab/>
      </w:r>
      <w:r w:rsidRPr="000E4E7F">
        <w:tab/>
      </w:r>
      <w:r w:rsidRPr="000E4E7F">
        <w:tab/>
      </w:r>
      <w:r w:rsidRPr="000E4E7F">
        <w:tab/>
      </w:r>
      <w:r w:rsidRPr="000E4E7F">
        <w:tab/>
      </w:r>
      <w:r w:rsidRPr="000E4E7F">
        <w:tab/>
      </w:r>
      <w:r w:rsidRPr="000E4E7F">
        <w:tab/>
        <w:t>ARFCN-ValueEUTRA-v9e0</w:t>
      </w:r>
    </w:p>
    <w:p w14:paraId="4A375455" w14:textId="77777777" w:rsidR="007C5DCE" w:rsidRPr="000E4E7F" w:rsidRDefault="007C5DCE" w:rsidP="007C5DCE">
      <w:pPr>
        <w:pStyle w:val="PL"/>
        <w:shd w:val="clear" w:color="auto" w:fill="E6E6E6"/>
      </w:pPr>
      <w:r w:rsidRPr="000E4E7F">
        <w:t>}</w:t>
      </w:r>
    </w:p>
    <w:p w14:paraId="47AB2954" w14:textId="77777777" w:rsidR="007C5DCE" w:rsidRPr="000E4E7F" w:rsidRDefault="007C5DCE" w:rsidP="007C5DCE">
      <w:pPr>
        <w:pStyle w:val="PL"/>
        <w:shd w:val="clear" w:color="auto" w:fill="E6E6E6"/>
      </w:pPr>
    </w:p>
    <w:p w14:paraId="0C5D5D4D" w14:textId="77777777" w:rsidR="007C5DCE" w:rsidRPr="000E4E7F" w:rsidRDefault="007C5DCE" w:rsidP="007C5DCE">
      <w:pPr>
        <w:pStyle w:val="PL"/>
        <w:shd w:val="clear" w:color="auto" w:fill="E6E6E6"/>
      </w:pPr>
      <w:r w:rsidRPr="000E4E7F">
        <w:t>RRC-InactiveConfig-r15::=</w:t>
      </w:r>
      <w:r w:rsidRPr="000E4E7F">
        <w:tab/>
      </w:r>
      <w:r w:rsidRPr="000E4E7F">
        <w:tab/>
        <w:t>SEQUENCE {</w:t>
      </w:r>
    </w:p>
    <w:p w14:paraId="74D10805" w14:textId="77777777" w:rsidR="007C5DCE" w:rsidRPr="000E4E7F" w:rsidRDefault="007C5DCE" w:rsidP="007C5DCE">
      <w:pPr>
        <w:pStyle w:val="PL"/>
        <w:shd w:val="clear" w:color="auto" w:fill="E6E6E6"/>
      </w:pPr>
      <w:r w:rsidRPr="000E4E7F">
        <w:tab/>
        <w:t>fullI-RNTI-r15</w:t>
      </w:r>
      <w:r w:rsidRPr="000E4E7F">
        <w:tab/>
      </w:r>
      <w:r w:rsidRPr="000E4E7F">
        <w:tab/>
      </w:r>
      <w:r w:rsidRPr="000E4E7F">
        <w:tab/>
      </w:r>
      <w:r w:rsidRPr="000E4E7F">
        <w:tab/>
      </w:r>
      <w:r w:rsidRPr="000E4E7F">
        <w:tab/>
        <w:t>I-RNTI-r15,</w:t>
      </w:r>
    </w:p>
    <w:p w14:paraId="122D98BD" w14:textId="77777777" w:rsidR="007C5DCE" w:rsidRPr="000E4E7F" w:rsidRDefault="007C5DCE" w:rsidP="007C5DCE">
      <w:pPr>
        <w:pStyle w:val="PL"/>
        <w:shd w:val="clear" w:color="auto" w:fill="E6E6E6"/>
      </w:pPr>
      <w:r w:rsidRPr="000E4E7F">
        <w:tab/>
        <w:t>shortI-RNTI-r15</w:t>
      </w:r>
      <w:r w:rsidRPr="000E4E7F">
        <w:tab/>
      </w:r>
      <w:r w:rsidRPr="000E4E7F">
        <w:tab/>
      </w:r>
      <w:r w:rsidRPr="000E4E7F">
        <w:tab/>
      </w:r>
      <w:r w:rsidRPr="000E4E7F">
        <w:tab/>
      </w:r>
      <w:r w:rsidRPr="000E4E7F">
        <w:tab/>
        <w:t>ShortI-RNTI-r15,</w:t>
      </w:r>
    </w:p>
    <w:p w14:paraId="7A4933F1" w14:textId="77777777" w:rsidR="007C5DCE" w:rsidRPr="000E4E7F" w:rsidRDefault="007C5DCE" w:rsidP="007C5DCE">
      <w:pPr>
        <w:pStyle w:val="PL"/>
        <w:shd w:val="clear" w:color="auto" w:fill="E6E6E6"/>
      </w:pPr>
      <w:r w:rsidRPr="000E4E7F">
        <w:tab/>
        <w:t>ran-PagingCycle-r15</w:t>
      </w:r>
      <w:r w:rsidRPr="000E4E7F">
        <w:tab/>
      </w:r>
      <w:r w:rsidRPr="000E4E7F">
        <w:tab/>
      </w:r>
      <w:r w:rsidRPr="000E4E7F">
        <w:tab/>
      </w:r>
      <w:r w:rsidRPr="000E4E7F">
        <w:tab/>
        <w:t>ENUMERATED {</w:t>
      </w:r>
      <w:r w:rsidRPr="000E4E7F">
        <w:tab/>
        <w:t>rf32, rf64, rf128, rf256}</w:t>
      </w:r>
      <w:r w:rsidRPr="000E4E7F">
        <w:tab/>
        <w:t>OPTIONAL,</w:t>
      </w:r>
      <w:r w:rsidRPr="000E4E7F">
        <w:tab/>
        <w:t>--Need OR</w:t>
      </w:r>
    </w:p>
    <w:p w14:paraId="655AA7F9" w14:textId="77777777" w:rsidR="007C5DCE" w:rsidRPr="000E4E7F" w:rsidRDefault="007C5DCE" w:rsidP="007C5DCE">
      <w:pPr>
        <w:pStyle w:val="PL"/>
        <w:shd w:val="clear" w:color="auto" w:fill="E6E6E6"/>
      </w:pPr>
      <w:r w:rsidRPr="000E4E7F">
        <w:tab/>
        <w:t>ran-NotificationAreaInfo-r15</w:t>
      </w:r>
      <w:r w:rsidRPr="000E4E7F">
        <w:tab/>
        <w:t>RAN-NotificationAreaInfo-r15</w:t>
      </w:r>
      <w:r w:rsidRPr="000E4E7F">
        <w:tab/>
      </w:r>
      <w:r w:rsidRPr="000E4E7F">
        <w:tab/>
        <w:t>OPTIONAL,</w:t>
      </w:r>
      <w:r w:rsidRPr="000E4E7F">
        <w:tab/>
        <w:t>--Need ON</w:t>
      </w:r>
    </w:p>
    <w:p w14:paraId="61EAEC5F" w14:textId="77777777" w:rsidR="007C5DCE" w:rsidRPr="000E4E7F" w:rsidRDefault="007C5DCE" w:rsidP="007C5DCE">
      <w:pPr>
        <w:pStyle w:val="PL"/>
        <w:shd w:val="clear" w:color="auto" w:fill="E6E6E6"/>
      </w:pPr>
      <w:r w:rsidRPr="000E4E7F">
        <w:tab/>
        <w:t>periodic-RNAU-timer-r15</w:t>
      </w:r>
      <w:r w:rsidRPr="000E4E7F">
        <w:tab/>
      </w:r>
      <w:r w:rsidRPr="000E4E7F">
        <w:tab/>
      </w:r>
      <w:r w:rsidRPr="000E4E7F">
        <w:tab/>
        <w:t>ENUMERATED {min5, min10, min20, min30, min60,</w:t>
      </w:r>
    </w:p>
    <w:p w14:paraId="0C7AEE74"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min120, min360, min720}</w:t>
      </w:r>
      <w:r w:rsidRPr="000E4E7F">
        <w:tab/>
      </w:r>
      <w:r w:rsidRPr="000E4E7F">
        <w:tab/>
        <w:t>OPTIONAL,</w:t>
      </w:r>
      <w:r w:rsidRPr="000E4E7F">
        <w:tab/>
        <w:t>--Need OR</w:t>
      </w:r>
    </w:p>
    <w:p w14:paraId="631A87DE" w14:textId="77777777" w:rsidR="007C5DCE" w:rsidRPr="000E4E7F" w:rsidRDefault="007C5DCE" w:rsidP="007C5DCE">
      <w:pPr>
        <w:pStyle w:val="PL"/>
        <w:shd w:val="clear" w:color="auto" w:fill="E6E6E6"/>
      </w:pPr>
      <w:r w:rsidRPr="000E4E7F">
        <w:tab/>
        <w:t>nextHopChainingCount-r15</w:t>
      </w:r>
      <w:r w:rsidRPr="000E4E7F">
        <w:tab/>
      </w:r>
      <w:r w:rsidRPr="000E4E7F">
        <w:tab/>
        <w:t>NextHopChainingCount</w:t>
      </w:r>
      <w:r w:rsidRPr="000E4E7F">
        <w:tab/>
      </w:r>
      <w:r w:rsidRPr="000E4E7F">
        <w:tab/>
        <w:t>OPTIONAL,</w:t>
      </w:r>
      <w:r w:rsidRPr="000E4E7F">
        <w:tab/>
        <w:t>--Cond INACTIVE</w:t>
      </w:r>
    </w:p>
    <w:p w14:paraId="0BDB448A" w14:textId="77777777" w:rsidR="007C5DCE" w:rsidRPr="000E4E7F" w:rsidRDefault="007C5DCE" w:rsidP="007C5DCE">
      <w:pPr>
        <w:pStyle w:val="PL"/>
        <w:shd w:val="clear" w:color="auto" w:fill="E6E6E6"/>
      </w:pPr>
      <w:r w:rsidRPr="000E4E7F">
        <w:tab/>
        <w:t>dummy</w:t>
      </w:r>
      <w:r w:rsidRPr="000E4E7F">
        <w:tab/>
      </w:r>
      <w:r w:rsidRPr="000E4E7F">
        <w:tab/>
      </w:r>
      <w:r w:rsidRPr="000E4E7F">
        <w:tab/>
      </w:r>
      <w:r w:rsidRPr="000E4E7F">
        <w:tab/>
      </w:r>
      <w:r w:rsidRPr="000E4E7F">
        <w:tab/>
      </w:r>
      <w:r w:rsidRPr="000E4E7F">
        <w:tab/>
      </w:r>
      <w:r w:rsidRPr="000E4E7F">
        <w:tab/>
        <w:t>SEQUENCE{}</w:t>
      </w:r>
      <w:r w:rsidRPr="000E4E7F">
        <w:tab/>
      </w:r>
      <w:r w:rsidRPr="000E4E7F">
        <w:tab/>
        <w:t>OPTIONAL</w:t>
      </w:r>
    </w:p>
    <w:p w14:paraId="75E12364" w14:textId="77777777" w:rsidR="007C5DCE" w:rsidRPr="000E4E7F" w:rsidRDefault="007C5DCE" w:rsidP="007C5DCE">
      <w:pPr>
        <w:pStyle w:val="PL"/>
        <w:shd w:val="clear" w:color="auto" w:fill="E6E6E6"/>
      </w:pPr>
      <w:r w:rsidRPr="000E4E7F">
        <w:t>}</w:t>
      </w:r>
    </w:p>
    <w:p w14:paraId="5917BB8C" w14:textId="77777777" w:rsidR="007C5DCE" w:rsidRPr="000E4E7F" w:rsidRDefault="007C5DCE" w:rsidP="007C5DCE">
      <w:pPr>
        <w:pStyle w:val="PL"/>
        <w:shd w:val="clear" w:color="auto" w:fill="E6E6E6"/>
      </w:pPr>
    </w:p>
    <w:p w14:paraId="7E82CC63" w14:textId="77777777" w:rsidR="007C5DCE" w:rsidRPr="000E4E7F" w:rsidRDefault="007C5DCE" w:rsidP="007C5DCE">
      <w:pPr>
        <w:pStyle w:val="PL"/>
        <w:shd w:val="clear" w:color="auto" w:fill="E6E6E6"/>
      </w:pPr>
      <w:r w:rsidRPr="000E4E7F">
        <w:t>RRC-InactiveConfig-v16xy::=</w:t>
      </w:r>
      <w:r w:rsidRPr="000E4E7F">
        <w:tab/>
      </w:r>
      <w:r w:rsidRPr="000E4E7F">
        <w:tab/>
        <w:t>SEQUENCE {</w:t>
      </w:r>
    </w:p>
    <w:p w14:paraId="7AE7ECB2" w14:textId="77777777" w:rsidR="007C5DCE" w:rsidRPr="000E4E7F" w:rsidRDefault="007C5DCE" w:rsidP="007C5DCE">
      <w:pPr>
        <w:pStyle w:val="PL"/>
        <w:shd w:val="clear" w:color="auto" w:fill="E6E6E6"/>
      </w:pPr>
      <w:r w:rsidRPr="000E4E7F">
        <w:tab/>
        <w:t>ran-PagingCycle-v16xy</w:t>
      </w:r>
      <w:r w:rsidRPr="000E4E7F">
        <w:tab/>
      </w:r>
      <w:r w:rsidRPr="000E4E7F">
        <w:tab/>
      </w:r>
      <w:r w:rsidRPr="000E4E7F">
        <w:tab/>
      </w:r>
      <w:r w:rsidRPr="000E4E7F">
        <w:tab/>
        <w:t>ENUMERATED {rf512, rf1024}</w:t>
      </w:r>
    </w:p>
    <w:p w14:paraId="2E7056E3" w14:textId="77777777" w:rsidR="007C5DCE" w:rsidRPr="000E4E7F" w:rsidRDefault="007C5DCE" w:rsidP="007C5DCE">
      <w:pPr>
        <w:pStyle w:val="PL"/>
        <w:shd w:val="clear" w:color="auto" w:fill="E6E6E6"/>
      </w:pPr>
      <w:r w:rsidRPr="000E4E7F">
        <w:t>}</w:t>
      </w:r>
    </w:p>
    <w:p w14:paraId="26C1FD6F" w14:textId="77777777" w:rsidR="007C5DCE" w:rsidRPr="000E4E7F" w:rsidRDefault="007C5DCE" w:rsidP="007C5DCE">
      <w:pPr>
        <w:pStyle w:val="PL"/>
        <w:shd w:val="clear" w:color="auto" w:fill="E6E6E6"/>
      </w:pPr>
    </w:p>
    <w:p w14:paraId="7B246349" w14:textId="77777777" w:rsidR="007C5DCE" w:rsidRPr="000E4E7F" w:rsidRDefault="007C5DCE" w:rsidP="007C5DCE">
      <w:pPr>
        <w:pStyle w:val="PL"/>
        <w:shd w:val="clear" w:color="auto" w:fill="E6E6E6"/>
      </w:pPr>
      <w:r w:rsidRPr="000E4E7F">
        <w:t>RAN-NotificationAreaInfo-r15</w:t>
      </w:r>
      <w:r w:rsidRPr="000E4E7F">
        <w:tab/>
        <w:t>::= CHOICE {</w:t>
      </w:r>
    </w:p>
    <w:p w14:paraId="3E01F12A" w14:textId="77777777" w:rsidR="007C5DCE" w:rsidRPr="000E4E7F" w:rsidRDefault="007C5DCE" w:rsidP="007C5DCE">
      <w:pPr>
        <w:pStyle w:val="PL"/>
        <w:shd w:val="clear" w:color="auto" w:fill="E6E6E6"/>
      </w:pPr>
      <w:r w:rsidRPr="000E4E7F">
        <w:tab/>
        <w:t>cellList-r15</w:t>
      </w:r>
      <w:r w:rsidRPr="000E4E7F">
        <w:tab/>
      </w:r>
      <w:r w:rsidRPr="000E4E7F">
        <w:tab/>
      </w:r>
      <w:r w:rsidRPr="000E4E7F">
        <w:tab/>
      </w:r>
      <w:r w:rsidRPr="000E4E7F">
        <w:tab/>
        <w:t>PLMN-RAN-AreaCellList-r15,</w:t>
      </w:r>
    </w:p>
    <w:p w14:paraId="6B8DA5A8" w14:textId="77777777" w:rsidR="007C5DCE" w:rsidRPr="000E4E7F" w:rsidRDefault="007C5DCE" w:rsidP="007C5DCE">
      <w:pPr>
        <w:pStyle w:val="PL"/>
        <w:shd w:val="clear" w:color="auto" w:fill="E6E6E6"/>
      </w:pPr>
      <w:r w:rsidRPr="000E4E7F">
        <w:tab/>
        <w:t>ran-AreaConfigList-r15</w:t>
      </w:r>
      <w:r w:rsidRPr="000E4E7F">
        <w:tab/>
      </w:r>
      <w:r w:rsidRPr="000E4E7F">
        <w:tab/>
        <w:t>PLMN-RAN-AreaConfigList-r15</w:t>
      </w:r>
    </w:p>
    <w:p w14:paraId="34191039" w14:textId="77777777" w:rsidR="007C5DCE" w:rsidRPr="000E4E7F" w:rsidRDefault="007C5DCE" w:rsidP="007C5DCE">
      <w:pPr>
        <w:pStyle w:val="PL"/>
        <w:shd w:val="clear" w:color="auto" w:fill="E6E6E6"/>
      </w:pPr>
      <w:r w:rsidRPr="000E4E7F">
        <w:t>}</w:t>
      </w:r>
    </w:p>
    <w:p w14:paraId="40902DA7" w14:textId="77777777" w:rsidR="007C5DCE" w:rsidRPr="000E4E7F" w:rsidRDefault="007C5DCE" w:rsidP="007C5DCE">
      <w:pPr>
        <w:pStyle w:val="PL"/>
        <w:shd w:val="clear" w:color="auto" w:fill="E6E6E6"/>
      </w:pPr>
    </w:p>
    <w:p w14:paraId="76343C6D" w14:textId="77777777" w:rsidR="007C5DCE" w:rsidRPr="000E4E7F" w:rsidRDefault="007C5DCE" w:rsidP="007C5DCE">
      <w:pPr>
        <w:pStyle w:val="PL"/>
        <w:shd w:val="clear" w:color="auto" w:fill="E6E6E6"/>
      </w:pPr>
      <w:r w:rsidRPr="000E4E7F">
        <w:t>PLMN-RAN-AreaCellList-r15</w:t>
      </w:r>
      <w:r w:rsidRPr="000E4E7F">
        <w:tab/>
        <w:t>::=</w:t>
      </w:r>
      <w:r w:rsidRPr="000E4E7F">
        <w:tab/>
        <w:t>SEQUENCE (SIZE (1..maxPLMN-r15)) OF PLMN-RAN-AreaCell-r15</w:t>
      </w:r>
    </w:p>
    <w:p w14:paraId="4CFF1CDB" w14:textId="77777777" w:rsidR="007C5DCE" w:rsidRPr="000E4E7F" w:rsidRDefault="007C5DCE" w:rsidP="007C5DCE">
      <w:pPr>
        <w:pStyle w:val="PL"/>
        <w:shd w:val="clear" w:color="auto" w:fill="E6E6E6"/>
      </w:pPr>
    </w:p>
    <w:p w14:paraId="7202CFC1" w14:textId="77777777" w:rsidR="007C5DCE" w:rsidRPr="000E4E7F" w:rsidRDefault="007C5DCE" w:rsidP="007C5DCE">
      <w:pPr>
        <w:pStyle w:val="PL"/>
        <w:shd w:val="clear" w:color="auto" w:fill="E6E6E6"/>
      </w:pPr>
      <w:r w:rsidRPr="000E4E7F">
        <w:t>PLMN-RAN-AreaCell-r15</w:t>
      </w:r>
      <w:r w:rsidRPr="000E4E7F">
        <w:tab/>
        <w:t>::=</w:t>
      </w:r>
      <w:r w:rsidRPr="000E4E7F">
        <w:tab/>
      </w:r>
      <w:r w:rsidRPr="000E4E7F">
        <w:tab/>
        <w:t>SEQUENCE {</w:t>
      </w:r>
    </w:p>
    <w:p w14:paraId="70E902EA" w14:textId="77777777" w:rsidR="007C5DCE" w:rsidRPr="000E4E7F" w:rsidRDefault="007C5DCE" w:rsidP="007C5DCE">
      <w:pPr>
        <w:pStyle w:val="PL"/>
        <w:shd w:val="clear" w:color="auto" w:fill="E6E6E6"/>
      </w:pPr>
      <w:r w:rsidRPr="000E4E7F">
        <w:tab/>
        <w:t>plmn-Identity-r15</w:t>
      </w:r>
      <w:r w:rsidRPr="000E4E7F">
        <w:tab/>
      </w:r>
      <w:r w:rsidRPr="000E4E7F">
        <w:tab/>
      </w:r>
      <w:r w:rsidRPr="000E4E7F">
        <w:tab/>
      </w:r>
      <w:r w:rsidRPr="000E4E7F">
        <w:tab/>
        <w:t>PLMN-Identity</w:t>
      </w:r>
      <w:r w:rsidRPr="000E4E7F">
        <w:tab/>
        <w:t>OPTIONAL,</w:t>
      </w:r>
    </w:p>
    <w:p w14:paraId="3621C91D" w14:textId="77777777" w:rsidR="007C5DCE" w:rsidRPr="000E4E7F" w:rsidRDefault="007C5DCE" w:rsidP="007C5DCE">
      <w:pPr>
        <w:pStyle w:val="PL"/>
        <w:shd w:val="clear" w:color="auto" w:fill="E6E6E6"/>
      </w:pPr>
      <w:r w:rsidRPr="000E4E7F">
        <w:tab/>
        <w:t>ran-AreaCells-r15</w:t>
      </w:r>
      <w:r w:rsidRPr="000E4E7F">
        <w:tab/>
      </w:r>
      <w:r w:rsidRPr="000E4E7F">
        <w:tab/>
      </w:r>
      <w:r w:rsidRPr="000E4E7F">
        <w:tab/>
      </w:r>
      <w:r w:rsidRPr="000E4E7F">
        <w:tab/>
        <w:t>SEQUENCE (SIZE (1..32)) OF CellIdentity</w:t>
      </w:r>
    </w:p>
    <w:p w14:paraId="492D2BFC" w14:textId="77777777" w:rsidR="007C5DCE" w:rsidRPr="000E4E7F" w:rsidRDefault="007C5DCE" w:rsidP="007C5DCE">
      <w:pPr>
        <w:pStyle w:val="PL"/>
        <w:shd w:val="clear" w:color="auto" w:fill="E6E6E6"/>
      </w:pPr>
      <w:r w:rsidRPr="000E4E7F">
        <w:t>}</w:t>
      </w:r>
    </w:p>
    <w:p w14:paraId="64FD4334" w14:textId="77777777" w:rsidR="007C5DCE" w:rsidRPr="000E4E7F" w:rsidRDefault="007C5DCE" w:rsidP="007C5DCE">
      <w:pPr>
        <w:pStyle w:val="PL"/>
        <w:shd w:val="clear" w:color="auto" w:fill="E6E6E6"/>
      </w:pPr>
    </w:p>
    <w:p w14:paraId="630807DE" w14:textId="77777777" w:rsidR="007C5DCE" w:rsidRPr="000E4E7F" w:rsidRDefault="007C5DCE" w:rsidP="007C5DCE">
      <w:pPr>
        <w:pStyle w:val="PL"/>
        <w:shd w:val="clear" w:color="auto" w:fill="E6E6E6"/>
      </w:pPr>
      <w:r w:rsidRPr="000E4E7F">
        <w:t>PLMN-RAN-AreaConfigList-r15</w:t>
      </w:r>
      <w:r w:rsidRPr="000E4E7F">
        <w:tab/>
        <w:t>::=</w:t>
      </w:r>
      <w:r w:rsidRPr="000E4E7F">
        <w:tab/>
        <w:t>SEQUENCE (SIZE (1..maxPLMN-r15)) OF PLMN-RAN-AreaConfig-r15</w:t>
      </w:r>
    </w:p>
    <w:p w14:paraId="4622B1A8" w14:textId="77777777" w:rsidR="007C5DCE" w:rsidRPr="000E4E7F" w:rsidRDefault="007C5DCE" w:rsidP="007C5DCE">
      <w:pPr>
        <w:pStyle w:val="PL"/>
        <w:shd w:val="clear" w:color="auto" w:fill="E6E6E6"/>
      </w:pPr>
    </w:p>
    <w:p w14:paraId="3C0643FC" w14:textId="77777777" w:rsidR="007C5DCE" w:rsidRPr="000E4E7F" w:rsidRDefault="007C5DCE" w:rsidP="007C5DCE">
      <w:pPr>
        <w:pStyle w:val="PL"/>
        <w:shd w:val="clear" w:color="auto" w:fill="E6E6E6"/>
      </w:pPr>
      <w:r w:rsidRPr="000E4E7F">
        <w:t>PLMN-RAN-AreaConfig-r15</w:t>
      </w:r>
      <w:r w:rsidRPr="000E4E7F">
        <w:tab/>
        <w:t>::=</w:t>
      </w:r>
      <w:r w:rsidRPr="000E4E7F">
        <w:tab/>
        <w:t>SEQUENCE {</w:t>
      </w:r>
    </w:p>
    <w:p w14:paraId="576AFF19" w14:textId="77777777" w:rsidR="007C5DCE" w:rsidRPr="000E4E7F" w:rsidRDefault="007C5DCE" w:rsidP="007C5DCE">
      <w:pPr>
        <w:pStyle w:val="PL"/>
        <w:shd w:val="clear" w:color="auto" w:fill="E6E6E6"/>
      </w:pPr>
      <w:r w:rsidRPr="000E4E7F">
        <w:tab/>
        <w:t>plmn-Identity-r15</w:t>
      </w:r>
      <w:r w:rsidRPr="000E4E7F">
        <w:tab/>
      </w:r>
      <w:r w:rsidRPr="000E4E7F">
        <w:tab/>
      </w:r>
      <w:r w:rsidRPr="000E4E7F">
        <w:tab/>
        <w:t>PLMN-Identity</w:t>
      </w:r>
      <w:r w:rsidRPr="000E4E7F">
        <w:tab/>
        <w:t>OPTIONAL,</w:t>
      </w:r>
    </w:p>
    <w:p w14:paraId="3EC95925" w14:textId="77777777" w:rsidR="007C5DCE" w:rsidRPr="000E4E7F" w:rsidRDefault="007C5DCE" w:rsidP="007C5DCE">
      <w:pPr>
        <w:pStyle w:val="PL"/>
        <w:shd w:val="clear" w:color="auto" w:fill="E6E6E6"/>
      </w:pPr>
      <w:r w:rsidRPr="000E4E7F">
        <w:tab/>
        <w:t>ran-Area-r15</w:t>
      </w:r>
      <w:r w:rsidRPr="000E4E7F">
        <w:tab/>
      </w:r>
      <w:r w:rsidRPr="000E4E7F">
        <w:tab/>
      </w:r>
      <w:r w:rsidRPr="000E4E7F">
        <w:tab/>
      </w:r>
      <w:r w:rsidRPr="000E4E7F">
        <w:tab/>
        <w:t>SEQUENCE (SIZE (1..16)) OF</w:t>
      </w:r>
      <w:r w:rsidRPr="000E4E7F">
        <w:tab/>
        <w:t>RAN-AreaConfig-r15</w:t>
      </w:r>
    </w:p>
    <w:p w14:paraId="4D6DABF8" w14:textId="77777777" w:rsidR="007C5DCE" w:rsidRPr="000E4E7F" w:rsidRDefault="007C5DCE" w:rsidP="007C5DCE">
      <w:pPr>
        <w:pStyle w:val="PL"/>
        <w:shd w:val="clear" w:color="auto" w:fill="E6E6E6"/>
      </w:pPr>
      <w:r w:rsidRPr="000E4E7F">
        <w:t>}</w:t>
      </w:r>
    </w:p>
    <w:p w14:paraId="036B2689" w14:textId="77777777" w:rsidR="007C5DCE" w:rsidRPr="000E4E7F" w:rsidRDefault="007C5DCE" w:rsidP="007C5DCE">
      <w:pPr>
        <w:pStyle w:val="PL"/>
        <w:shd w:val="clear" w:color="auto" w:fill="E6E6E6"/>
      </w:pPr>
    </w:p>
    <w:p w14:paraId="40B1F64A" w14:textId="77777777" w:rsidR="007C5DCE" w:rsidRPr="000E4E7F" w:rsidRDefault="007C5DCE" w:rsidP="007C5DCE">
      <w:pPr>
        <w:pStyle w:val="PL"/>
        <w:shd w:val="clear" w:color="auto" w:fill="E6E6E6"/>
      </w:pPr>
      <w:r w:rsidRPr="000E4E7F">
        <w:t>RAN-AreaConfig-r15</w:t>
      </w:r>
      <w:r w:rsidRPr="000E4E7F">
        <w:tab/>
        <w:t>::=</w:t>
      </w:r>
      <w:r w:rsidRPr="000E4E7F">
        <w:tab/>
        <w:t>SEQUENCE {</w:t>
      </w:r>
    </w:p>
    <w:p w14:paraId="06424848" w14:textId="77777777" w:rsidR="007C5DCE" w:rsidRPr="000E4E7F" w:rsidRDefault="007C5DCE" w:rsidP="007C5DCE">
      <w:pPr>
        <w:pStyle w:val="PL"/>
        <w:shd w:val="clear" w:color="auto" w:fill="E6E6E6"/>
      </w:pPr>
      <w:r w:rsidRPr="000E4E7F">
        <w:tab/>
        <w:t>trackingAreaCode-5GC-r15</w:t>
      </w:r>
      <w:r w:rsidRPr="000E4E7F">
        <w:tab/>
        <w:t>TrackingAreaCode-5GC-r15,</w:t>
      </w:r>
    </w:p>
    <w:p w14:paraId="37DBAC00" w14:textId="77777777" w:rsidR="007C5DCE" w:rsidRPr="000E4E7F" w:rsidRDefault="007C5DCE" w:rsidP="007C5DCE">
      <w:pPr>
        <w:pStyle w:val="PL"/>
        <w:shd w:val="clear" w:color="auto" w:fill="E6E6E6"/>
      </w:pPr>
      <w:r w:rsidRPr="000E4E7F">
        <w:tab/>
        <w:t>ran-AreaCodeList-r15</w:t>
      </w:r>
      <w:r w:rsidRPr="000E4E7F">
        <w:tab/>
      </w:r>
      <w:r w:rsidRPr="000E4E7F">
        <w:tab/>
        <w:t>SEQUENCE (SIZE (1..32)) OF RAN-AreaCode-r15</w:t>
      </w:r>
      <w:r w:rsidRPr="000E4E7F">
        <w:tab/>
        <w:t>OPTIONAL</w:t>
      </w:r>
      <w:r w:rsidRPr="000E4E7F">
        <w:tab/>
        <w:t>--Need OR</w:t>
      </w:r>
    </w:p>
    <w:p w14:paraId="01625E89" w14:textId="77777777" w:rsidR="007C5DCE" w:rsidRPr="000E4E7F" w:rsidRDefault="007C5DCE" w:rsidP="007C5DCE">
      <w:pPr>
        <w:pStyle w:val="PL"/>
        <w:shd w:val="clear" w:color="auto" w:fill="E6E6E6"/>
      </w:pPr>
      <w:r w:rsidRPr="000E4E7F">
        <w:t>}</w:t>
      </w:r>
    </w:p>
    <w:p w14:paraId="35D15BC7" w14:textId="77777777" w:rsidR="007C5DCE" w:rsidRPr="000E4E7F" w:rsidRDefault="007C5DCE" w:rsidP="007C5DCE">
      <w:pPr>
        <w:pStyle w:val="PL"/>
        <w:shd w:val="clear" w:color="auto" w:fill="E6E6E6"/>
      </w:pPr>
    </w:p>
    <w:p w14:paraId="3BBAA900" w14:textId="77777777" w:rsidR="007C5DCE" w:rsidRPr="000E4E7F" w:rsidRDefault="007C5DCE" w:rsidP="007C5DCE">
      <w:pPr>
        <w:pStyle w:val="PL"/>
        <w:shd w:val="clear" w:color="auto" w:fill="E6E6E6"/>
      </w:pPr>
      <w:r w:rsidRPr="000E4E7F">
        <w:t>CarrierFreqListUTRA-TDD-r10 ::=</w:t>
      </w:r>
      <w:r w:rsidRPr="000E4E7F">
        <w:tab/>
      </w:r>
      <w:r w:rsidRPr="000E4E7F">
        <w:tab/>
      </w:r>
      <w:r w:rsidRPr="000E4E7F">
        <w:tab/>
        <w:t>SEQUENCE (SIZE (1..maxFreqUTRA-TDD-r10)) OF ARFCN-ValueUTRA</w:t>
      </w:r>
    </w:p>
    <w:p w14:paraId="02F243CA" w14:textId="77777777" w:rsidR="007C5DCE" w:rsidRPr="000E4E7F" w:rsidRDefault="007C5DCE" w:rsidP="007C5DCE">
      <w:pPr>
        <w:pStyle w:val="PL"/>
        <w:shd w:val="clear" w:color="auto" w:fill="E6E6E6"/>
      </w:pPr>
    </w:p>
    <w:bookmarkEnd w:id="53"/>
    <w:bookmarkEnd w:id="54"/>
    <w:p w14:paraId="231F473E" w14:textId="77777777" w:rsidR="007C5DCE" w:rsidRPr="000E4E7F" w:rsidRDefault="007C5DCE" w:rsidP="007C5DCE">
      <w:pPr>
        <w:pStyle w:val="PL"/>
        <w:shd w:val="clear" w:color="auto" w:fill="E6E6E6"/>
      </w:pPr>
      <w:r w:rsidRPr="000E4E7F">
        <w:t>IdleModeMobilityControlInfo ::=</w:t>
      </w:r>
      <w:r w:rsidRPr="000E4E7F">
        <w:tab/>
      </w:r>
      <w:r w:rsidRPr="000E4E7F">
        <w:tab/>
        <w:t>SEQUENCE {</w:t>
      </w:r>
    </w:p>
    <w:p w14:paraId="01FCEB79" w14:textId="77777777" w:rsidR="007C5DCE" w:rsidRPr="000E4E7F" w:rsidRDefault="007C5DCE" w:rsidP="007C5DCE">
      <w:pPr>
        <w:pStyle w:val="PL"/>
        <w:shd w:val="clear" w:color="auto" w:fill="E6E6E6"/>
      </w:pPr>
      <w:r w:rsidRPr="000E4E7F">
        <w:tab/>
        <w:t>freqPriorityListEUTRA</w:t>
      </w:r>
      <w:r w:rsidRPr="000E4E7F">
        <w:tab/>
      </w:r>
      <w:r w:rsidRPr="000E4E7F">
        <w:tab/>
      </w:r>
      <w:r w:rsidRPr="000E4E7F">
        <w:tab/>
      </w:r>
      <w:r w:rsidRPr="000E4E7F">
        <w:tab/>
        <w:t>FreqPriorityListEUTRA</w:t>
      </w:r>
      <w:r w:rsidRPr="000E4E7F">
        <w:tab/>
      </w:r>
      <w:r w:rsidRPr="000E4E7F">
        <w:tab/>
      </w:r>
      <w:r w:rsidRPr="000E4E7F">
        <w:tab/>
        <w:t>OPTIONAL,</w:t>
      </w:r>
      <w:r w:rsidRPr="000E4E7F">
        <w:tab/>
      </w:r>
      <w:r w:rsidRPr="000E4E7F">
        <w:tab/>
        <w:t>-- Need ON</w:t>
      </w:r>
    </w:p>
    <w:p w14:paraId="5EE2322F" w14:textId="77777777" w:rsidR="007C5DCE" w:rsidRPr="000E4E7F" w:rsidRDefault="007C5DCE" w:rsidP="007C5DCE">
      <w:pPr>
        <w:pStyle w:val="PL"/>
        <w:shd w:val="clear" w:color="auto" w:fill="E6E6E6"/>
      </w:pPr>
      <w:r w:rsidRPr="000E4E7F">
        <w:tab/>
        <w:t>freqPriorityListGERAN</w:t>
      </w:r>
      <w:r w:rsidRPr="000E4E7F">
        <w:tab/>
      </w:r>
      <w:r w:rsidRPr="000E4E7F">
        <w:tab/>
      </w:r>
      <w:r w:rsidRPr="000E4E7F">
        <w:tab/>
      </w:r>
      <w:r w:rsidRPr="000E4E7F">
        <w:tab/>
        <w:t>FreqsPriorityListGERAN</w:t>
      </w:r>
      <w:r w:rsidRPr="000E4E7F">
        <w:tab/>
      </w:r>
      <w:r w:rsidRPr="000E4E7F">
        <w:tab/>
      </w:r>
      <w:r w:rsidRPr="000E4E7F">
        <w:tab/>
        <w:t>OPTIONAL,</w:t>
      </w:r>
      <w:r w:rsidRPr="000E4E7F">
        <w:tab/>
      </w:r>
      <w:r w:rsidRPr="000E4E7F">
        <w:tab/>
        <w:t>-- Need ON</w:t>
      </w:r>
    </w:p>
    <w:p w14:paraId="26AC1BE1" w14:textId="77777777" w:rsidR="007C5DCE" w:rsidRPr="000E4E7F" w:rsidRDefault="007C5DCE" w:rsidP="007C5DCE">
      <w:pPr>
        <w:pStyle w:val="PL"/>
        <w:shd w:val="clear" w:color="auto" w:fill="E6E6E6"/>
      </w:pPr>
      <w:r w:rsidRPr="000E4E7F">
        <w:tab/>
        <w:t>freqPriorityListUTRA-FDD</w:t>
      </w:r>
      <w:r w:rsidRPr="000E4E7F">
        <w:tab/>
      </w:r>
      <w:r w:rsidRPr="000E4E7F">
        <w:tab/>
      </w:r>
      <w:r w:rsidRPr="000E4E7F">
        <w:tab/>
        <w:t>FreqPriorityListUTRA-FDD</w:t>
      </w:r>
      <w:r w:rsidRPr="000E4E7F">
        <w:tab/>
      </w:r>
      <w:r w:rsidRPr="000E4E7F">
        <w:tab/>
        <w:t>OPTIONAL,</w:t>
      </w:r>
      <w:r w:rsidRPr="000E4E7F">
        <w:tab/>
      </w:r>
      <w:r w:rsidRPr="000E4E7F">
        <w:tab/>
        <w:t>-- Need ON</w:t>
      </w:r>
    </w:p>
    <w:p w14:paraId="33B6594F" w14:textId="77777777" w:rsidR="007C5DCE" w:rsidRPr="000E4E7F" w:rsidRDefault="007C5DCE" w:rsidP="007C5DCE">
      <w:pPr>
        <w:pStyle w:val="PL"/>
        <w:shd w:val="clear" w:color="auto" w:fill="E6E6E6"/>
      </w:pPr>
      <w:r w:rsidRPr="000E4E7F">
        <w:tab/>
        <w:t>freqPriorityListUTRA-TDD</w:t>
      </w:r>
      <w:r w:rsidRPr="000E4E7F">
        <w:tab/>
      </w:r>
      <w:r w:rsidRPr="000E4E7F">
        <w:tab/>
      </w:r>
      <w:r w:rsidRPr="000E4E7F">
        <w:tab/>
        <w:t>FreqPriorityListUTRA-TDD</w:t>
      </w:r>
      <w:r w:rsidRPr="000E4E7F">
        <w:tab/>
      </w:r>
      <w:r w:rsidRPr="000E4E7F">
        <w:tab/>
        <w:t>OPTIONAL,</w:t>
      </w:r>
      <w:r w:rsidRPr="000E4E7F">
        <w:tab/>
      </w:r>
      <w:r w:rsidRPr="000E4E7F">
        <w:tab/>
        <w:t>-- Need ON</w:t>
      </w:r>
    </w:p>
    <w:p w14:paraId="758D0BFB" w14:textId="77777777" w:rsidR="007C5DCE" w:rsidRPr="000E4E7F" w:rsidRDefault="007C5DCE" w:rsidP="007C5DCE">
      <w:pPr>
        <w:pStyle w:val="PL"/>
        <w:shd w:val="clear" w:color="auto" w:fill="E6E6E6"/>
      </w:pPr>
      <w:r w:rsidRPr="000E4E7F">
        <w:tab/>
        <w:t>bandClassPriorityListHRPD</w:t>
      </w:r>
      <w:r w:rsidRPr="000E4E7F">
        <w:tab/>
      </w:r>
      <w:r w:rsidRPr="000E4E7F">
        <w:tab/>
      </w:r>
      <w:r w:rsidRPr="000E4E7F">
        <w:tab/>
        <w:t>BandClassPriorityListHRPD</w:t>
      </w:r>
      <w:r w:rsidRPr="000E4E7F">
        <w:tab/>
      </w:r>
      <w:r w:rsidRPr="000E4E7F">
        <w:tab/>
        <w:t>OPTIONAL,</w:t>
      </w:r>
      <w:r w:rsidRPr="000E4E7F">
        <w:tab/>
      </w:r>
      <w:r w:rsidRPr="000E4E7F">
        <w:tab/>
        <w:t>-- Need ON</w:t>
      </w:r>
    </w:p>
    <w:p w14:paraId="3F1185AF" w14:textId="77777777" w:rsidR="007C5DCE" w:rsidRPr="000E4E7F" w:rsidRDefault="007C5DCE" w:rsidP="007C5DCE">
      <w:pPr>
        <w:pStyle w:val="PL"/>
        <w:shd w:val="clear" w:color="auto" w:fill="E6E6E6"/>
      </w:pPr>
      <w:r w:rsidRPr="000E4E7F">
        <w:tab/>
        <w:t>bandClassPriorityList1XRTT</w:t>
      </w:r>
      <w:r w:rsidRPr="000E4E7F">
        <w:tab/>
      </w:r>
      <w:r w:rsidRPr="000E4E7F">
        <w:tab/>
      </w:r>
      <w:r w:rsidRPr="000E4E7F">
        <w:tab/>
        <w:t>BandClassPriorityList1XRTT</w:t>
      </w:r>
      <w:r w:rsidRPr="000E4E7F">
        <w:tab/>
      </w:r>
      <w:r w:rsidRPr="000E4E7F">
        <w:tab/>
        <w:t>OPTIONAL,</w:t>
      </w:r>
      <w:r w:rsidRPr="000E4E7F">
        <w:tab/>
      </w:r>
      <w:r w:rsidRPr="000E4E7F">
        <w:tab/>
        <w:t>-- Need ON</w:t>
      </w:r>
    </w:p>
    <w:p w14:paraId="1E425AD3" w14:textId="77777777" w:rsidR="007C5DCE" w:rsidRPr="000E4E7F" w:rsidRDefault="007C5DCE" w:rsidP="007C5DCE">
      <w:pPr>
        <w:pStyle w:val="PL"/>
        <w:shd w:val="clear" w:color="auto" w:fill="E6E6E6"/>
      </w:pPr>
      <w:r w:rsidRPr="000E4E7F">
        <w:lastRenderedPageBreak/>
        <w:tab/>
        <w:t>t320</w:t>
      </w:r>
      <w:r w:rsidRPr="000E4E7F">
        <w:tab/>
      </w:r>
      <w:r w:rsidRPr="000E4E7F">
        <w:tab/>
      </w:r>
      <w:r w:rsidRPr="000E4E7F">
        <w:tab/>
      </w:r>
      <w:r w:rsidRPr="000E4E7F">
        <w:tab/>
      </w:r>
      <w:r w:rsidRPr="000E4E7F">
        <w:tab/>
      </w:r>
      <w:r w:rsidRPr="000E4E7F">
        <w:tab/>
      </w:r>
      <w:r w:rsidRPr="000E4E7F">
        <w:tab/>
      </w:r>
      <w:r w:rsidRPr="000E4E7F">
        <w:tab/>
        <w:t>ENUMERATED {</w:t>
      </w:r>
    </w:p>
    <w:p w14:paraId="72A318BB"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min5, min10, min20, min30, min60, min120, min180,</w:t>
      </w:r>
    </w:p>
    <w:p w14:paraId="75F8B418"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napToGrid w:val="0"/>
        </w:rPr>
        <w:t>spare1</w:t>
      </w:r>
      <w:r w:rsidRPr="000E4E7F">
        <w:t>}</w:t>
      </w:r>
      <w:r w:rsidRPr="000E4E7F">
        <w:tab/>
      </w:r>
      <w:r w:rsidRPr="000E4E7F">
        <w:tab/>
      </w:r>
      <w:r w:rsidRPr="000E4E7F">
        <w:tab/>
      </w:r>
      <w:r w:rsidRPr="000E4E7F">
        <w:tab/>
      </w:r>
      <w:r w:rsidRPr="000E4E7F">
        <w:tab/>
      </w:r>
      <w:r w:rsidRPr="000E4E7F">
        <w:tab/>
        <w:t>OPTIONAL,</w:t>
      </w:r>
      <w:r w:rsidRPr="000E4E7F">
        <w:tab/>
      </w:r>
      <w:r w:rsidRPr="000E4E7F">
        <w:tab/>
        <w:t>-- Need OR</w:t>
      </w:r>
    </w:p>
    <w:p w14:paraId="6121E7CA" w14:textId="77777777" w:rsidR="007C5DCE" w:rsidRPr="000E4E7F" w:rsidRDefault="007C5DCE" w:rsidP="007C5DCE">
      <w:pPr>
        <w:pStyle w:val="PL"/>
        <w:shd w:val="clear" w:color="auto" w:fill="E6E6E6"/>
      </w:pPr>
      <w:r w:rsidRPr="000E4E7F">
        <w:tab/>
        <w:t>...,</w:t>
      </w:r>
    </w:p>
    <w:p w14:paraId="6CC61FF3" w14:textId="77777777" w:rsidR="007C5DCE" w:rsidRPr="000E4E7F" w:rsidRDefault="007C5DCE" w:rsidP="007C5DCE">
      <w:pPr>
        <w:pStyle w:val="PL"/>
        <w:shd w:val="clear" w:color="auto" w:fill="E6E6E6"/>
      </w:pPr>
      <w:r w:rsidRPr="000E4E7F">
        <w:tab/>
        <w:t>[[</w:t>
      </w:r>
      <w:r w:rsidRPr="000E4E7F">
        <w:tab/>
        <w:t>freqPriorityListExtEUTRA-r12</w:t>
      </w:r>
      <w:r w:rsidRPr="000E4E7F">
        <w:tab/>
      </w:r>
      <w:r w:rsidRPr="000E4E7F">
        <w:tab/>
        <w:t>FreqPriorityListExtEUTRA-r12</w:t>
      </w:r>
      <w:r w:rsidRPr="000E4E7F">
        <w:tab/>
      </w:r>
      <w:r w:rsidRPr="000E4E7F">
        <w:tab/>
        <w:t>OPTIONAL</w:t>
      </w:r>
      <w:r w:rsidRPr="000E4E7F">
        <w:tab/>
      </w:r>
      <w:r w:rsidRPr="000E4E7F">
        <w:tab/>
        <w:t>-- Need ON</w:t>
      </w:r>
    </w:p>
    <w:p w14:paraId="07C498E1" w14:textId="77777777" w:rsidR="007C5DCE" w:rsidRPr="000E4E7F" w:rsidRDefault="007C5DCE" w:rsidP="007C5DCE">
      <w:pPr>
        <w:pStyle w:val="PL"/>
        <w:shd w:val="clear" w:color="auto" w:fill="E6E6E6"/>
      </w:pPr>
      <w:r w:rsidRPr="000E4E7F">
        <w:tab/>
        <w:t>]],</w:t>
      </w:r>
    </w:p>
    <w:p w14:paraId="1C299CEC" w14:textId="77777777" w:rsidR="007C5DCE" w:rsidRPr="000E4E7F" w:rsidRDefault="007C5DCE" w:rsidP="007C5DCE">
      <w:pPr>
        <w:pStyle w:val="PL"/>
        <w:shd w:val="clear" w:color="auto" w:fill="E6E6E6"/>
      </w:pPr>
      <w:r w:rsidRPr="000E4E7F">
        <w:tab/>
        <w:t>[[</w:t>
      </w:r>
      <w:r w:rsidRPr="000E4E7F">
        <w:tab/>
        <w:t>freqPriorityListEUTRA-v1310</w:t>
      </w:r>
      <w:r w:rsidRPr="000E4E7F">
        <w:tab/>
      </w:r>
      <w:r w:rsidRPr="000E4E7F">
        <w:tab/>
      </w:r>
      <w:r w:rsidRPr="000E4E7F">
        <w:tab/>
        <w:t>FreqPriorityListEUTRA-v1310</w:t>
      </w:r>
      <w:r w:rsidRPr="000E4E7F">
        <w:tab/>
      </w:r>
      <w:r w:rsidRPr="000E4E7F">
        <w:tab/>
      </w:r>
      <w:r w:rsidRPr="000E4E7F">
        <w:tab/>
        <w:t>OPTIONAL,</w:t>
      </w:r>
      <w:r w:rsidRPr="000E4E7F">
        <w:tab/>
      </w:r>
      <w:r w:rsidRPr="000E4E7F">
        <w:tab/>
        <w:t>-- Need ON</w:t>
      </w:r>
    </w:p>
    <w:p w14:paraId="0375D185" w14:textId="77777777" w:rsidR="007C5DCE" w:rsidRPr="000E4E7F" w:rsidRDefault="007C5DCE" w:rsidP="007C5DCE">
      <w:pPr>
        <w:pStyle w:val="PL"/>
        <w:shd w:val="clear" w:color="auto" w:fill="E6E6E6"/>
      </w:pPr>
      <w:r w:rsidRPr="000E4E7F">
        <w:tab/>
      </w:r>
      <w:r w:rsidRPr="000E4E7F">
        <w:tab/>
        <w:t>freqPriorityListExtEUTRA-v1310</w:t>
      </w:r>
      <w:r w:rsidRPr="000E4E7F">
        <w:tab/>
      </w:r>
      <w:r w:rsidRPr="000E4E7F">
        <w:tab/>
        <w:t>FreqPriorityListExtEUTRA-v1310</w:t>
      </w:r>
      <w:r w:rsidRPr="000E4E7F">
        <w:tab/>
      </w:r>
      <w:r w:rsidRPr="000E4E7F">
        <w:tab/>
        <w:t>OPTIONAL</w:t>
      </w:r>
      <w:r w:rsidRPr="000E4E7F">
        <w:tab/>
      </w:r>
      <w:r w:rsidRPr="000E4E7F">
        <w:tab/>
        <w:t>-- Need ON</w:t>
      </w:r>
    </w:p>
    <w:p w14:paraId="59F38F3E" w14:textId="77777777" w:rsidR="007C5DCE" w:rsidRPr="000E4E7F" w:rsidRDefault="007C5DCE" w:rsidP="007C5DCE">
      <w:pPr>
        <w:pStyle w:val="PL"/>
        <w:shd w:val="clear" w:color="auto" w:fill="E6E6E6"/>
      </w:pPr>
      <w:r w:rsidRPr="000E4E7F">
        <w:tab/>
        <w:t>]],</w:t>
      </w:r>
    </w:p>
    <w:p w14:paraId="6FCB12A4" w14:textId="77777777" w:rsidR="007C5DCE" w:rsidRPr="000E4E7F" w:rsidRDefault="007C5DCE" w:rsidP="007C5DCE">
      <w:pPr>
        <w:pStyle w:val="PL"/>
        <w:shd w:val="clear" w:color="auto" w:fill="E6E6E6"/>
      </w:pPr>
      <w:r w:rsidRPr="000E4E7F">
        <w:tab/>
        <w:t>[[</w:t>
      </w:r>
      <w:r w:rsidRPr="000E4E7F">
        <w:tab/>
        <w:t>freqPriorityListNR-r15</w:t>
      </w:r>
      <w:r w:rsidRPr="000E4E7F">
        <w:tab/>
      </w:r>
      <w:r w:rsidRPr="000E4E7F">
        <w:tab/>
      </w:r>
      <w:r w:rsidRPr="000E4E7F">
        <w:tab/>
      </w:r>
      <w:r w:rsidRPr="000E4E7F">
        <w:tab/>
        <w:t>FreqPriorityListNR-r15</w:t>
      </w:r>
      <w:r w:rsidRPr="000E4E7F">
        <w:tab/>
      </w:r>
      <w:r w:rsidRPr="000E4E7F">
        <w:tab/>
        <w:t>OPTIONAL</w:t>
      </w:r>
      <w:r w:rsidRPr="000E4E7F">
        <w:tab/>
      </w:r>
      <w:r w:rsidRPr="000E4E7F">
        <w:tab/>
        <w:t>-- Need ON</w:t>
      </w:r>
    </w:p>
    <w:p w14:paraId="5C97049A" w14:textId="77777777" w:rsidR="007C5DCE" w:rsidRPr="000E4E7F" w:rsidRDefault="007C5DCE" w:rsidP="007C5DCE">
      <w:pPr>
        <w:pStyle w:val="PL"/>
        <w:shd w:val="clear" w:color="auto" w:fill="E6E6E6"/>
      </w:pPr>
      <w:r w:rsidRPr="000E4E7F">
        <w:tab/>
        <w:t>]]</w:t>
      </w:r>
    </w:p>
    <w:p w14:paraId="28987EDC" w14:textId="77777777" w:rsidR="007C5DCE" w:rsidRPr="000E4E7F" w:rsidRDefault="007C5DCE" w:rsidP="007C5DCE">
      <w:pPr>
        <w:pStyle w:val="PL"/>
        <w:shd w:val="clear" w:color="auto" w:fill="E6E6E6"/>
      </w:pPr>
      <w:r w:rsidRPr="000E4E7F">
        <w:t>}</w:t>
      </w:r>
    </w:p>
    <w:p w14:paraId="7D477B82" w14:textId="77777777" w:rsidR="007C5DCE" w:rsidRPr="000E4E7F" w:rsidRDefault="007C5DCE" w:rsidP="007C5DCE">
      <w:pPr>
        <w:pStyle w:val="PL"/>
        <w:shd w:val="clear" w:color="auto" w:fill="E6E6E6"/>
      </w:pPr>
    </w:p>
    <w:p w14:paraId="3A5A3645" w14:textId="77777777" w:rsidR="007C5DCE" w:rsidRPr="000E4E7F" w:rsidRDefault="007C5DCE" w:rsidP="007C5DCE">
      <w:pPr>
        <w:pStyle w:val="PL"/>
        <w:shd w:val="clear" w:color="auto" w:fill="E6E6E6"/>
      </w:pPr>
      <w:r w:rsidRPr="000E4E7F">
        <w:t>IdleModeMobilityControlInfo-v9e0 ::=</w:t>
      </w:r>
      <w:r w:rsidRPr="000E4E7F">
        <w:tab/>
        <w:t>SEQUENCE {</w:t>
      </w:r>
    </w:p>
    <w:p w14:paraId="31E0BB47" w14:textId="77777777" w:rsidR="007C5DCE" w:rsidRPr="000E4E7F" w:rsidRDefault="007C5DCE" w:rsidP="007C5DCE">
      <w:pPr>
        <w:pStyle w:val="PL"/>
        <w:shd w:val="clear" w:color="auto" w:fill="E6E6E6"/>
      </w:pPr>
      <w:r w:rsidRPr="000E4E7F">
        <w:tab/>
        <w:t>freqPriorityListEUTRA-v9e0</w:t>
      </w:r>
      <w:r w:rsidRPr="000E4E7F">
        <w:tab/>
      </w:r>
      <w:r w:rsidRPr="000E4E7F">
        <w:tab/>
      </w:r>
      <w:r w:rsidRPr="000E4E7F">
        <w:tab/>
        <w:t>SEQUENCE (SIZE (1..maxFreq)) OF FreqPriorityEUTRA-v9e0</w:t>
      </w:r>
    </w:p>
    <w:p w14:paraId="157D4DD7" w14:textId="77777777" w:rsidR="007C5DCE" w:rsidRPr="000E4E7F" w:rsidRDefault="007C5DCE" w:rsidP="007C5DCE">
      <w:pPr>
        <w:pStyle w:val="PL"/>
        <w:shd w:val="clear" w:color="auto" w:fill="E6E6E6"/>
      </w:pPr>
      <w:r w:rsidRPr="000E4E7F">
        <w:t>}</w:t>
      </w:r>
    </w:p>
    <w:p w14:paraId="031FE9AE" w14:textId="77777777" w:rsidR="007C5DCE" w:rsidRPr="000E4E7F" w:rsidRDefault="007C5DCE" w:rsidP="007C5DCE">
      <w:pPr>
        <w:pStyle w:val="PL"/>
        <w:shd w:val="clear" w:color="auto" w:fill="E6E6E6"/>
      </w:pPr>
    </w:p>
    <w:p w14:paraId="7A547101" w14:textId="77777777" w:rsidR="007C5DCE" w:rsidRPr="000E4E7F" w:rsidRDefault="007C5DCE" w:rsidP="007C5DCE">
      <w:pPr>
        <w:pStyle w:val="PL"/>
        <w:shd w:val="clear" w:color="auto" w:fill="E6E6E6"/>
      </w:pPr>
      <w:r w:rsidRPr="000E4E7F">
        <w:t>FreqPriorityListEUTRA ::=</w:t>
      </w:r>
      <w:r w:rsidRPr="000E4E7F">
        <w:tab/>
      </w:r>
      <w:r w:rsidRPr="000E4E7F">
        <w:tab/>
      </w:r>
      <w:r w:rsidRPr="000E4E7F">
        <w:tab/>
        <w:t>SEQUENCE (SIZE (1..maxFreq)) OF FreqPriorityEUTRA</w:t>
      </w:r>
    </w:p>
    <w:p w14:paraId="1480276F" w14:textId="77777777" w:rsidR="007C5DCE" w:rsidRPr="000E4E7F" w:rsidRDefault="007C5DCE" w:rsidP="007C5DCE">
      <w:pPr>
        <w:pStyle w:val="PL"/>
        <w:shd w:val="clear" w:color="auto" w:fill="E6E6E6"/>
      </w:pPr>
    </w:p>
    <w:p w14:paraId="13757F4E" w14:textId="77777777" w:rsidR="007C5DCE" w:rsidRPr="000E4E7F" w:rsidRDefault="007C5DCE" w:rsidP="007C5DCE">
      <w:pPr>
        <w:pStyle w:val="PL"/>
        <w:shd w:val="clear" w:color="auto" w:fill="E6E6E6"/>
        <w:ind w:left="768" w:hanging="768"/>
      </w:pPr>
      <w:r w:rsidRPr="000E4E7F">
        <w:t>FreqPriorityListExtEUTRA-r12 ::=</w:t>
      </w:r>
      <w:r w:rsidRPr="000E4E7F">
        <w:tab/>
      </w:r>
      <w:r w:rsidRPr="000E4E7F">
        <w:tab/>
        <w:t>SEQUENCE (SIZE (1..maxFreq)) OF FreqPriorityEUTRA-r12</w:t>
      </w:r>
    </w:p>
    <w:p w14:paraId="1DA18CBC" w14:textId="77777777" w:rsidR="007C5DCE" w:rsidRPr="000E4E7F" w:rsidRDefault="007C5DCE" w:rsidP="007C5DCE">
      <w:pPr>
        <w:pStyle w:val="PL"/>
        <w:shd w:val="clear" w:color="auto" w:fill="E6E6E6"/>
      </w:pPr>
    </w:p>
    <w:p w14:paraId="59A0C104" w14:textId="77777777" w:rsidR="007C5DCE" w:rsidRPr="000E4E7F" w:rsidRDefault="007C5DCE" w:rsidP="007C5DCE">
      <w:pPr>
        <w:pStyle w:val="PL"/>
        <w:shd w:val="clear" w:color="auto" w:fill="E6E6E6"/>
      </w:pPr>
      <w:r w:rsidRPr="000E4E7F">
        <w:t>FreqPriorityListEUTRA-v1310 ::=</w:t>
      </w:r>
      <w:r w:rsidRPr="000E4E7F">
        <w:tab/>
      </w:r>
      <w:r w:rsidRPr="000E4E7F">
        <w:tab/>
      </w:r>
      <w:r w:rsidRPr="000E4E7F">
        <w:tab/>
        <w:t>SEQUENCE (SIZE (1..maxFreq)) OF FreqPriorityEUTRA-v1310</w:t>
      </w:r>
    </w:p>
    <w:p w14:paraId="0719A38D" w14:textId="77777777" w:rsidR="007C5DCE" w:rsidRPr="000E4E7F" w:rsidRDefault="007C5DCE" w:rsidP="007C5DCE">
      <w:pPr>
        <w:pStyle w:val="PL"/>
        <w:shd w:val="clear" w:color="auto" w:fill="E6E6E6"/>
      </w:pPr>
    </w:p>
    <w:p w14:paraId="7DA41DAE" w14:textId="77777777" w:rsidR="007C5DCE" w:rsidRPr="000E4E7F" w:rsidRDefault="007C5DCE" w:rsidP="007C5DCE">
      <w:pPr>
        <w:pStyle w:val="PL"/>
        <w:shd w:val="clear" w:color="auto" w:fill="E6E6E6"/>
        <w:tabs>
          <w:tab w:val="clear" w:pos="768"/>
          <w:tab w:val="left" w:pos="851"/>
        </w:tabs>
      </w:pPr>
      <w:r w:rsidRPr="000E4E7F">
        <w:t>FreqPriorityListExtEUTRA-v1310 ::=</w:t>
      </w:r>
      <w:r w:rsidRPr="000E4E7F">
        <w:tab/>
      </w:r>
      <w:r w:rsidRPr="000E4E7F">
        <w:tab/>
        <w:t>SEQUENCE (SIZE (1..maxFreq)) OF FreqPriorityEUTRA-v1310</w:t>
      </w:r>
    </w:p>
    <w:p w14:paraId="1C1384AA" w14:textId="77777777" w:rsidR="007C5DCE" w:rsidRPr="000E4E7F" w:rsidRDefault="007C5DCE" w:rsidP="007C5DCE">
      <w:pPr>
        <w:pStyle w:val="PL"/>
        <w:shd w:val="clear" w:color="auto" w:fill="E6E6E6"/>
      </w:pPr>
    </w:p>
    <w:p w14:paraId="33D52954" w14:textId="77777777" w:rsidR="007C5DCE" w:rsidRPr="000E4E7F" w:rsidRDefault="007C5DCE" w:rsidP="007C5DCE">
      <w:pPr>
        <w:pStyle w:val="PL"/>
        <w:shd w:val="clear" w:color="auto" w:fill="E6E6E6"/>
      </w:pPr>
      <w:r w:rsidRPr="000E4E7F">
        <w:t>FreqPriorityEUTRA ::=</w:t>
      </w:r>
      <w:r w:rsidRPr="000E4E7F">
        <w:tab/>
      </w:r>
      <w:r w:rsidRPr="000E4E7F">
        <w:tab/>
      </w:r>
      <w:r w:rsidRPr="000E4E7F">
        <w:tab/>
      </w:r>
      <w:r w:rsidRPr="000E4E7F">
        <w:tab/>
        <w:t>SEQUENCE {</w:t>
      </w:r>
    </w:p>
    <w:p w14:paraId="139F3E81"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ARFCN-ValueEUTRA,</w:t>
      </w:r>
    </w:p>
    <w:p w14:paraId="5F2D9D2C"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73F397AB" w14:textId="77777777" w:rsidR="007C5DCE" w:rsidRPr="000E4E7F" w:rsidRDefault="007C5DCE" w:rsidP="007C5DCE">
      <w:pPr>
        <w:pStyle w:val="PL"/>
        <w:shd w:val="clear" w:color="auto" w:fill="E6E6E6"/>
      </w:pPr>
      <w:r w:rsidRPr="000E4E7F">
        <w:t>}</w:t>
      </w:r>
    </w:p>
    <w:p w14:paraId="630E7088" w14:textId="77777777" w:rsidR="007C5DCE" w:rsidRPr="000E4E7F" w:rsidRDefault="007C5DCE" w:rsidP="007C5DCE">
      <w:pPr>
        <w:pStyle w:val="PL"/>
        <w:shd w:val="clear" w:color="auto" w:fill="E6E6E6"/>
      </w:pPr>
    </w:p>
    <w:p w14:paraId="3C000386" w14:textId="77777777" w:rsidR="007C5DCE" w:rsidRPr="000E4E7F" w:rsidRDefault="007C5DCE" w:rsidP="007C5DCE">
      <w:pPr>
        <w:pStyle w:val="PL"/>
        <w:shd w:val="clear" w:color="auto" w:fill="E6E6E6"/>
      </w:pPr>
      <w:r w:rsidRPr="000E4E7F">
        <w:t>FreqPriorityEUTRA-v9e0 ::=</w:t>
      </w:r>
      <w:r w:rsidRPr="000E4E7F">
        <w:tab/>
      </w:r>
      <w:r w:rsidRPr="000E4E7F">
        <w:tab/>
      </w:r>
      <w:r w:rsidRPr="000E4E7F">
        <w:tab/>
        <w:t>SEQUENCE {</w:t>
      </w:r>
    </w:p>
    <w:p w14:paraId="6793F7A8" w14:textId="77777777" w:rsidR="007C5DCE" w:rsidRPr="000E4E7F" w:rsidRDefault="007C5DCE" w:rsidP="007C5DCE">
      <w:pPr>
        <w:pStyle w:val="PL"/>
        <w:shd w:val="clear" w:color="auto" w:fill="E6E6E6"/>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EARFCN-max</w:t>
      </w:r>
    </w:p>
    <w:p w14:paraId="3290C8EA" w14:textId="77777777" w:rsidR="007C5DCE" w:rsidRPr="000E4E7F" w:rsidRDefault="007C5DCE" w:rsidP="007C5DCE">
      <w:pPr>
        <w:pStyle w:val="PL"/>
        <w:shd w:val="clear" w:color="auto" w:fill="E6E6E6"/>
      </w:pPr>
      <w:r w:rsidRPr="000E4E7F">
        <w:t>}</w:t>
      </w:r>
    </w:p>
    <w:p w14:paraId="77788D86" w14:textId="77777777" w:rsidR="007C5DCE" w:rsidRPr="000E4E7F" w:rsidRDefault="007C5DCE" w:rsidP="007C5DCE">
      <w:pPr>
        <w:pStyle w:val="PL"/>
        <w:shd w:val="clear" w:color="auto" w:fill="E6E6E6"/>
      </w:pPr>
    </w:p>
    <w:p w14:paraId="66DA49AF" w14:textId="77777777" w:rsidR="007C5DCE" w:rsidRPr="000E4E7F" w:rsidRDefault="007C5DCE" w:rsidP="007C5DCE">
      <w:pPr>
        <w:pStyle w:val="PL"/>
        <w:shd w:val="clear" w:color="auto" w:fill="E6E6E6"/>
      </w:pPr>
      <w:r w:rsidRPr="000E4E7F">
        <w:t>FreqPriorityEUTRA-r12 ::=</w:t>
      </w:r>
      <w:r w:rsidRPr="000E4E7F">
        <w:tab/>
      </w:r>
      <w:r w:rsidRPr="000E4E7F">
        <w:tab/>
      </w:r>
      <w:r w:rsidRPr="000E4E7F">
        <w:tab/>
      </w:r>
      <w:r w:rsidRPr="000E4E7F">
        <w:tab/>
        <w:t>SEQUENCE {</w:t>
      </w:r>
    </w:p>
    <w:p w14:paraId="5F49B017" w14:textId="77777777" w:rsidR="007C5DCE" w:rsidRPr="000E4E7F" w:rsidRDefault="007C5DCE" w:rsidP="007C5DCE">
      <w:pPr>
        <w:pStyle w:val="PL"/>
        <w:shd w:val="clear" w:color="auto" w:fill="E6E6E6"/>
      </w:pPr>
      <w:r w:rsidRPr="000E4E7F">
        <w:tab/>
        <w:t>carrierFreq-r12</w:t>
      </w:r>
      <w:r w:rsidRPr="000E4E7F">
        <w:tab/>
      </w:r>
      <w:r w:rsidRPr="000E4E7F">
        <w:tab/>
      </w:r>
      <w:r w:rsidRPr="000E4E7F">
        <w:tab/>
      </w:r>
      <w:r w:rsidRPr="000E4E7F">
        <w:tab/>
      </w:r>
      <w:r w:rsidRPr="000E4E7F">
        <w:tab/>
      </w:r>
      <w:r w:rsidRPr="000E4E7F">
        <w:tab/>
      </w:r>
      <w:r w:rsidRPr="000E4E7F">
        <w:tab/>
        <w:t>ARFCN-ValueEUTRA-r9,</w:t>
      </w:r>
    </w:p>
    <w:p w14:paraId="28F54350" w14:textId="77777777" w:rsidR="007C5DCE" w:rsidRPr="000E4E7F" w:rsidRDefault="007C5DCE" w:rsidP="007C5DCE">
      <w:pPr>
        <w:pStyle w:val="PL"/>
        <w:shd w:val="clear" w:color="auto" w:fill="E6E6E6"/>
      </w:pPr>
      <w:r w:rsidRPr="000E4E7F">
        <w:tab/>
        <w:t>cellReselectionPriority-r12</w:t>
      </w:r>
      <w:r w:rsidRPr="000E4E7F">
        <w:tab/>
      </w:r>
      <w:r w:rsidRPr="000E4E7F">
        <w:tab/>
      </w:r>
      <w:r w:rsidRPr="000E4E7F">
        <w:tab/>
      </w:r>
      <w:r w:rsidRPr="000E4E7F">
        <w:tab/>
        <w:t>CellReselectionPriority</w:t>
      </w:r>
    </w:p>
    <w:p w14:paraId="64242F8C" w14:textId="77777777" w:rsidR="007C5DCE" w:rsidRPr="000E4E7F" w:rsidRDefault="007C5DCE" w:rsidP="007C5DCE">
      <w:pPr>
        <w:pStyle w:val="PL"/>
        <w:shd w:val="clear" w:color="auto" w:fill="E6E6E6"/>
      </w:pPr>
      <w:r w:rsidRPr="000E4E7F">
        <w:t>}</w:t>
      </w:r>
    </w:p>
    <w:p w14:paraId="5B4105BE" w14:textId="77777777" w:rsidR="007C5DCE" w:rsidRPr="000E4E7F" w:rsidRDefault="007C5DCE" w:rsidP="007C5DCE">
      <w:pPr>
        <w:pStyle w:val="PL"/>
        <w:shd w:val="clear" w:color="auto" w:fill="E6E6E6"/>
      </w:pPr>
    </w:p>
    <w:p w14:paraId="68863BD6" w14:textId="77777777" w:rsidR="007C5DCE" w:rsidRPr="000E4E7F" w:rsidRDefault="007C5DCE" w:rsidP="007C5DCE">
      <w:pPr>
        <w:pStyle w:val="PL"/>
        <w:shd w:val="clear" w:color="auto" w:fill="E6E6E6"/>
      </w:pPr>
      <w:r w:rsidRPr="000E4E7F">
        <w:t>FreqPriorityEUTRA-v1310 ::=</w:t>
      </w:r>
      <w:r w:rsidRPr="000E4E7F">
        <w:tab/>
      </w:r>
      <w:r w:rsidRPr="000E4E7F">
        <w:tab/>
      </w:r>
      <w:r w:rsidRPr="000E4E7F">
        <w:tab/>
      </w:r>
      <w:r w:rsidRPr="000E4E7F">
        <w:tab/>
        <w:t>SEQUENCE {</w:t>
      </w:r>
    </w:p>
    <w:p w14:paraId="00B27D94" w14:textId="77777777" w:rsidR="007C5DCE" w:rsidRPr="000E4E7F" w:rsidRDefault="007C5DCE" w:rsidP="007C5DCE">
      <w:pPr>
        <w:pStyle w:val="PL"/>
        <w:shd w:val="clear" w:color="auto" w:fill="E6E6E6"/>
      </w:pPr>
      <w:r w:rsidRPr="000E4E7F">
        <w:tab/>
        <w:t>cellReselectionSubPriority-r13</w:t>
      </w:r>
      <w:r w:rsidRPr="000E4E7F">
        <w:tab/>
      </w:r>
      <w:r w:rsidRPr="000E4E7F">
        <w:tab/>
      </w:r>
      <w:r w:rsidRPr="000E4E7F">
        <w:tab/>
      </w:r>
      <w:r w:rsidRPr="000E4E7F">
        <w:tab/>
        <w:t>CellReselectionSubPriority-r13</w:t>
      </w:r>
      <w:r w:rsidRPr="000E4E7F">
        <w:tab/>
      </w:r>
      <w:r w:rsidRPr="000E4E7F">
        <w:tab/>
        <w:t>OPTIONAL</w:t>
      </w:r>
      <w:r w:rsidRPr="000E4E7F">
        <w:tab/>
      </w:r>
      <w:r w:rsidRPr="000E4E7F">
        <w:tab/>
        <w:t>-- Need ON</w:t>
      </w:r>
    </w:p>
    <w:p w14:paraId="5A883B67" w14:textId="77777777" w:rsidR="007C5DCE" w:rsidRPr="000E4E7F" w:rsidRDefault="007C5DCE" w:rsidP="007C5DCE">
      <w:pPr>
        <w:pStyle w:val="PL"/>
        <w:shd w:val="clear" w:color="auto" w:fill="E6E6E6"/>
      </w:pPr>
      <w:r w:rsidRPr="000E4E7F">
        <w:t>}</w:t>
      </w:r>
    </w:p>
    <w:p w14:paraId="375BD7CE" w14:textId="77777777" w:rsidR="007C5DCE" w:rsidRPr="000E4E7F" w:rsidRDefault="007C5DCE" w:rsidP="007C5DCE">
      <w:pPr>
        <w:pStyle w:val="PL"/>
        <w:shd w:val="clear" w:color="auto" w:fill="E6E6E6"/>
      </w:pPr>
    </w:p>
    <w:p w14:paraId="5972C2AA" w14:textId="77777777" w:rsidR="007C5DCE" w:rsidRPr="000E4E7F" w:rsidRDefault="007C5DCE" w:rsidP="007C5DCE">
      <w:pPr>
        <w:pStyle w:val="PL"/>
        <w:shd w:val="clear" w:color="auto" w:fill="E6E6E6"/>
      </w:pPr>
      <w:r w:rsidRPr="000E4E7F">
        <w:t>FreqPriorityListNR-r15 ::=</w:t>
      </w:r>
      <w:r w:rsidRPr="000E4E7F">
        <w:tab/>
      </w:r>
      <w:r w:rsidRPr="000E4E7F">
        <w:tab/>
        <w:t>SEQUENCE (SIZE (1..maxFreq)) OF FreqPriorityNR-r15</w:t>
      </w:r>
    </w:p>
    <w:p w14:paraId="22A2E2E1" w14:textId="77777777" w:rsidR="007C5DCE" w:rsidRPr="000E4E7F" w:rsidRDefault="007C5DCE" w:rsidP="007C5DCE">
      <w:pPr>
        <w:pStyle w:val="PL"/>
        <w:shd w:val="clear" w:color="auto" w:fill="E6E6E6"/>
      </w:pPr>
    </w:p>
    <w:p w14:paraId="5DE69386" w14:textId="77777777" w:rsidR="007C5DCE" w:rsidRPr="000E4E7F" w:rsidRDefault="007C5DCE" w:rsidP="007C5DCE">
      <w:pPr>
        <w:pStyle w:val="PL"/>
        <w:shd w:val="clear" w:color="auto" w:fill="E6E6E6"/>
      </w:pPr>
      <w:r w:rsidRPr="000E4E7F">
        <w:t>FreqPriorityNR-r15 ::=</w:t>
      </w:r>
      <w:r w:rsidRPr="000E4E7F">
        <w:tab/>
      </w:r>
      <w:r w:rsidRPr="000E4E7F">
        <w:tab/>
      </w:r>
      <w:r w:rsidRPr="000E4E7F">
        <w:tab/>
        <w:t>SEQUENCE {</w:t>
      </w:r>
    </w:p>
    <w:p w14:paraId="71B667F3" w14:textId="77777777" w:rsidR="007C5DCE" w:rsidRPr="000E4E7F" w:rsidRDefault="007C5DCE" w:rsidP="007C5DCE">
      <w:pPr>
        <w:pStyle w:val="PL"/>
        <w:shd w:val="clear" w:color="auto" w:fill="E6E6E6"/>
      </w:pPr>
      <w:r w:rsidRPr="000E4E7F">
        <w:tab/>
        <w:t>carrierFreq-r15</w:t>
      </w:r>
      <w:r w:rsidRPr="000E4E7F">
        <w:tab/>
      </w:r>
      <w:r w:rsidRPr="000E4E7F">
        <w:tab/>
      </w:r>
      <w:r w:rsidRPr="000E4E7F">
        <w:tab/>
      </w:r>
      <w:r w:rsidRPr="000E4E7F">
        <w:tab/>
      </w:r>
      <w:r w:rsidRPr="000E4E7F">
        <w:tab/>
      </w:r>
      <w:r w:rsidRPr="000E4E7F">
        <w:tab/>
        <w:t>ARFCN-ValueNR-r15,</w:t>
      </w:r>
    </w:p>
    <w:p w14:paraId="7DBEC12C" w14:textId="77777777" w:rsidR="007C5DCE" w:rsidRPr="000E4E7F" w:rsidRDefault="007C5DCE" w:rsidP="007C5DCE">
      <w:pPr>
        <w:pStyle w:val="PL"/>
        <w:shd w:val="clear" w:color="auto" w:fill="E6E6E6"/>
      </w:pPr>
      <w:r w:rsidRPr="000E4E7F">
        <w:tab/>
        <w:t>cellReselectionPriority-r15</w:t>
      </w:r>
      <w:r w:rsidRPr="000E4E7F">
        <w:tab/>
      </w:r>
      <w:r w:rsidRPr="000E4E7F">
        <w:tab/>
      </w:r>
      <w:r w:rsidRPr="000E4E7F">
        <w:tab/>
        <w:t>CellReselectionPriority,</w:t>
      </w:r>
    </w:p>
    <w:p w14:paraId="1A05A468" w14:textId="77777777" w:rsidR="007C5DCE" w:rsidRPr="000E4E7F" w:rsidRDefault="007C5DCE" w:rsidP="007C5DCE">
      <w:pPr>
        <w:pStyle w:val="PL"/>
        <w:shd w:val="clear" w:color="auto" w:fill="E6E6E6"/>
      </w:pPr>
      <w:r w:rsidRPr="000E4E7F">
        <w:tab/>
        <w:t>cellReselectionSubPriority-r15</w:t>
      </w:r>
      <w:r w:rsidRPr="000E4E7F">
        <w:tab/>
      </w:r>
      <w:r w:rsidRPr="000E4E7F">
        <w:tab/>
        <w:t>CellReselectionSubPriority-r13</w:t>
      </w:r>
      <w:r w:rsidRPr="000E4E7F">
        <w:tab/>
      </w:r>
      <w:r w:rsidRPr="000E4E7F">
        <w:tab/>
        <w:t>OPTIONAL</w:t>
      </w:r>
      <w:r w:rsidRPr="000E4E7F">
        <w:tab/>
      </w:r>
      <w:r w:rsidRPr="000E4E7F">
        <w:tab/>
        <w:t>-- Need OR</w:t>
      </w:r>
    </w:p>
    <w:p w14:paraId="6580E127" w14:textId="77777777" w:rsidR="007C5DCE" w:rsidRPr="000E4E7F" w:rsidRDefault="007C5DCE" w:rsidP="007C5DCE">
      <w:pPr>
        <w:pStyle w:val="PL"/>
        <w:shd w:val="clear" w:color="auto" w:fill="E6E6E6"/>
      </w:pPr>
      <w:r w:rsidRPr="000E4E7F">
        <w:t>}</w:t>
      </w:r>
    </w:p>
    <w:p w14:paraId="1C4A77ED" w14:textId="77777777" w:rsidR="007C5DCE" w:rsidRPr="000E4E7F" w:rsidRDefault="007C5DCE" w:rsidP="007C5DCE">
      <w:pPr>
        <w:pStyle w:val="PL"/>
        <w:shd w:val="clear" w:color="auto" w:fill="E6E6E6"/>
      </w:pPr>
    </w:p>
    <w:p w14:paraId="6FE78202" w14:textId="77777777" w:rsidR="007C5DCE" w:rsidRPr="000E4E7F" w:rsidRDefault="007C5DCE" w:rsidP="007C5DCE">
      <w:pPr>
        <w:pStyle w:val="PL"/>
        <w:shd w:val="clear" w:color="auto" w:fill="E6E6E6"/>
      </w:pPr>
      <w:r w:rsidRPr="000E4E7F">
        <w:t>FreqsPriorityListGERAN ::=</w:t>
      </w:r>
      <w:r w:rsidRPr="000E4E7F">
        <w:tab/>
      </w:r>
      <w:r w:rsidRPr="000E4E7F">
        <w:tab/>
      </w:r>
      <w:r w:rsidRPr="000E4E7F">
        <w:tab/>
        <w:t>SEQUENCE (SIZE (1..maxGNFG)) OF FreqsPriorityGERAN</w:t>
      </w:r>
    </w:p>
    <w:p w14:paraId="1F73686F" w14:textId="77777777" w:rsidR="007C5DCE" w:rsidRPr="000E4E7F" w:rsidRDefault="007C5DCE" w:rsidP="007C5DCE">
      <w:pPr>
        <w:pStyle w:val="PL"/>
        <w:shd w:val="clear" w:color="auto" w:fill="E6E6E6"/>
      </w:pPr>
    </w:p>
    <w:p w14:paraId="297A3EC5" w14:textId="77777777" w:rsidR="007C5DCE" w:rsidRPr="000E4E7F" w:rsidRDefault="007C5DCE" w:rsidP="007C5DCE">
      <w:pPr>
        <w:pStyle w:val="PL"/>
        <w:shd w:val="clear" w:color="auto" w:fill="E6E6E6"/>
      </w:pPr>
      <w:r w:rsidRPr="000E4E7F">
        <w:t>FreqsPriorityGERAN ::=</w:t>
      </w:r>
      <w:r w:rsidRPr="000E4E7F">
        <w:tab/>
      </w:r>
      <w:r w:rsidRPr="000E4E7F">
        <w:tab/>
      </w:r>
      <w:r w:rsidRPr="000E4E7F">
        <w:tab/>
      </w:r>
      <w:r w:rsidRPr="000E4E7F">
        <w:tab/>
        <w:t>SEQUENCE {</w:t>
      </w:r>
    </w:p>
    <w:p w14:paraId="51C6DA3E" w14:textId="77777777" w:rsidR="007C5DCE" w:rsidRPr="000E4E7F" w:rsidRDefault="007C5DCE" w:rsidP="007C5DCE">
      <w:pPr>
        <w:pStyle w:val="PL"/>
        <w:shd w:val="clear" w:color="auto" w:fill="E6E6E6"/>
      </w:pPr>
      <w:r w:rsidRPr="000E4E7F">
        <w:tab/>
        <w:t>carrierFreqs</w:t>
      </w:r>
      <w:r w:rsidRPr="000E4E7F">
        <w:tab/>
      </w:r>
      <w:r w:rsidRPr="000E4E7F">
        <w:tab/>
      </w:r>
      <w:r w:rsidRPr="000E4E7F">
        <w:tab/>
      </w:r>
      <w:r w:rsidRPr="000E4E7F">
        <w:tab/>
      </w:r>
      <w:r w:rsidRPr="000E4E7F">
        <w:tab/>
      </w:r>
      <w:r w:rsidRPr="000E4E7F">
        <w:tab/>
        <w:t>CarrierFreqsGERAN,</w:t>
      </w:r>
    </w:p>
    <w:p w14:paraId="54AF4BB9"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3F8D1D2" w14:textId="77777777" w:rsidR="007C5DCE" w:rsidRPr="000E4E7F" w:rsidRDefault="007C5DCE" w:rsidP="007C5DCE">
      <w:pPr>
        <w:pStyle w:val="PL"/>
        <w:shd w:val="clear" w:color="auto" w:fill="E6E6E6"/>
      </w:pPr>
      <w:r w:rsidRPr="000E4E7F">
        <w:t>}</w:t>
      </w:r>
    </w:p>
    <w:p w14:paraId="5B96486B" w14:textId="77777777" w:rsidR="007C5DCE" w:rsidRPr="000E4E7F" w:rsidRDefault="007C5DCE" w:rsidP="007C5DCE">
      <w:pPr>
        <w:pStyle w:val="PL"/>
        <w:shd w:val="clear" w:color="auto" w:fill="E6E6E6"/>
      </w:pPr>
    </w:p>
    <w:p w14:paraId="2F6516A0" w14:textId="77777777" w:rsidR="007C5DCE" w:rsidRPr="000E4E7F" w:rsidRDefault="007C5DCE" w:rsidP="007C5DCE">
      <w:pPr>
        <w:pStyle w:val="PL"/>
        <w:shd w:val="clear" w:color="auto" w:fill="E6E6E6"/>
      </w:pPr>
      <w:r w:rsidRPr="000E4E7F">
        <w:t>FreqPriorityListUTRA-FDD ::=</w:t>
      </w:r>
      <w:r w:rsidRPr="000E4E7F">
        <w:tab/>
      </w:r>
      <w:r w:rsidRPr="000E4E7F">
        <w:tab/>
        <w:t>SEQUENCE (SIZE (1..maxUTRA-FDD-Carrier)) OF FreqPriorityUTRA-FDD</w:t>
      </w:r>
    </w:p>
    <w:p w14:paraId="5421C53A" w14:textId="77777777" w:rsidR="007C5DCE" w:rsidRPr="000E4E7F" w:rsidRDefault="007C5DCE" w:rsidP="007C5DCE">
      <w:pPr>
        <w:pStyle w:val="PL"/>
        <w:shd w:val="clear" w:color="auto" w:fill="E6E6E6"/>
      </w:pPr>
    </w:p>
    <w:p w14:paraId="2E981864" w14:textId="77777777" w:rsidR="007C5DCE" w:rsidRPr="000E4E7F" w:rsidRDefault="007C5DCE" w:rsidP="007C5DCE">
      <w:pPr>
        <w:pStyle w:val="PL"/>
        <w:shd w:val="clear" w:color="auto" w:fill="E6E6E6"/>
      </w:pPr>
      <w:r w:rsidRPr="000E4E7F">
        <w:t>FreqPriorityUTRA-FDD ::=</w:t>
      </w:r>
      <w:r w:rsidRPr="000E4E7F">
        <w:tab/>
      </w:r>
      <w:r w:rsidRPr="000E4E7F">
        <w:tab/>
      </w:r>
      <w:r w:rsidRPr="000E4E7F">
        <w:tab/>
        <w:t>SEQUENCE {</w:t>
      </w:r>
    </w:p>
    <w:p w14:paraId="1BEC7166"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ARFCN-ValueUTRA,</w:t>
      </w:r>
    </w:p>
    <w:p w14:paraId="58C70AF4"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6FC159E" w14:textId="77777777" w:rsidR="007C5DCE" w:rsidRPr="000E4E7F" w:rsidRDefault="007C5DCE" w:rsidP="007C5DCE">
      <w:pPr>
        <w:pStyle w:val="PL"/>
        <w:shd w:val="clear" w:color="auto" w:fill="E6E6E6"/>
      </w:pPr>
      <w:r w:rsidRPr="000E4E7F">
        <w:t>}</w:t>
      </w:r>
    </w:p>
    <w:p w14:paraId="6FD64C93" w14:textId="77777777" w:rsidR="007C5DCE" w:rsidRPr="000E4E7F" w:rsidRDefault="007C5DCE" w:rsidP="007C5DCE">
      <w:pPr>
        <w:pStyle w:val="PL"/>
        <w:shd w:val="clear" w:color="auto" w:fill="E6E6E6"/>
      </w:pPr>
    </w:p>
    <w:p w14:paraId="0B449F1D" w14:textId="77777777" w:rsidR="007C5DCE" w:rsidRPr="000E4E7F" w:rsidRDefault="007C5DCE" w:rsidP="007C5DCE">
      <w:pPr>
        <w:pStyle w:val="PL"/>
        <w:shd w:val="clear" w:color="auto" w:fill="E6E6E6"/>
      </w:pPr>
      <w:r w:rsidRPr="000E4E7F">
        <w:lastRenderedPageBreak/>
        <w:t>FreqPriorityListUTRA-TDD ::=</w:t>
      </w:r>
      <w:r w:rsidRPr="000E4E7F">
        <w:tab/>
      </w:r>
      <w:r w:rsidRPr="000E4E7F">
        <w:tab/>
        <w:t>SEQUENCE (SIZE (1..maxUTRA-TDD-Carrier)) OF FreqPriorityUTRA-TDD</w:t>
      </w:r>
    </w:p>
    <w:p w14:paraId="6298CAD0" w14:textId="77777777" w:rsidR="007C5DCE" w:rsidRPr="000E4E7F" w:rsidRDefault="007C5DCE" w:rsidP="007C5DCE">
      <w:pPr>
        <w:pStyle w:val="PL"/>
        <w:shd w:val="clear" w:color="auto" w:fill="E6E6E6"/>
      </w:pPr>
    </w:p>
    <w:p w14:paraId="1AA97F02" w14:textId="77777777" w:rsidR="007C5DCE" w:rsidRPr="000E4E7F" w:rsidRDefault="007C5DCE" w:rsidP="007C5DCE">
      <w:pPr>
        <w:pStyle w:val="PL"/>
        <w:shd w:val="clear" w:color="auto" w:fill="E6E6E6"/>
      </w:pPr>
      <w:r w:rsidRPr="000E4E7F">
        <w:t>FreqPriorityUTRA-TDD ::=</w:t>
      </w:r>
      <w:r w:rsidRPr="000E4E7F">
        <w:tab/>
      </w:r>
      <w:r w:rsidRPr="000E4E7F">
        <w:tab/>
      </w:r>
      <w:r w:rsidRPr="000E4E7F">
        <w:tab/>
        <w:t>SEQUENCE {</w:t>
      </w:r>
    </w:p>
    <w:p w14:paraId="737A2359"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ARFCN-ValueUTRA,</w:t>
      </w:r>
    </w:p>
    <w:p w14:paraId="2FAB134E"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5110687C" w14:textId="77777777" w:rsidR="007C5DCE" w:rsidRPr="000E4E7F" w:rsidRDefault="007C5DCE" w:rsidP="007C5DCE">
      <w:pPr>
        <w:pStyle w:val="PL"/>
        <w:shd w:val="clear" w:color="auto" w:fill="E6E6E6"/>
      </w:pPr>
      <w:r w:rsidRPr="000E4E7F">
        <w:t>}</w:t>
      </w:r>
    </w:p>
    <w:p w14:paraId="7D852C05" w14:textId="77777777" w:rsidR="007C5DCE" w:rsidRPr="000E4E7F" w:rsidRDefault="007C5DCE" w:rsidP="007C5DCE">
      <w:pPr>
        <w:pStyle w:val="PL"/>
        <w:shd w:val="clear" w:color="auto" w:fill="E6E6E6"/>
      </w:pPr>
    </w:p>
    <w:p w14:paraId="78F6A6E3" w14:textId="77777777" w:rsidR="007C5DCE" w:rsidRPr="000E4E7F" w:rsidRDefault="007C5DCE" w:rsidP="007C5DCE">
      <w:pPr>
        <w:pStyle w:val="PL"/>
        <w:shd w:val="clear" w:color="auto" w:fill="E6E6E6"/>
      </w:pPr>
      <w:r w:rsidRPr="000E4E7F">
        <w:t>BandClassPriorityListHRPD ::=</w:t>
      </w:r>
      <w:r w:rsidRPr="000E4E7F">
        <w:tab/>
      </w:r>
      <w:r w:rsidRPr="000E4E7F">
        <w:tab/>
        <w:t>SEQUENCE (SIZE (1..maxCDMA-BandClass)) OF BandClassPriorityHRPD</w:t>
      </w:r>
    </w:p>
    <w:p w14:paraId="296D4209" w14:textId="77777777" w:rsidR="007C5DCE" w:rsidRPr="000E4E7F" w:rsidRDefault="007C5DCE" w:rsidP="007C5DCE">
      <w:pPr>
        <w:pStyle w:val="PL"/>
        <w:shd w:val="clear" w:color="auto" w:fill="E6E6E6"/>
      </w:pPr>
    </w:p>
    <w:p w14:paraId="5F8B1894" w14:textId="77777777" w:rsidR="007C5DCE" w:rsidRPr="000E4E7F" w:rsidRDefault="007C5DCE" w:rsidP="007C5DCE">
      <w:pPr>
        <w:pStyle w:val="PL"/>
        <w:shd w:val="clear" w:color="auto" w:fill="E6E6E6"/>
      </w:pPr>
      <w:r w:rsidRPr="000E4E7F">
        <w:t>BandClassPriorityHRPD ::=</w:t>
      </w:r>
      <w:r w:rsidRPr="000E4E7F">
        <w:tab/>
      </w:r>
      <w:r w:rsidRPr="000E4E7F">
        <w:tab/>
      </w:r>
      <w:r w:rsidRPr="000E4E7F">
        <w:tab/>
        <w:t>SEQUENCE {</w:t>
      </w:r>
    </w:p>
    <w:p w14:paraId="763AC047" w14:textId="77777777" w:rsidR="007C5DCE" w:rsidRPr="000E4E7F" w:rsidRDefault="007C5DCE" w:rsidP="007C5DCE">
      <w:pPr>
        <w:pStyle w:val="PL"/>
        <w:shd w:val="clear" w:color="auto" w:fill="E6E6E6"/>
      </w:pPr>
      <w:r w:rsidRPr="000E4E7F">
        <w:tab/>
        <w:t>bandClass</w:t>
      </w:r>
      <w:r w:rsidRPr="000E4E7F">
        <w:tab/>
      </w:r>
      <w:r w:rsidRPr="000E4E7F">
        <w:tab/>
      </w:r>
      <w:r w:rsidRPr="000E4E7F">
        <w:tab/>
      </w:r>
      <w:r w:rsidRPr="000E4E7F">
        <w:tab/>
      </w:r>
      <w:r w:rsidRPr="000E4E7F">
        <w:tab/>
      </w:r>
      <w:r w:rsidRPr="000E4E7F">
        <w:tab/>
      </w:r>
      <w:r w:rsidRPr="000E4E7F">
        <w:tab/>
        <w:t>BandclassCDMA2000,</w:t>
      </w:r>
    </w:p>
    <w:p w14:paraId="46EF4DD1"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58925A9" w14:textId="77777777" w:rsidR="007C5DCE" w:rsidRPr="000E4E7F" w:rsidRDefault="007C5DCE" w:rsidP="007C5DCE">
      <w:pPr>
        <w:pStyle w:val="PL"/>
        <w:shd w:val="clear" w:color="auto" w:fill="E6E6E6"/>
      </w:pPr>
      <w:r w:rsidRPr="000E4E7F">
        <w:t>}</w:t>
      </w:r>
    </w:p>
    <w:p w14:paraId="5976C352" w14:textId="77777777" w:rsidR="007C5DCE" w:rsidRPr="000E4E7F" w:rsidRDefault="007C5DCE" w:rsidP="007C5DCE">
      <w:pPr>
        <w:pStyle w:val="PL"/>
        <w:shd w:val="clear" w:color="auto" w:fill="E6E6E6"/>
      </w:pPr>
    </w:p>
    <w:p w14:paraId="3C301574" w14:textId="77777777" w:rsidR="007C5DCE" w:rsidRPr="000E4E7F" w:rsidRDefault="007C5DCE" w:rsidP="007C5DCE">
      <w:pPr>
        <w:pStyle w:val="PL"/>
        <w:shd w:val="clear" w:color="auto" w:fill="E6E6E6"/>
      </w:pPr>
      <w:r w:rsidRPr="000E4E7F">
        <w:t>BandClassPriorityList1XRTT ::=</w:t>
      </w:r>
      <w:r w:rsidRPr="000E4E7F">
        <w:tab/>
        <w:t>SEQUENCE (SIZE (1..maxCDMA-BandClass)) OF BandClassPriority1XRTT</w:t>
      </w:r>
    </w:p>
    <w:p w14:paraId="1BB3D5DD" w14:textId="77777777" w:rsidR="007C5DCE" w:rsidRPr="000E4E7F" w:rsidRDefault="007C5DCE" w:rsidP="007C5DCE">
      <w:pPr>
        <w:pStyle w:val="PL"/>
        <w:shd w:val="clear" w:color="auto" w:fill="E6E6E6"/>
      </w:pPr>
    </w:p>
    <w:p w14:paraId="5D204724" w14:textId="77777777" w:rsidR="007C5DCE" w:rsidRPr="000E4E7F" w:rsidRDefault="007C5DCE" w:rsidP="007C5DCE">
      <w:pPr>
        <w:pStyle w:val="PL"/>
        <w:shd w:val="clear" w:color="auto" w:fill="E6E6E6"/>
      </w:pPr>
      <w:r w:rsidRPr="000E4E7F">
        <w:t>BandClassPriority1XRTT ::=</w:t>
      </w:r>
      <w:r w:rsidRPr="000E4E7F">
        <w:tab/>
      </w:r>
      <w:r w:rsidRPr="000E4E7F">
        <w:tab/>
      </w:r>
      <w:r w:rsidRPr="000E4E7F">
        <w:tab/>
        <w:t>SEQUENCE {</w:t>
      </w:r>
    </w:p>
    <w:p w14:paraId="3A561156" w14:textId="77777777" w:rsidR="007C5DCE" w:rsidRPr="000E4E7F" w:rsidRDefault="007C5DCE" w:rsidP="007C5DCE">
      <w:pPr>
        <w:pStyle w:val="PL"/>
        <w:shd w:val="clear" w:color="auto" w:fill="E6E6E6"/>
      </w:pPr>
      <w:r w:rsidRPr="000E4E7F">
        <w:tab/>
        <w:t>bandClass</w:t>
      </w:r>
      <w:r w:rsidRPr="000E4E7F">
        <w:tab/>
      </w:r>
      <w:r w:rsidRPr="000E4E7F">
        <w:tab/>
      </w:r>
      <w:r w:rsidRPr="000E4E7F">
        <w:tab/>
      </w:r>
      <w:r w:rsidRPr="000E4E7F">
        <w:tab/>
      </w:r>
      <w:r w:rsidRPr="000E4E7F">
        <w:tab/>
      </w:r>
      <w:r w:rsidRPr="000E4E7F">
        <w:tab/>
      </w:r>
      <w:r w:rsidRPr="000E4E7F">
        <w:tab/>
        <w:t>BandclassCDMA2000,</w:t>
      </w:r>
    </w:p>
    <w:p w14:paraId="12E3E13E"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4B44C890" w14:textId="77777777" w:rsidR="007C5DCE" w:rsidRPr="000E4E7F" w:rsidRDefault="007C5DCE" w:rsidP="007C5DCE">
      <w:pPr>
        <w:pStyle w:val="PL"/>
        <w:shd w:val="clear" w:color="auto" w:fill="E6E6E6"/>
      </w:pPr>
      <w:r w:rsidRPr="000E4E7F">
        <w:t>}</w:t>
      </w:r>
    </w:p>
    <w:p w14:paraId="28CF0944" w14:textId="77777777" w:rsidR="007C5DCE" w:rsidRPr="000E4E7F" w:rsidDel="0098142D" w:rsidRDefault="007C5DCE" w:rsidP="007C5DCE">
      <w:pPr>
        <w:pStyle w:val="PL"/>
        <w:shd w:val="clear" w:color="auto" w:fill="E6E6E6"/>
      </w:pPr>
    </w:p>
    <w:p w14:paraId="29A33E16" w14:textId="77777777" w:rsidR="007C5DCE" w:rsidRPr="000E4E7F" w:rsidDel="0098142D" w:rsidRDefault="007C5DCE" w:rsidP="007C5DCE">
      <w:pPr>
        <w:pStyle w:val="PL"/>
        <w:shd w:val="clear" w:color="auto" w:fill="E6E6E6"/>
      </w:pPr>
      <w:r w:rsidRPr="000E4E7F">
        <w:t>CellInfoListGERAN-r9 ::=</w:t>
      </w:r>
      <w:r w:rsidRPr="000E4E7F">
        <w:tab/>
      </w:r>
      <w:r w:rsidRPr="000E4E7F">
        <w:tab/>
        <w:t>SEQUENCE (SIZE (1..maxCellInfoGERAN-r9)) OF CellInfoGERAN-r9</w:t>
      </w:r>
    </w:p>
    <w:p w14:paraId="7691974C" w14:textId="77777777" w:rsidR="007C5DCE" w:rsidRPr="000E4E7F" w:rsidRDefault="007C5DCE" w:rsidP="007C5DCE">
      <w:pPr>
        <w:pStyle w:val="PL"/>
        <w:shd w:val="clear" w:color="auto" w:fill="E6E6E6"/>
      </w:pPr>
    </w:p>
    <w:p w14:paraId="4A663F7C" w14:textId="77777777" w:rsidR="007C5DCE" w:rsidRPr="000E4E7F" w:rsidRDefault="007C5DCE" w:rsidP="007C5DCE">
      <w:pPr>
        <w:pStyle w:val="PL"/>
        <w:shd w:val="clear" w:color="auto" w:fill="E6E6E6"/>
      </w:pPr>
      <w:r w:rsidRPr="000E4E7F">
        <w:t>CellInfoGERAN-r9 ::=</w:t>
      </w:r>
      <w:r w:rsidRPr="000E4E7F">
        <w:tab/>
      </w:r>
      <w:r w:rsidRPr="000E4E7F">
        <w:tab/>
      </w:r>
      <w:r w:rsidRPr="000E4E7F">
        <w:tab/>
      </w:r>
      <w:r w:rsidRPr="000E4E7F">
        <w:tab/>
        <w:t>SEQUENCE {</w:t>
      </w:r>
    </w:p>
    <w:p w14:paraId="4F9E6212"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PhysCellIdGERAN,</w:t>
      </w:r>
    </w:p>
    <w:p w14:paraId="0A252735" w14:textId="77777777" w:rsidR="007C5DCE" w:rsidRPr="000E4E7F" w:rsidRDefault="007C5DCE" w:rsidP="007C5DCE">
      <w:pPr>
        <w:pStyle w:val="PL"/>
        <w:shd w:val="clear" w:color="auto" w:fill="E6E6E6"/>
      </w:pPr>
      <w:r w:rsidRPr="000E4E7F">
        <w:tab/>
        <w:t>carrierFreq-r9</w:t>
      </w:r>
      <w:r w:rsidRPr="000E4E7F">
        <w:tab/>
      </w:r>
      <w:r w:rsidRPr="000E4E7F">
        <w:tab/>
      </w:r>
      <w:r w:rsidRPr="000E4E7F">
        <w:tab/>
      </w:r>
      <w:r w:rsidRPr="000E4E7F">
        <w:tab/>
      </w:r>
      <w:r w:rsidRPr="000E4E7F">
        <w:tab/>
      </w:r>
      <w:r w:rsidRPr="000E4E7F">
        <w:tab/>
        <w:t>CarrierFreqGERAN,</w:t>
      </w:r>
    </w:p>
    <w:p w14:paraId="4E5DC77D" w14:textId="77777777" w:rsidR="007C5DCE" w:rsidRPr="000E4E7F" w:rsidRDefault="007C5DCE" w:rsidP="007C5DCE">
      <w:pPr>
        <w:pStyle w:val="PL"/>
        <w:shd w:val="clear" w:color="auto" w:fill="E6E6E6"/>
      </w:pPr>
      <w:r w:rsidRPr="000E4E7F">
        <w:tab/>
        <w:t>systemInformation-r9</w:t>
      </w:r>
      <w:r w:rsidRPr="000E4E7F">
        <w:tab/>
      </w:r>
      <w:r w:rsidRPr="000E4E7F">
        <w:tab/>
      </w:r>
      <w:r w:rsidRPr="000E4E7F">
        <w:tab/>
      </w:r>
      <w:r w:rsidRPr="000E4E7F">
        <w:tab/>
        <w:t>SystemInfoListGERAN</w:t>
      </w:r>
    </w:p>
    <w:p w14:paraId="7EBAD8D4" w14:textId="77777777" w:rsidR="007C5DCE" w:rsidRPr="000E4E7F" w:rsidRDefault="007C5DCE" w:rsidP="007C5DCE">
      <w:pPr>
        <w:pStyle w:val="PL"/>
        <w:shd w:val="clear" w:color="auto" w:fill="E6E6E6"/>
      </w:pPr>
      <w:r w:rsidRPr="000E4E7F">
        <w:t>}</w:t>
      </w:r>
    </w:p>
    <w:p w14:paraId="611D35B9" w14:textId="77777777" w:rsidR="007C5DCE" w:rsidRPr="000E4E7F" w:rsidRDefault="007C5DCE" w:rsidP="007C5DCE">
      <w:pPr>
        <w:pStyle w:val="PL"/>
        <w:shd w:val="clear" w:color="auto" w:fill="E6E6E6"/>
      </w:pPr>
    </w:p>
    <w:p w14:paraId="38A2EC06" w14:textId="77777777" w:rsidR="007C5DCE" w:rsidRPr="000E4E7F" w:rsidRDefault="007C5DCE" w:rsidP="007C5DCE">
      <w:pPr>
        <w:pStyle w:val="PL"/>
        <w:shd w:val="clear" w:color="auto" w:fill="E6E6E6"/>
      </w:pPr>
      <w:r w:rsidRPr="000E4E7F">
        <w:t>CarrierInfoNR-r15</w:t>
      </w:r>
      <w:r w:rsidRPr="000E4E7F">
        <w:tab/>
        <w:t>::= SEQUENCE {</w:t>
      </w:r>
    </w:p>
    <w:p w14:paraId="5D4578A5" w14:textId="77777777" w:rsidR="007C5DCE" w:rsidRPr="000E4E7F" w:rsidRDefault="007C5DCE" w:rsidP="007C5DCE">
      <w:pPr>
        <w:pStyle w:val="PL"/>
        <w:shd w:val="clear" w:color="auto" w:fill="E6E6E6"/>
      </w:pPr>
      <w:r w:rsidRPr="000E4E7F">
        <w:tab/>
        <w:t>carrierFreq-r15</w:t>
      </w:r>
      <w:r w:rsidRPr="000E4E7F">
        <w:tab/>
      </w:r>
      <w:r w:rsidRPr="000E4E7F">
        <w:tab/>
      </w:r>
      <w:r w:rsidRPr="000E4E7F">
        <w:tab/>
      </w:r>
      <w:r w:rsidRPr="000E4E7F">
        <w:tab/>
      </w:r>
      <w:r w:rsidRPr="000E4E7F">
        <w:tab/>
        <w:t>ARFCN-ValueNR-r15,</w:t>
      </w:r>
    </w:p>
    <w:p w14:paraId="4D32434F" w14:textId="77777777" w:rsidR="007C5DCE" w:rsidRPr="000E4E7F" w:rsidRDefault="007C5DCE" w:rsidP="007C5DCE">
      <w:pPr>
        <w:pStyle w:val="PL"/>
        <w:shd w:val="clear" w:color="auto" w:fill="E6E6E6"/>
      </w:pPr>
      <w:r w:rsidRPr="000E4E7F">
        <w:tab/>
        <w:t>subcarrierSpacingSSB-r15</w:t>
      </w:r>
      <w:r w:rsidRPr="000E4E7F">
        <w:tab/>
      </w:r>
      <w:r w:rsidRPr="000E4E7F">
        <w:tab/>
      </w:r>
      <w:r w:rsidRPr="000E4E7F">
        <w:tab/>
        <w:t>ENUMERATED {kHz15, kHz30, kHz120, kHz240},</w:t>
      </w:r>
    </w:p>
    <w:p w14:paraId="1C4D00B9" w14:textId="77777777" w:rsidR="007C5DCE" w:rsidRPr="000E4E7F" w:rsidRDefault="007C5DCE" w:rsidP="007C5DCE">
      <w:pPr>
        <w:pStyle w:val="PL"/>
        <w:shd w:val="clear" w:color="auto" w:fill="E6E6E6"/>
      </w:pPr>
      <w:r w:rsidRPr="000E4E7F">
        <w:tab/>
        <w:t>smtc-r15</w:t>
      </w:r>
      <w:r w:rsidRPr="000E4E7F">
        <w:tab/>
      </w:r>
      <w:r w:rsidRPr="000E4E7F">
        <w:tab/>
      </w:r>
      <w:r w:rsidRPr="000E4E7F">
        <w:tab/>
      </w:r>
      <w:r w:rsidRPr="000E4E7F">
        <w:tab/>
      </w:r>
      <w:r w:rsidRPr="000E4E7F">
        <w:tab/>
      </w:r>
      <w:r w:rsidRPr="000E4E7F">
        <w:tab/>
      </w:r>
      <w:r w:rsidRPr="000E4E7F">
        <w:tab/>
        <w:t>MTC-SSB-NR-r15</w:t>
      </w:r>
      <w:r w:rsidRPr="000E4E7F">
        <w:tab/>
      </w:r>
      <w:r w:rsidRPr="000E4E7F">
        <w:tab/>
      </w:r>
      <w:r w:rsidRPr="000E4E7F">
        <w:tab/>
      </w:r>
      <w:r w:rsidRPr="000E4E7F">
        <w:tab/>
        <w:t>OPTIONAL</w:t>
      </w:r>
      <w:r w:rsidRPr="000E4E7F">
        <w:tab/>
      </w:r>
      <w:r w:rsidRPr="000E4E7F">
        <w:tab/>
        <w:t>-- Need OP</w:t>
      </w:r>
    </w:p>
    <w:p w14:paraId="51217693" w14:textId="77777777" w:rsidR="007C5DCE" w:rsidRPr="000E4E7F" w:rsidRDefault="007C5DCE" w:rsidP="007C5DCE">
      <w:pPr>
        <w:pStyle w:val="PL"/>
        <w:shd w:val="clear" w:color="auto" w:fill="E6E6E6"/>
      </w:pPr>
      <w:r w:rsidRPr="000E4E7F">
        <w:t>}</w:t>
      </w:r>
    </w:p>
    <w:p w14:paraId="0BCEB62E" w14:textId="77777777" w:rsidR="007C5DCE" w:rsidRPr="000E4E7F" w:rsidRDefault="007C5DCE" w:rsidP="007C5DCE">
      <w:pPr>
        <w:pStyle w:val="PL"/>
        <w:shd w:val="clear" w:color="auto" w:fill="E6E6E6"/>
      </w:pPr>
    </w:p>
    <w:p w14:paraId="142FAED9" w14:textId="77777777" w:rsidR="007C5DCE" w:rsidRPr="000E4E7F" w:rsidRDefault="007C5DCE" w:rsidP="007C5DCE">
      <w:pPr>
        <w:pStyle w:val="PL"/>
        <w:shd w:val="clear" w:color="auto" w:fill="E6E6E6"/>
      </w:pPr>
      <w:r w:rsidRPr="000E4E7F">
        <w:t>CellInfoListUTRA-FDD-r9 ::=</w:t>
      </w:r>
      <w:r w:rsidRPr="000E4E7F">
        <w:tab/>
      </w:r>
      <w:r w:rsidRPr="000E4E7F">
        <w:tab/>
      </w:r>
      <w:r w:rsidRPr="000E4E7F">
        <w:tab/>
        <w:t>SEQUENCE (SIZE (1..maxCellInfoUTRA-r9)) OF CellInfoUTRA-FDD-r9</w:t>
      </w:r>
    </w:p>
    <w:p w14:paraId="04536DCA" w14:textId="77777777" w:rsidR="007C5DCE" w:rsidRPr="000E4E7F" w:rsidRDefault="007C5DCE" w:rsidP="007C5DCE">
      <w:pPr>
        <w:pStyle w:val="PL"/>
        <w:shd w:val="clear" w:color="auto" w:fill="E6E6E6"/>
      </w:pPr>
    </w:p>
    <w:p w14:paraId="0FA77F48" w14:textId="77777777" w:rsidR="007C5DCE" w:rsidRPr="000E4E7F" w:rsidRDefault="007C5DCE" w:rsidP="007C5DCE">
      <w:pPr>
        <w:pStyle w:val="PL"/>
        <w:shd w:val="clear" w:color="auto" w:fill="E6E6E6"/>
      </w:pPr>
      <w:r w:rsidRPr="000E4E7F">
        <w:t>CellInfoUTRA-FDD-r9 ::=</w:t>
      </w:r>
      <w:r w:rsidRPr="000E4E7F">
        <w:tab/>
      </w:r>
      <w:r w:rsidRPr="000E4E7F">
        <w:tab/>
      </w:r>
      <w:r w:rsidRPr="000E4E7F">
        <w:tab/>
      </w:r>
      <w:r w:rsidRPr="000E4E7F">
        <w:tab/>
        <w:t>SEQUENCE {</w:t>
      </w:r>
    </w:p>
    <w:p w14:paraId="27CA96AB"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PhysCellIdUTRA-FDD,</w:t>
      </w:r>
    </w:p>
    <w:p w14:paraId="2202E9BA" w14:textId="77777777" w:rsidR="007C5DCE" w:rsidRPr="000E4E7F" w:rsidRDefault="007C5DCE" w:rsidP="007C5DCE">
      <w:pPr>
        <w:pStyle w:val="PL"/>
        <w:shd w:val="clear" w:color="auto" w:fill="E6E6E6"/>
      </w:pPr>
      <w:r w:rsidRPr="000E4E7F">
        <w:tab/>
        <w:t>utra-BCCH-Container-r9</w:t>
      </w:r>
      <w:r w:rsidRPr="000E4E7F">
        <w:tab/>
      </w:r>
      <w:r w:rsidRPr="000E4E7F">
        <w:tab/>
      </w:r>
      <w:r w:rsidRPr="000E4E7F">
        <w:tab/>
      </w:r>
      <w:r w:rsidRPr="000E4E7F">
        <w:tab/>
        <w:t>OCTET STRING</w:t>
      </w:r>
    </w:p>
    <w:p w14:paraId="64CD429C" w14:textId="77777777" w:rsidR="007C5DCE" w:rsidRPr="000E4E7F" w:rsidRDefault="007C5DCE" w:rsidP="007C5DCE">
      <w:pPr>
        <w:pStyle w:val="PL"/>
        <w:shd w:val="clear" w:color="auto" w:fill="E6E6E6"/>
      </w:pPr>
      <w:r w:rsidRPr="000E4E7F">
        <w:t>}</w:t>
      </w:r>
    </w:p>
    <w:p w14:paraId="318143CC" w14:textId="77777777" w:rsidR="007C5DCE" w:rsidRPr="000E4E7F" w:rsidRDefault="007C5DCE" w:rsidP="007C5DCE">
      <w:pPr>
        <w:pStyle w:val="PL"/>
        <w:shd w:val="clear" w:color="auto" w:fill="E6E6E6"/>
      </w:pPr>
    </w:p>
    <w:p w14:paraId="4712BCE1" w14:textId="77777777" w:rsidR="007C5DCE" w:rsidRPr="000E4E7F" w:rsidRDefault="007C5DCE" w:rsidP="007C5DCE">
      <w:pPr>
        <w:pStyle w:val="PL"/>
        <w:shd w:val="clear" w:color="auto" w:fill="E6E6E6"/>
      </w:pPr>
      <w:r w:rsidRPr="000E4E7F">
        <w:t>CellInfoListUTRA-TDD-r9 ::=</w:t>
      </w:r>
      <w:r w:rsidRPr="000E4E7F">
        <w:tab/>
      </w:r>
      <w:r w:rsidRPr="000E4E7F">
        <w:tab/>
      </w:r>
      <w:r w:rsidRPr="000E4E7F">
        <w:tab/>
        <w:t>SEQUENCE (SIZE (1..maxCellInfoUTRA-r9)) OF CellInfoUTRA-TDD-r9</w:t>
      </w:r>
    </w:p>
    <w:p w14:paraId="34E4E06D" w14:textId="77777777" w:rsidR="007C5DCE" w:rsidRPr="000E4E7F" w:rsidRDefault="007C5DCE" w:rsidP="007C5DCE">
      <w:pPr>
        <w:pStyle w:val="PL"/>
        <w:shd w:val="clear" w:color="auto" w:fill="E6E6E6"/>
      </w:pPr>
    </w:p>
    <w:p w14:paraId="4B828386" w14:textId="77777777" w:rsidR="007C5DCE" w:rsidRPr="000E4E7F" w:rsidRDefault="007C5DCE" w:rsidP="007C5DCE">
      <w:pPr>
        <w:pStyle w:val="PL"/>
        <w:shd w:val="clear" w:color="auto" w:fill="E6E6E6"/>
      </w:pPr>
      <w:r w:rsidRPr="000E4E7F">
        <w:t>CellInfoUTRA-TDD-r9 ::=</w:t>
      </w:r>
      <w:r w:rsidRPr="000E4E7F">
        <w:tab/>
      </w:r>
      <w:r w:rsidRPr="000E4E7F">
        <w:tab/>
      </w:r>
      <w:r w:rsidRPr="000E4E7F">
        <w:tab/>
      </w:r>
      <w:r w:rsidRPr="000E4E7F">
        <w:tab/>
        <w:t>SEQUENCE {</w:t>
      </w:r>
    </w:p>
    <w:p w14:paraId="68FC81EC"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PhysCellIdUTRA-TDD,</w:t>
      </w:r>
    </w:p>
    <w:p w14:paraId="3A111732" w14:textId="77777777" w:rsidR="007C5DCE" w:rsidRPr="000E4E7F" w:rsidRDefault="007C5DCE" w:rsidP="007C5DCE">
      <w:pPr>
        <w:pStyle w:val="PL"/>
        <w:shd w:val="clear" w:color="auto" w:fill="E6E6E6"/>
      </w:pPr>
      <w:r w:rsidRPr="000E4E7F">
        <w:tab/>
        <w:t>utra-BCCH-Container-r9</w:t>
      </w:r>
      <w:r w:rsidRPr="000E4E7F">
        <w:tab/>
      </w:r>
      <w:r w:rsidRPr="000E4E7F">
        <w:tab/>
      </w:r>
      <w:r w:rsidRPr="000E4E7F">
        <w:tab/>
      </w:r>
      <w:r w:rsidRPr="000E4E7F">
        <w:tab/>
        <w:t>OCTET STRING</w:t>
      </w:r>
    </w:p>
    <w:p w14:paraId="3CB3B88C" w14:textId="77777777" w:rsidR="007C5DCE" w:rsidRPr="000E4E7F" w:rsidRDefault="007C5DCE" w:rsidP="007C5DCE">
      <w:pPr>
        <w:pStyle w:val="PL"/>
        <w:shd w:val="clear" w:color="auto" w:fill="E6E6E6"/>
      </w:pPr>
      <w:r w:rsidRPr="000E4E7F">
        <w:t>}</w:t>
      </w:r>
    </w:p>
    <w:p w14:paraId="55BBB577" w14:textId="77777777" w:rsidR="007C5DCE" w:rsidRPr="000E4E7F" w:rsidRDefault="007C5DCE" w:rsidP="007C5DCE">
      <w:pPr>
        <w:pStyle w:val="PL"/>
        <w:shd w:val="clear" w:color="auto" w:fill="E6E6E6"/>
      </w:pPr>
    </w:p>
    <w:p w14:paraId="1D2D7192" w14:textId="77777777" w:rsidR="007C5DCE" w:rsidRPr="000E4E7F" w:rsidRDefault="007C5DCE" w:rsidP="007C5DCE">
      <w:pPr>
        <w:pStyle w:val="PL"/>
        <w:shd w:val="clear" w:color="auto" w:fill="E6E6E6"/>
      </w:pPr>
      <w:r w:rsidRPr="000E4E7F">
        <w:t>CellInfoListUTRA-TDD-r10 ::=</w:t>
      </w:r>
      <w:r w:rsidRPr="000E4E7F">
        <w:tab/>
      </w:r>
      <w:r w:rsidRPr="000E4E7F">
        <w:tab/>
        <w:t>SEQUENCE (SIZE (1..maxCellInfoUTRA-r9)) OF CellInfoUTRA-TDD-r10</w:t>
      </w:r>
    </w:p>
    <w:p w14:paraId="736AB19F" w14:textId="77777777" w:rsidR="007C5DCE" w:rsidRPr="000E4E7F" w:rsidRDefault="007C5DCE" w:rsidP="007C5DCE">
      <w:pPr>
        <w:pStyle w:val="PL"/>
        <w:shd w:val="clear" w:color="auto" w:fill="E6E6E6"/>
      </w:pPr>
    </w:p>
    <w:p w14:paraId="5F2D1AD1" w14:textId="77777777" w:rsidR="007C5DCE" w:rsidRPr="000E4E7F" w:rsidRDefault="007C5DCE" w:rsidP="007C5DCE">
      <w:pPr>
        <w:pStyle w:val="PL"/>
        <w:shd w:val="clear" w:color="auto" w:fill="E6E6E6"/>
      </w:pPr>
      <w:r w:rsidRPr="000E4E7F">
        <w:t>CellInfoUTRA-TDD-r10 ::=</w:t>
      </w:r>
      <w:r w:rsidRPr="000E4E7F">
        <w:tab/>
      </w:r>
      <w:r w:rsidRPr="000E4E7F">
        <w:tab/>
      </w:r>
      <w:r w:rsidRPr="000E4E7F">
        <w:tab/>
        <w:t>SEQUENCE {</w:t>
      </w:r>
    </w:p>
    <w:p w14:paraId="606AC015" w14:textId="77777777" w:rsidR="007C5DCE" w:rsidRPr="000E4E7F" w:rsidRDefault="007C5DCE" w:rsidP="007C5DCE">
      <w:pPr>
        <w:pStyle w:val="PL"/>
        <w:shd w:val="clear" w:color="auto" w:fill="E6E6E6"/>
      </w:pPr>
      <w:r w:rsidRPr="000E4E7F">
        <w:tab/>
        <w:t>physCellId-r10</w:t>
      </w:r>
      <w:r w:rsidRPr="000E4E7F">
        <w:tab/>
      </w:r>
      <w:r w:rsidRPr="000E4E7F">
        <w:tab/>
      </w:r>
      <w:r w:rsidRPr="000E4E7F">
        <w:tab/>
      </w:r>
      <w:r w:rsidRPr="000E4E7F">
        <w:tab/>
      </w:r>
      <w:r w:rsidRPr="000E4E7F">
        <w:tab/>
      </w:r>
      <w:r w:rsidRPr="000E4E7F">
        <w:tab/>
        <w:t>PhysCellIdUTRA-TDD,</w:t>
      </w:r>
    </w:p>
    <w:p w14:paraId="7A57BEA4" w14:textId="77777777" w:rsidR="007C5DCE" w:rsidRPr="000E4E7F" w:rsidRDefault="007C5DCE" w:rsidP="007C5DCE">
      <w:pPr>
        <w:pStyle w:val="PL"/>
        <w:shd w:val="clear" w:color="auto" w:fill="E6E6E6"/>
      </w:pPr>
      <w:r w:rsidRPr="000E4E7F">
        <w:tab/>
        <w:t>carrierFreq-r10</w:t>
      </w:r>
      <w:r w:rsidRPr="000E4E7F">
        <w:tab/>
      </w:r>
      <w:r w:rsidRPr="000E4E7F">
        <w:tab/>
      </w:r>
      <w:r w:rsidRPr="000E4E7F">
        <w:tab/>
      </w:r>
      <w:r w:rsidRPr="000E4E7F">
        <w:tab/>
      </w:r>
      <w:r w:rsidRPr="000E4E7F">
        <w:tab/>
      </w:r>
      <w:r w:rsidRPr="000E4E7F">
        <w:tab/>
        <w:t>ARFCN-ValueUTRA,</w:t>
      </w:r>
    </w:p>
    <w:p w14:paraId="133991B1" w14:textId="77777777" w:rsidR="007C5DCE" w:rsidRPr="000E4E7F" w:rsidRDefault="007C5DCE" w:rsidP="007C5DCE">
      <w:pPr>
        <w:pStyle w:val="PL"/>
        <w:shd w:val="clear" w:color="auto" w:fill="E6E6E6"/>
      </w:pPr>
      <w:r w:rsidRPr="000E4E7F">
        <w:tab/>
        <w:t>utra-BCCH-Container-r10</w:t>
      </w:r>
      <w:r w:rsidRPr="000E4E7F">
        <w:tab/>
      </w:r>
      <w:r w:rsidRPr="000E4E7F">
        <w:tab/>
      </w:r>
      <w:r w:rsidRPr="000E4E7F">
        <w:tab/>
      </w:r>
      <w:r w:rsidRPr="000E4E7F">
        <w:tab/>
        <w:t>OCTET STRING</w:t>
      </w:r>
    </w:p>
    <w:p w14:paraId="2296ED5F" w14:textId="77777777" w:rsidR="007C5DCE" w:rsidRPr="000E4E7F" w:rsidRDefault="007C5DCE" w:rsidP="007C5DCE">
      <w:pPr>
        <w:pStyle w:val="PL"/>
        <w:shd w:val="clear" w:color="auto" w:fill="E6E6E6"/>
      </w:pPr>
      <w:r w:rsidRPr="000E4E7F">
        <w:t>}</w:t>
      </w:r>
    </w:p>
    <w:p w14:paraId="131D2696" w14:textId="77777777" w:rsidR="007C5DCE" w:rsidRPr="000E4E7F" w:rsidRDefault="007C5DCE" w:rsidP="007C5DCE">
      <w:pPr>
        <w:pStyle w:val="PL"/>
        <w:shd w:val="clear" w:color="auto" w:fill="E6E6E6"/>
      </w:pPr>
    </w:p>
    <w:p w14:paraId="605E107F" w14:textId="77777777" w:rsidR="007C5DCE" w:rsidRPr="000E4E7F" w:rsidRDefault="007C5DCE" w:rsidP="007C5DCE">
      <w:pPr>
        <w:pStyle w:val="PL"/>
        <w:shd w:val="clear" w:color="auto" w:fill="E6E6E6"/>
      </w:pPr>
      <w:r w:rsidRPr="000E4E7F">
        <w:t>-- ASN1STOP</w:t>
      </w:r>
    </w:p>
    <w:p w14:paraId="13ABC755" w14:textId="77777777" w:rsidR="007C5DCE" w:rsidRPr="000E4E7F" w:rsidRDefault="007C5DCE" w:rsidP="007C5D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5DCE" w:rsidRPr="000E4E7F" w14:paraId="79F2BF00" w14:textId="77777777" w:rsidTr="007A39AC">
        <w:trPr>
          <w:cantSplit/>
          <w:tblHeader/>
        </w:trPr>
        <w:tc>
          <w:tcPr>
            <w:tcW w:w="9639" w:type="dxa"/>
          </w:tcPr>
          <w:p w14:paraId="400AD0A2" w14:textId="77777777" w:rsidR="007C5DCE" w:rsidRPr="000E4E7F" w:rsidRDefault="007C5DCE" w:rsidP="007A39AC">
            <w:pPr>
              <w:pStyle w:val="TAH"/>
              <w:rPr>
                <w:lang w:eastAsia="en-GB"/>
              </w:rPr>
            </w:pPr>
            <w:r w:rsidRPr="000E4E7F">
              <w:rPr>
                <w:i/>
                <w:noProof/>
                <w:lang w:eastAsia="en-GB"/>
              </w:rPr>
              <w:lastRenderedPageBreak/>
              <w:t>RRCConnectionRelease</w:t>
            </w:r>
            <w:r w:rsidRPr="000E4E7F">
              <w:rPr>
                <w:iCs/>
                <w:noProof/>
                <w:lang w:eastAsia="en-GB"/>
              </w:rPr>
              <w:t xml:space="preserve"> field descriptions</w:t>
            </w:r>
          </w:p>
        </w:tc>
      </w:tr>
      <w:tr w:rsidR="007C5DCE" w:rsidRPr="000E4E7F" w14:paraId="35CAADBB" w14:textId="77777777" w:rsidTr="007A39AC">
        <w:trPr>
          <w:cantSplit/>
        </w:trPr>
        <w:tc>
          <w:tcPr>
            <w:tcW w:w="9639" w:type="dxa"/>
          </w:tcPr>
          <w:p w14:paraId="70964F45" w14:textId="77777777" w:rsidR="007C5DCE" w:rsidRPr="000E4E7F" w:rsidRDefault="007C5DCE" w:rsidP="007A39AC">
            <w:pPr>
              <w:pStyle w:val="TAL"/>
              <w:rPr>
                <w:b/>
                <w:bCs/>
                <w:i/>
                <w:noProof/>
                <w:lang w:eastAsia="en-GB"/>
              </w:rPr>
            </w:pPr>
            <w:r w:rsidRPr="000E4E7F">
              <w:rPr>
                <w:b/>
                <w:bCs/>
                <w:i/>
                <w:noProof/>
                <w:lang w:eastAsia="en-GB"/>
              </w:rPr>
              <w:t>carrierFreq or bandClass</w:t>
            </w:r>
          </w:p>
          <w:p w14:paraId="516BF60A" w14:textId="77777777" w:rsidR="007C5DCE" w:rsidRPr="000E4E7F" w:rsidRDefault="007C5DCE" w:rsidP="007A39AC">
            <w:pPr>
              <w:pStyle w:val="TAL"/>
              <w:rPr>
                <w:lang w:eastAsia="en-GB"/>
              </w:rPr>
            </w:pPr>
            <w:r w:rsidRPr="000E4E7F">
              <w:rPr>
                <w:lang w:eastAsia="en-GB"/>
              </w:rPr>
              <w:t xml:space="preserve">The carrier frequency (UTRA, E-UTRA, and NR) and band class (HRPD and 1xRTT) for which the associated </w:t>
            </w:r>
            <w:proofErr w:type="spellStart"/>
            <w:r w:rsidRPr="000E4E7F">
              <w:rPr>
                <w:lang w:eastAsia="en-GB"/>
              </w:rPr>
              <w:t>cellReselectionPriority</w:t>
            </w:r>
            <w:proofErr w:type="spellEnd"/>
            <w:r w:rsidRPr="000E4E7F">
              <w:rPr>
                <w:lang w:eastAsia="en-GB"/>
              </w:rPr>
              <w:t xml:space="preserve"> is applied. </w:t>
            </w:r>
            <w:r w:rsidRPr="000E4E7F">
              <w:rPr>
                <w:szCs w:val="18"/>
                <w:lang w:eastAsia="en-GB"/>
              </w:rPr>
              <w:t xml:space="preserve">For NR, the </w:t>
            </w:r>
            <w:r w:rsidRPr="000E4E7F">
              <w:rPr>
                <w:i/>
                <w:szCs w:val="18"/>
                <w:lang w:eastAsia="en-GB"/>
              </w:rPr>
              <w:t>ARFCN-</w:t>
            </w:r>
            <w:proofErr w:type="spellStart"/>
            <w:r w:rsidRPr="000E4E7F">
              <w:rPr>
                <w:i/>
                <w:szCs w:val="18"/>
                <w:lang w:eastAsia="en-GB"/>
              </w:rPr>
              <w:t>ValueNR</w:t>
            </w:r>
            <w:proofErr w:type="spellEnd"/>
            <w:r w:rsidRPr="000E4E7F">
              <w:rPr>
                <w:lang w:eastAsia="en-US"/>
              </w:rPr>
              <w:t xml:space="preserve"> corresponds to a GSCN value as specified in TS 38.101 [85].</w:t>
            </w:r>
          </w:p>
        </w:tc>
      </w:tr>
      <w:tr w:rsidR="007C5DCE" w:rsidRPr="000E4E7F" w14:paraId="7A739E9A" w14:textId="77777777" w:rsidTr="007A39AC">
        <w:trPr>
          <w:cantSplit/>
        </w:trPr>
        <w:tc>
          <w:tcPr>
            <w:tcW w:w="9639" w:type="dxa"/>
            <w:tcBorders>
              <w:bottom w:val="single" w:sz="4" w:space="0" w:color="808080"/>
            </w:tcBorders>
          </w:tcPr>
          <w:p w14:paraId="3B77BF71" w14:textId="77777777" w:rsidR="007C5DCE" w:rsidRPr="000E4E7F" w:rsidRDefault="007C5DCE" w:rsidP="007A39AC">
            <w:pPr>
              <w:pStyle w:val="TAL"/>
              <w:rPr>
                <w:b/>
                <w:bCs/>
                <w:i/>
                <w:noProof/>
                <w:lang w:eastAsia="en-GB"/>
              </w:rPr>
            </w:pPr>
            <w:r w:rsidRPr="000E4E7F">
              <w:rPr>
                <w:b/>
                <w:bCs/>
                <w:i/>
                <w:noProof/>
                <w:lang w:eastAsia="en-GB"/>
              </w:rPr>
              <w:t>carrierFreqs</w:t>
            </w:r>
          </w:p>
          <w:p w14:paraId="7BF82A17" w14:textId="77777777" w:rsidR="007C5DCE" w:rsidRPr="000E4E7F" w:rsidRDefault="007C5DCE" w:rsidP="007A39AC">
            <w:pPr>
              <w:pStyle w:val="TAL"/>
              <w:rPr>
                <w:lang w:eastAsia="en-GB"/>
              </w:rPr>
            </w:pPr>
            <w:r w:rsidRPr="000E4E7F">
              <w:rPr>
                <w:lang w:eastAsia="en-GB"/>
              </w:rPr>
              <w:t xml:space="preserve">The list of GERAN carrier frequencies </w:t>
            </w:r>
            <w:proofErr w:type="spellStart"/>
            <w:r w:rsidRPr="000E4E7F">
              <w:rPr>
                <w:lang w:eastAsia="en-GB"/>
              </w:rPr>
              <w:t>organised</w:t>
            </w:r>
            <w:proofErr w:type="spellEnd"/>
            <w:r w:rsidRPr="000E4E7F">
              <w:rPr>
                <w:lang w:eastAsia="en-GB"/>
              </w:rPr>
              <w:t xml:space="preserve"> into one group of GERAN carrier frequencies.</w:t>
            </w:r>
          </w:p>
        </w:tc>
      </w:tr>
      <w:tr w:rsidR="007C5DCE" w:rsidRPr="000E4E7F" w14:paraId="3B9462A3" w14:textId="77777777" w:rsidTr="007A39AC">
        <w:trPr>
          <w:cantSplit/>
          <w:trHeight w:val="59"/>
        </w:trPr>
        <w:tc>
          <w:tcPr>
            <w:tcW w:w="9639" w:type="dxa"/>
            <w:tcBorders>
              <w:top w:val="single" w:sz="4" w:space="0" w:color="808080"/>
            </w:tcBorders>
          </w:tcPr>
          <w:p w14:paraId="409869AA" w14:textId="77777777" w:rsidR="007C5DCE" w:rsidRPr="000E4E7F" w:rsidRDefault="007C5DCE" w:rsidP="007A39AC">
            <w:pPr>
              <w:pStyle w:val="TAL"/>
              <w:rPr>
                <w:b/>
                <w:bCs/>
                <w:i/>
                <w:noProof/>
                <w:lang w:eastAsia="en-GB"/>
              </w:rPr>
            </w:pPr>
            <w:r w:rsidRPr="000E4E7F">
              <w:rPr>
                <w:b/>
                <w:bCs/>
                <w:i/>
                <w:noProof/>
                <w:lang w:eastAsia="en-GB"/>
              </w:rPr>
              <w:t>cellInfoList</w:t>
            </w:r>
          </w:p>
          <w:p w14:paraId="321A7201" w14:textId="77777777" w:rsidR="007C5DCE" w:rsidRPr="000E4E7F" w:rsidRDefault="007C5DCE" w:rsidP="007A39AC">
            <w:pPr>
              <w:pStyle w:val="TAL"/>
              <w:rPr>
                <w:iCs/>
                <w:noProof/>
                <w:lang w:eastAsia="en-GB"/>
              </w:rPr>
            </w:pPr>
            <w:r w:rsidRPr="000E4E7F">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0E4E7F">
              <w:rPr>
                <w:i/>
                <w:iCs/>
                <w:noProof/>
                <w:lang w:eastAsia="en-GB"/>
              </w:rPr>
              <w:t>physCellId</w:t>
            </w:r>
            <w:r w:rsidRPr="000E4E7F">
              <w:rPr>
                <w:iCs/>
                <w:noProof/>
                <w:lang w:eastAsia="en-GB"/>
              </w:rPr>
              <w:t xml:space="preserve"> and </w:t>
            </w:r>
            <w:r w:rsidRPr="000E4E7F">
              <w:rPr>
                <w:i/>
                <w:iCs/>
                <w:noProof/>
                <w:lang w:eastAsia="en-GB"/>
              </w:rPr>
              <w:t>carrierFreq</w:t>
            </w:r>
            <w:r w:rsidRPr="000E4E7F">
              <w:rPr>
                <w:iCs/>
                <w:noProof/>
                <w:lang w:eastAsia="en-GB"/>
              </w:rPr>
              <w:t xml:space="preserve"> (GERAN and UTRA TDD) or by the </w:t>
            </w:r>
            <w:r w:rsidRPr="000E4E7F">
              <w:rPr>
                <w:i/>
                <w:noProof/>
                <w:lang w:eastAsia="en-GB"/>
              </w:rPr>
              <w:t>physCellId</w:t>
            </w:r>
            <w:r w:rsidRPr="000E4E7F">
              <w:rPr>
                <w:iCs/>
                <w:noProof/>
                <w:lang w:eastAsia="en-GB"/>
              </w:rPr>
              <w:t xml:space="preserve"> (other RATs).</w:t>
            </w:r>
            <w:r w:rsidRPr="000E4E7F">
              <w:rPr>
                <w:lang w:eastAsia="en-GB"/>
              </w:rPr>
              <w:t xml:space="preserve"> The choice shall match the </w:t>
            </w:r>
            <w:proofErr w:type="spellStart"/>
            <w:r w:rsidRPr="000E4E7F">
              <w:rPr>
                <w:i/>
                <w:iCs/>
                <w:lang w:eastAsia="en-GB"/>
              </w:rPr>
              <w:t>redirectedCarrierInfo</w:t>
            </w:r>
            <w:proofErr w:type="spellEnd"/>
            <w:r w:rsidRPr="000E4E7F">
              <w:rPr>
                <w:lang w:eastAsia="en-GB"/>
              </w:rPr>
              <w:t xml:space="preserve">. In particular, E-UTRAN only applies value </w:t>
            </w:r>
            <w:r w:rsidRPr="000E4E7F">
              <w:rPr>
                <w:i/>
                <w:lang w:eastAsia="en-GB"/>
              </w:rPr>
              <w:t>utra-TDD-r10</w:t>
            </w:r>
            <w:r w:rsidRPr="000E4E7F">
              <w:rPr>
                <w:lang w:eastAsia="en-GB"/>
              </w:rPr>
              <w:t xml:space="preserve"> in case </w:t>
            </w:r>
            <w:proofErr w:type="spellStart"/>
            <w:r w:rsidRPr="000E4E7F">
              <w:rPr>
                <w:i/>
                <w:lang w:eastAsia="en-GB"/>
              </w:rPr>
              <w:t>redirectedCarrierInfo</w:t>
            </w:r>
            <w:proofErr w:type="spellEnd"/>
            <w:r w:rsidRPr="000E4E7F">
              <w:rPr>
                <w:lang w:eastAsia="en-GB"/>
              </w:rPr>
              <w:t xml:space="preserve"> is set to </w:t>
            </w:r>
            <w:r w:rsidRPr="000E4E7F">
              <w:rPr>
                <w:i/>
                <w:lang w:eastAsia="en-GB"/>
              </w:rPr>
              <w:t>utra-TDD-r10</w:t>
            </w:r>
            <w:r w:rsidRPr="000E4E7F">
              <w:rPr>
                <w:lang w:eastAsia="en-GB"/>
              </w:rPr>
              <w:t>.</w:t>
            </w:r>
          </w:p>
        </w:tc>
      </w:tr>
      <w:tr w:rsidR="007C5DCE" w:rsidRPr="000E4E7F" w14:paraId="1ECC4A24" w14:textId="77777777" w:rsidTr="007A39AC">
        <w:tblPrEx>
          <w:tblLook w:val="0000" w:firstRow="0" w:lastRow="0" w:firstColumn="0" w:lastColumn="0" w:noHBand="0" w:noVBand="0"/>
        </w:tblPrEx>
        <w:trPr>
          <w:cantSplit/>
          <w:trHeight w:val="59"/>
        </w:trPr>
        <w:tc>
          <w:tcPr>
            <w:tcW w:w="9639" w:type="dxa"/>
            <w:tcBorders>
              <w:top w:val="single" w:sz="4" w:space="0" w:color="808080"/>
            </w:tcBorders>
          </w:tcPr>
          <w:p w14:paraId="4698CBA0" w14:textId="77777777" w:rsidR="007C5DCE" w:rsidRPr="000E4E7F" w:rsidRDefault="007C5DCE" w:rsidP="007A39AC">
            <w:pPr>
              <w:pStyle w:val="TAL"/>
              <w:rPr>
                <w:b/>
                <w:i/>
                <w:noProof/>
                <w:lang w:eastAsia="ko-KR"/>
              </w:rPr>
            </w:pPr>
            <w:r w:rsidRPr="000E4E7F">
              <w:rPr>
                <w:b/>
                <w:i/>
                <w:noProof/>
                <w:lang w:eastAsia="ko-KR"/>
              </w:rPr>
              <w:t>cellList</w:t>
            </w:r>
          </w:p>
          <w:p w14:paraId="6EC88CBE" w14:textId="77777777" w:rsidR="007C5DCE" w:rsidRPr="000E4E7F" w:rsidRDefault="007C5DCE" w:rsidP="007A39AC">
            <w:pPr>
              <w:pStyle w:val="TAL"/>
              <w:rPr>
                <w:b/>
                <w:bCs/>
                <w:i/>
                <w:lang w:eastAsia="en-GB"/>
              </w:rPr>
            </w:pPr>
            <w:r w:rsidRPr="000E4E7F">
              <w:t xml:space="preserve">Indicates a list of cells configured </w:t>
            </w:r>
            <w:r w:rsidRPr="000E4E7F">
              <w:rPr>
                <w:lang w:eastAsia="ko-KR"/>
              </w:rPr>
              <w:t xml:space="preserve">as RAN area. For each element, in the absence of </w:t>
            </w:r>
            <w:proofErr w:type="spellStart"/>
            <w:r w:rsidRPr="000E4E7F">
              <w:rPr>
                <w:i/>
                <w:lang w:eastAsia="ko-KR"/>
              </w:rPr>
              <w:t>plmn</w:t>
            </w:r>
            <w:proofErr w:type="spellEnd"/>
            <w:r w:rsidRPr="000E4E7F">
              <w:rPr>
                <w:i/>
                <w:lang w:eastAsia="ko-KR"/>
              </w:rPr>
              <w:t>-Identity</w:t>
            </w:r>
            <w:r w:rsidRPr="000E4E7F">
              <w:rPr>
                <w:lang w:eastAsia="ko-KR"/>
              </w:rPr>
              <w:t xml:space="preserve"> the UE considers the registered PLMN. Total number of cells across all PLMNs does not exceed 32.</w:t>
            </w:r>
          </w:p>
        </w:tc>
      </w:tr>
      <w:tr w:rsidR="007C5DCE" w:rsidRPr="000E4E7F" w14:paraId="0FB6419E" w14:textId="77777777" w:rsidTr="007A39AC">
        <w:tblPrEx>
          <w:tblLook w:val="0000" w:firstRow="0" w:lastRow="0" w:firstColumn="0" w:lastColumn="0" w:noHBand="0" w:noVBand="0"/>
        </w:tblPrEx>
        <w:trPr>
          <w:cantSplit/>
        </w:trPr>
        <w:tc>
          <w:tcPr>
            <w:tcW w:w="9639" w:type="dxa"/>
          </w:tcPr>
          <w:p w14:paraId="1E44F6F6" w14:textId="77777777" w:rsidR="007C5DCE" w:rsidRPr="000E4E7F" w:rsidRDefault="007C5DCE" w:rsidP="007A39AC">
            <w:pPr>
              <w:pStyle w:val="TAL"/>
              <w:rPr>
                <w:b/>
                <w:bCs/>
                <w:i/>
                <w:noProof/>
                <w:lang w:eastAsia="en-GB"/>
              </w:rPr>
            </w:pPr>
            <w:r w:rsidRPr="000E4E7F">
              <w:rPr>
                <w:b/>
                <w:bCs/>
                <w:i/>
                <w:noProof/>
                <w:lang w:eastAsia="en-GB"/>
              </w:rPr>
              <w:t>cn-Type</w:t>
            </w:r>
          </w:p>
          <w:p w14:paraId="56C2F177" w14:textId="77777777" w:rsidR="007C5DCE" w:rsidRPr="000E4E7F" w:rsidRDefault="007C5DCE" w:rsidP="007A39AC">
            <w:pPr>
              <w:pStyle w:val="TAL"/>
              <w:rPr>
                <w:b/>
                <w:bCs/>
                <w:i/>
                <w:lang w:eastAsia="en-GB"/>
              </w:rPr>
            </w:pPr>
            <w:r w:rsidRPr="000E4E7F">
              <w:rPr>
                <w:lang w:eastAsia="en-GB"/>
              </w:rPr>
              <w:t>The</w:t>
            </w:r>
            <w:r w:rsidRPr="000E4E7F">
              <w:rPr>
                <w:b/>
                <w:bCs/>
                <w:i/>
                <w:noProof/>
                <w:lang w:eastAsia="en-GB"/>
              </w:rPr>
              <w:t xml:space="preserve"> </w:t>
            </w:r>
            <w:r w:rsidRPr="000E4E7F">
              <w:rPr>
                <w:bCs/>
                <w:i/>
                <w:noProof/>
                <w:lang w:eastAsia="en-GB"/>
              </w:rPr>
              <w:t>cn-Type</w:t>
            </w:r>
            <w:r w:rsidRPr="000E4E7F">
              <w:rPr>
                <w:lang w:eastAsia="en-GB"/>
              </w:rPr>
              <w:t xml:space="preserve"> is used to indicate that the UE is redirected from 5GC to EPC or 5GC when</w:t>
            </w:r>
            <w:r w:rsidRPr="000E4E7F">
              <w:rPr>
                <w:b/>
                <w:bCs/>
                <w:i/>
                <w:noProof/>
                <w:lang w:eastAsia="en-GB"/>
              </w:rPr>
              <w:t xml:space="preserve"> </w:t>
            </w:r>
            <w:r w:rsidRPr="000E4E7F">
              <w:rPr>
                <w:bCs/>
                <w:i/>
                <w:noProof/>
                <w:lang w:eastAsia="en-GB"/>
              </w:rPr>
              <w:t>redirectedCarrierInfo</w:t>
            </w:r>
            <w:r w:rsidRPr="000E4E7F">
              <w:rPr>
                <w:lang w:eastAsia="en-GB"/>
              </w:rPr>
              <w:t xml:space="preserve"> indicates E-UTRA frequency.</w:t>
            </w:r>
          </w:p>
        </w:tc>
      </w:tr>
      <w:tr w:rsidR="007C5DCE" w:rsidRPr="000E4E7F" w14:paraId="528FA6F5" w14:textId="77777777" w:rsidTr="007A39AC">
        <w:trPr>
          <w:cantSplit/>
          <w:trHeight w:val="59"/>
        </w:trPr>
        <w:tc>
          <w:tcPr>
            <w:tcW w:w="9639" w:type="dxa"/>
            <w:tcBorders>
              <w:top w:val="single" w:sz="4" w:space="0" w:color="808080"/>
            </w:tcBorders>
          </w:tcPr>
          <w:p w14:paraId="5E0006A4" w14:textId="77777777" w:rsidR="007C5DCE" w:rsidRPr="000E4E7F" w:rsidRDefault="007C5DCE" w:rsidP="007A39AC">
            <w:pPr>
              <w:pStyle w:val="TAL"/>
              <w:rPr>
                <w:b/>
                <w:i/>
                <w:noProof/>
              </w:rPr>
            </w:pPr>
            <w:r w:rsidRPr="000E4E7F">
              <w:rPr>
                <w:b/>
                <w:i/>
                <w:noProof/>
                <w:lang w:eastAsia="ko-KR"/>
              </w:rPr>
              <w:t>drb</w:t>
            </w:r>
            <w:r w:rsidRPr="000E4E7F">
              <w:rPr>
                <w:b/>
                <w:i/>
                <w:noProof/>
              </w:rPr>
              <w:t>-ContinueROHC</w:t>
            </w:r>
          </w:p>
          <w:p w14:paraId="420B9CEA" w14:textId="77777777" w:rsidR="007C5DCE" w:rsidRPr="000E4E7F" w:rsidRDefault="007C5DCE" w:rsidP="007A39AC">
            <w:pPr>
              <w:pStyle w:val="TAL"/>
              <w:rPr>
                <w:b/>
                <w:bCs/>
                <w:i/>
                <w:noProof/>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when UE initiates UP-EDT in the same cell, while absence indicates that the header compression protocol </w:t>
            </w:r>
            <w:r w:rsidRPr="000E4E7F">
              <w:rPr>
                <w:rFonts w:cs="Arial"/>
                <w:szCs w:val="18"/>
              </w:rPr>
              <w:t>context is reset</w:t>
            </w:r>
            <w:r w:rsidRPr="000E4E7F">
              <w:rPr>
                <w:iCs/>
                <w:lang w:eastAsia="ko-KR"/>
              </w:rPr>
              <w:t xml:space="preserve">. </w:t>
            </w:r>
          </w:p>
        </w:tc>
      </w:tr>
      <w:tr w:rsidR="007C5DCE" w:rsidRPr="000E4E7F" w14:paraId="66C7116E" w14:textId="77777777" w:rsidTr="007A39AC">
        <w:trPr>
          <w:cantSplit/>
        </w:trPr>
        <w:tc>
          <w:tcPr>
            <w:tcW w:w="9639" w:type="dxa"/>
          </w:tcPr>
          <w:p w14:paraId="6C04D8B2" w14:textId="77777777" w:rsidR="007C5DCE" w:rsidRPr="000E4E7F" w:rsidRDefault="007C5DCE" w:rsidP="007A39AC">
            <w:pPr>
              <w:pStyle w:val="TAL"/>
              <w:rPr>
                <w:b/>
                <w:i/>
              </w:rPr>
            </w:pPr>
            <w:r w:rsidRPr="000E4E7F">
              <w:rPr>
                <w:b/>
                <w:i/>
              </w:rPr>
              <w:t>dummy</w:t>
            </w:r>
          </w:p>
          <w:p w14:paraId="10FA20C0" w14:textId="77777777" w:rsidR="007C5DCE" w:rsidRPr="000E4E7F" w:rsidRDefault="007C5DCE" w:rsidP="007A39AC">
            <w:pPr>
              <w:pStyle w:val="TAL"/>
              <w:rPr>
                <w:b/>
                <w:bCs/>
                <w:i/>
                <w:noProof/>
              </w:rPr>
            </w:pPr>
            <w:r w:rsidRPr="000E4E7F">
              <w:t>This field is not used in the specification. If received it shall be ignored by the UE.</w:t>
            </w:r>
          </w:p>
        </w:tc>
      </w:tr>
      <w:tr w:rsidR="007C5DCE" w:rsidRPr="000E4E7F" w14:paraId="0F9374B9" w14:textId="77777777" w:rsidTr="007A39AC">
        <w:trPr>
          <w:cantSplit/>
        </w:trPr>
        <w:tc>
          <w:tcPr>
            <w:tcW w:w="9639" w:type="dxa"/>
            <w:tcBorders>
              <w:top w:val="single" w:sz="4" w:space="0" w:color="808080"/>
              <w:left w:val="single" w:sz="4" w:space="0" w:color="808080"/>
              <w:bottom w:val="single" w:sz="4" w:space="0" w:color="808080"/>
              <w:right w:val="single" w:sz="4" w:space="0" w:color="808080"/>
            </w:tcBorders>
          </w:tcPr>
          <w:p w14:paraId="7DF4A530" w14:textId="77777777" w:rsidR="007C5DCE" w:rsidRPr="000E4E7F" w:rsidRDefault="007C5DCE" w:rsidP="007A39AC">
            <w:pPr>
              <w:pStyle w:val="TAL"/>
              <w:rPr>
                <w:b/>
                <w:bCs/>
                <w:i/>
                <w:noProof/>
                <w:lang w:eastAsia="en-GB"/>
              </w:rPr>
            </w:pPr>
            <w:r w:rsidRPr="000E4E7F">
              <w:rPr>
                <w:b/>
                <w:bCs/>
                <w:i/>
                <w:noProof/>
                <w:lang w:eastAsia="en-GB"/>
              </w:rPr>
              <w:t>extendedWaitTime</w:t>
            </w:r>
          </w:p>
          <w:p w14:paraId="2D7228C9" w14:textId="77777777" w:rsidR="007C5DCE" w:rsidRPr="000E4E7F" w:rsidRDefault="007C5DCE" w:rsidP="007A39AC">
            <w:pPr>
              <w:pStyle w:val="B1"/>
              <w:keepNext/>
              <w:keepLines/>
              <w:spacing w:after="0"/>
              <w:ind w:left="0" w:firstLine="0"/>
              <w:rPr>
                <w:bCs/>
                <w:noProof/>
              </w:rPr>
            </w:pPr>
            <w:r w:rsidRPr="000E4E7F">
              <w:rPr>
                <w:rFonts w:ascii="Arial" w:hAnsi="Arial" w:cs="Arial"/>
                <w:bCs/>
                <w:noProof/>
                <w:sz w:val="18"/>
                <w:szCs w:val="18"/>
              </w:rPr>
              <w:t>Value in seconds for the wait time for Delay Tolerant access requests</w:t>
            </w:r>
            <w:r w:rsidRPr="000E4E7F">
              <w:rPr>
                <w:rFonts w:ascii="Arial" w:hAnsi="Arial" w:cs="Arial"/>
                <w:sz w:val="18"/>
                <w:szCs w:val="18"/>
              </w:rPr>
              <w:t>.</w:t>
            </w:r>
          </w:p>
        </w:tc>
      </w:tr>
      <w:tr w:rsidR="007C5DCE" w:rsidRPr="000E4E7F" w14:paraId="4FC3DF0C" w14:textId="77777777" w:rsidTr="007A39AC">
        <w:trPr>
          <w:cantSplit/>
        </w:trPr>
        <w:tc>
          <w:tcPr>
            <w:tcW w:w="9639" w:type="dxa"/>
          </w:tcPr>
          <w:p w14:paraId="26F19E8C" w14:textId="77777777" w:rsidR="007C5DCE" w:rsidRPr="000E4E7F" w:rsidRDefault="007C5DCE" w:rsidP="007A39AC">
            <w:pPr>
              <w:pStyle w:val="TAL"/>
              <w:rPr>
                <w:b/>
                <w:bCs/>
                <w:i/>
                <w:noProof/>
                <w:lang w:eastAsia="en-GB"/>
              </w:rPr>
            </w:pPr>
            <w:r w:rsidRPr="000E4E7F">
              <w:rPr>
                <w:b/>
                <w:bCs/>
                <w:i/>
                <w:noProof/>
                <w:lang w:eastAsia="en-GB"/>
              </w:rPr>
              <w:t>freqPriorityListX</w:t>
            </w:r>
          </w:p>
          <w:p w14:paraId="1E5C2353" w14:textId="77777777" w:rsidR="007C5DCE" w:rsidRPr="000E4E7F" w:rsidRDefault="007C5DCE" w:rsidP="007A39AC">
            <w:pPr>
              <w:pStyle w:val="TAL"/>
              <w:rPr>
                <w:lang w:eastAsia="en-GB"/>
              </w:rPr>
            </w:pPr>
            <w:r w:rsidRPr="000E4E7F">
              <w:rPr>
                <w:lang w:eastAsia="en-GB"/>
              </w:rPr>
              <w:t xml:space="preserve">Provides a cell reselection priority for each frequency, by means of separate lists for each RAT (including E-UTRA). The UE shall be able to store at least 3 occurrences of </w:t>
            </w:r>
            <w:proofErr w:type="spellStart"/>
            <w:r w:rsidRPr="000E4E7F">
              <w:rPr>
                <w:i/>
                <w:iCs/>
                <w:lang w:eastAsia="en-GB"/>
              </w:rPr>
              <w:t>FreqsPriorityGERAN</w:t>
            </w:r>
            <w:proofErr w:type="spellEnd"/>
            <w:r w:rsidRPr="000E4E7F">
              <w:rPr>
                <w:iCs/>
                <w:lang w:eastAsia="en-GB"/>
              </w:rPr>
              <w:t>.</w:t>
            </w:r>
            <w:r w:rsidRPr="000E4E7F">
              <w:rPr>
                <w:lang w:eastAsia="en-GB"/>
              </w:rPr>
              <w:t xml:space="preserve"> If E-UTRAN includes </w:t>
            </w:r>
            <w:r w:rsidRPr="000E4E7F">
              <w:rPr>
                <w:i/>
                <w:iCs/>
                <w:lang w:eastAsia="en-GB"/>
              </w:rPr>
              <w:t>freqPriorityListEUTRA-v9e0</w:t>
            </w:r>
            <w:r w:rsidRPr="000E4E7F">
              <w:rPr>
                <w:lang w:eastAsia="en-GB"/>
              </w:rPr>
              <w:t xml:space="preserve"> and/or </w:t>
            </w:r>
            <w:r w:rsidRPr="000E4E7F">
              <w:rPr>
                <w:i/>
                <w:iCs/>
                <w:lang w:eastAsia="en-GB"/>
              </w:rPr>
              <w:t>freqPriorityListEUTRA-v1310</w:t>
            </w:r>
            <w:r w:rsidRPr="000E4E7F">
              <w:rPr>
                <w:lang w:eastAsia="en-GB"/>
              </w:rPr>
              <w:t xml:space="preserve"> it includes the same number of entries, and listed in the same order, as in </w:t>
            </w:r>
            <w:proofErr w:type="spellStart"/>
            <w:r w:rsidRPr="000E4E7F">
              <w:rPr>
                <w:i/>
                <w:iCs/>
                <w:lang w:eastAsia="en-GB"/>
              </w:rPr>
              <w:t>freqPriorityListEUTRA</w:t>
            </w:r>
            <w:proofErr w:type="spellEnd"/>
            <w:r w:rsidRPr="000E4E7F">
              <w:rPr>
                <w:lang w:eastAsia="en-GB"/>
              </w:rPr>
              <w:t xml:space="preserve"> (i.e. without suffix). Field </w:t>
            </w:r>
            <w:proofErr w:type="spellStart"/>
            <w:r w:rsidRPr="000E4E7F">
              <w:rPr>
                <w:i/>
                <w:iCs/>
                <w:kern w:val="2"/>
                <w:lang w:eastAsia="en-GB"/>
              </w:rPr>
              <w:t>freqPriorityListExt</w:t>
            </w:r>
            <w:proofErr w:type="spellEnd"/>
            <w:r w:rsidRPr="000E4E7F">
              <w:rPr>
                <w:kern w:val="2"/>
                <w:lang w:eastAsia="en-GB"/>
              </w:rPr>
              <w:t xml:space="preserve"> includes </w:t>
            </w:r>
            <w:r w:rsidRPr="000E4E7F">
              <w:rPr>
                <w:rFonts w:cs="Arial"/>
                <w:bCs/>
                <w:noProof/>
                <w:szCs w:val="18"/>
                <w:lang w:eastAsia="ko-KR"/>
              </w:rPr>
              <w:t xml:space="preserve">additional neighbouring inter-frequencies, i.e. extending the size of the inter-frequency carrier list using the general principles specified in 5.1.2. </w:t>
            </w:r>
            <w:r w:rsidRPr="000E4E7F">
              <w:rPr>
                <w:kern w:val="2"/>
                <w:lang w:eastAsia="en-GB"/>
              </w:rPr>
              <w:t xml:space="preserve">EUTRAN only includes </w:t>
            </w:r>
            <w:proofErr w:type="spellStart"/>
            <w:r w:rsidRPr="000E4E7F">
              <w:rPr>
                <w:i/>
                <w:iCs/>
                <w:kern w:val="2"/>
                <w:lang w:eastAsia="en-GB"/>
              </w:rPr>
              <w:t>freqPriorityListExtEUTRA</w:t>
            </w:r>
            <w:proofErr w:type="spellEnd"/>
            <w:r w:rsidRPr="000E4E7F">
              <w:rPr>
                <w:kern w:val="2"/>
                <w:lang w:eastAsia="en-GB"/>
              </w:rPr>
              <w:t xml:space="preserve"> if </w:t>
            </w:r>
            <w:proofErr w:type="spellStart"/>
            <w:r w:rsidRPr="000E4E7F">
              <w:rPr>
                <w:i/>
                <w:iCs/>
                <w:kern w:val="2"/>
                <w:lang w:eastAsia="en-GB"/>
              </w:rPr>
              <w:t>freqPriorityListEUTRA</w:t>
            </w:r>
            <w:proofErr w:type="spellEnd"/>
            <w:r w:rsidRPr="000E4E7F">
              <w:rPr>
                <w:kern w:val="2"/>
                <w:lang w:eastAsia="en-GB"/>
              </w:rPr>
              <w:t xml:space="preserve"> (</w:t>
            </w:r>
            <w:proofErr w:type="spellStart"/>
            <w:r w:rsidRPr="000E4E7F">
              <w:rPr>
                <w:kern w:val="2"/>
                <w:lang w:eastAsia="en-GB"/>
              </w:rPr>
              <w:t>i.e</w:t>
            </w:r>
            <w:proofErr w:type="spellEnd"/>
            <w:r w:rsidRPr="000E4E7F">
              <w:rPr>
                <w:kern w:val="2"/>
                <w:lang w:eastAsia="en-GB"/>
              </w:rPr>
              <w:t xml:space="preserve"> without suffix) includes </w:t>
            </w:r>
            <w:proofErr w:type="spellStart"/>
            <w:r w:rsidRPr="000E4E7F">
              <w:rPr>
                <w:i/>
                <w:kern w:val="2"/>
                <w:lang w:eastAsia="en-GB"/>
              </w:rPr>
              <w:t>maxFreq</w:t>
            </w:r>
            <w:proofErr w:type="spellEnd"/>
            <w:r w:rsidRPr="000E4E7F">
              <w:rPr>
                <w:kern w:val="2"/>
                <w:lang w:eastAsia="en-GB"/>
              </w:rPr>
              <w:t xml:space="preserve"> entries.</w:t>
            </w:r>
            <w:r w:rsidRPr="000E4E7F">
              <w:rPr>
                <w:rFonts w:cs="Arial"/>
                <w:szCs w:val="18"/>
                <w:lang w:eastAsia="ko-KR"/>
              </w:rPr>
              <w:t xml:space="preserve"> If E-UTRAN includes </w:t>
            </w:r>
            <w:r w:rsidRPr="000E4E7F">
              <w:rPr>
                <w:rFonts w:cs="Arial"/>
                <w:i/>
                <w:iCs/>
                <w:szCs w:val="18"/>
              </w:rPr>
              <w:t xml:space="preserve">freqPriorityListExtEUTRA-v1310 </w:t>
            </w:r>
            <w:r w:rsidRPr="000E4E7F">
              <w:rPr>
                <w:rFonts w:cs="Arial"/>
                <w:szCs w:val="18"/>
                <w:lang w:eastAsia="ko-KR"/>
              </w:rPr>
              <w:t xml:space="preserve">it includes the same number of entries, and listed in the same order, as in </w:t>
            </w:r>
            <w:r w:rsidRPr="000E4E7F">
              <w:rPr>
                <w:rFonts w:cs="Arial"/>
                <w:i/>
                <w:iCs/>
                <w:szCs w:val="18"/>
                <w:lang w:eastAsia="ko-KR"/>
              </w:rPr>
              <w:t>freqPriorityListExtEUTRA-r12.</w:t>
            </w:r>
          </w:p>
        </w:tc>
      </w:tr>
      <w:tr w:rsidR="007C5DCE" w:rsidRPr="000E4E7F" w14:paraId="6917C4B5" w14:textId="77777777" w:rsidTr="007A39AC">
        <w:trPr>
          <w:cantSplit/>
        </w:trPr>
        <w:tc>
          <w:tcPr>
            <w:tcW w:w="9639" w:type="dxa"/>
          </w:tcPr>
          <w:p w14:paraId="2850BC88" w14:textId="77777777" w:rsidR="007C5DCE" w:rsidRPr="000E4E7F" w:rsidRDefault="007C5DCE" w:rsidP="007A39AC">
            <w:pPr>
              <w:pStyle w:val="TAL"/>
              <w:rPr>
                <w:b/>
                <w:bCs/>
                <w:i/>
                <w:noProof/>
                <w:lang w:eastAsia="en-GB"/>
              </w:rPr>
            </w:pPr>
            <w:r w:rsidRPr="000E4E7F">
              <w:rPr>
                <w:b/>
                <w:bCs/>
                <w:i/>
                <w:noProof/>
                <w:lang w:eastAsia="en-GB"/>
              </w:rPr>
              <w:t>idleModeMobilityControlInfo</w:t>
            </w:r>
          </w:p>
          <w:p w14:paraId="3C5D79D5" w14:textId="77777777" w:rsidR="007C5DCE" w:rsidRPr="000E4E7F" w:rsidRDefault="007C5DCE" w:rsidP="007A39AC">
            <w:pPr>
              <w:pStyle w:val="TAL"/>
              <w:rPr>
                <w:lang w:eastAsia="en-GB"/>
              </w:rPr>
            </w:pPr>
            <w:r w:rsidRPr="000E4E7F">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7C5DCE" w:rsidRPr="000E4E7F" w14:paraId="57037B15" w14:textId="77777777" w:rsidTr="007A39AC">
        <w:trPr>
          <w:cantSplit/>
        </w:trPr>
        <w:tc>
          <w:tcPr>
            <w:tcW w:w="9639" w:type="dxa"/>
          </w:tcPr>
          <w:p w14:paraId="4FE235E9" w14:textId="77777777" w:rsidR="007C5DCE" w:rsidRPr="000E4E7F" w:rsidRDefault="007C5DCE" w:rsidP="007A39AC">
            <w:pPr>
              <w:pStyle w:val="TAL"/>
              <w:rPr>
                <w:b/>
                <w:bCs/>
                <w:i/>
                <w:noProof/>
                <w:lang w:eastAsia="en-GB"/>
              </w:rPr>
            </w:pPr>
            <w:r w:rsidRPr="000E4E7F">
              <w:rPr>
                <w:b/>
                <w:bCs/>
                <w:i/>
                <w:noProof/>
                <w:lang w:eastAsia="en-GB"/>
              </w:rPr>
              <w:t>measIdleConfig</w:t>
            </w:r>
          </w:p>
          <w:p w14:paraId="343B0389" w14:textId="77777777" w:rsidR="007C5DCE" w:rsidRPr="000E4E7F" w:rsidRDefault="007C5DCE" w:rsidP="007A39AC">
            <w:pPr>
              <w:pStyle w:val="TAL"/>
              <w:rPr>
                <w:b/>
                <w:bCs/>
                <w:i/>
                <w:noProof/>
                <w:lang w:eastAsia="en-GB"/>
              </w:rPr>
            </w:pPr>
            <w:r w:rsidRPr="000E4E7F">
              <w:rPr>
                <w:bCs/>
                <w:noProof/>
                <w:lang w:eastAsia="en-GB"/>
              </w:rPr>
              <w:t>Indicates a one-shot measurement configuration to be stored and used by the UE while in RRC_IDLE or RRC_INACTIVE.</w:t>
            </w:r>
          </w:p>
        </w:tc>
      </w:tr>
      <w:tr w:rsidR="007C5DCE" w:rsidRPr="000E4E7F" w14:paraId="64E2CD56" w14:textId="77777777" w:rsidTr="007A39AC">
        <w:tblPrEx>
          <w:tblLook w:val="0000" w:firstRow="0" w:lastRow="0" w:firstColumn="0" w:lastColumn="0" w:noHBand="0" w:noVBand="0"/>
        </w:tblPrEx>
        <w:trPr>
          <w:cantSplit/>
        </w:trPr>
        <w:tc>
          <w:tcPr>
            <w:tcW w:w="9639" w:type="dxa"/>
          </w:tcPr>
          <w:p w14:paraId="3B95A614" w14:textId="77777777" w:rsidR="007C5DCE" w:rsidRPr="000E4E7F" w:rsidRDefault="007C5DCE" w:rsidP="007A39AC">
            <w:pPr>
              <w:pStyle w:val="TAL"/>
              <w:rPr>
                <w:b/>
                <w:i/>
              </w:rPr>
            </w:pPr>
            <w:r w:rsidRPr="000E4E7F">
              <w:rPr>
                <w:b/>
                <w:i/>
              </w:rPr>
              <w:t>periodic-RNAU-timer</w:t>
            </w:r>
          </w:p>
          <w:p w14:paraId="771111BF" w14:textId="77777777" w:rsidR="007C5DCE" w:rsidRPr="000E4E7F" w:rsidRDefault="007C5DCE" w:rsidP="007A39AC">
            <w:pPr>
              <w:pStyle w:val="TAL"/>
              <w:rPr>
                <w:b/>
                <w:bCs/>
                <w:i/>
                <w:lang w:eastAsia="en-GB"/>
              </w:rPr>
            </w:pPr>
            <w:r w:rsidRPr="000E4E7F">
              <w:rPr>
                <w:bCs/>
                <w:noProof/>
                <w:lang w:eastAsia="en-GB"/>
              </w:rPr>
              <w:t xml:space="preserve">Refers to the timer that triggers the periodic RNAU procedure in UE. </w:t>
            </w:r>
            <w:r w:rsidRPr="000E4E7F">
              <w:rPr>
                <w:kern w:val="2"/>
                <w:lang w:eastAsia="en-GB"/>
              </w:rPr>
              <w:t>Value min5 corresponds to 5 minutes, value min10 corresponds to 10 minutes and so on.</w:t>
            </w:r>
          </w:p>
        </w:tc>
      </w:tr>
      <w:tr w:rsidR="007C5DCE" w:rsidRPr="000E4E7F" w14:paraId="4227BE78" w14:textId="77777777" w:rsidTr="007A39AC">
        <w:tblPrEx>
          <w:tblLook w:val="0000" w:firstRow="0" w:lastRow="0" w:firstColumn="0" w:lastColumn="0" w:noHBand="0" w:noVBand="0"/>
        </w:tblPrEx>
        <w:trPr>
          <w:cantSplit/>
          <w:trHeight w:val="633"/>
        </w:trPr>
        <w:tc>
          <w:tcPr>
            <w:tcW w:w="9639" w:type="dxa"/>
          </w:tcPr>
          <w:p w14:paraId="6BEC4D4E" w14:textId="77777777" w:rsidR="007C5DCE" w:rsidRPr="000E4E7F" w:rsidRDefault="007C5DCE" w:rsidP="007A39AC">
            <w:pPr>
              <w:pStyle w:val="TAL"/>
              <w:rPr>
                <w:b/>
                <w:i/>
                <w:noProof/>
                <w:lang w:eastAsia="ko-KR"/>
              </w:rPr>
            </w:pPr>
            <w:r w:rsidRPr="000E4E7F">
              <w:rPr>
                <w:b/>
                <w:i/>
                <w:noProof/>
                <w:lang w:eastAsia="ko-KR"/>
              </w:rPr>
              <w:t>ran-Area</w:t>
            </w:r>
          </w:p>
          <w:p w14:paraId="635EAD35" w14:textId="77777777" w:rsidR="007C5DCE" w:rsidRPr="000E4E7F" w:rsidRDefault="007C5DCE" w:rsidP="007A39AC">
            <w:pPr>
              <w:pStyle w:val="TAL"/>
              <w:rPr>
                <w:b/>
                <w:bCs/>
                <w:i/>
                <w:lang w:eastAsia="en-GB"/>
              </w:rPr>
            </w:pPr>
            <w:r w:rsidRPr="000E4E7F">
              <w:t>Indicates whether TA code(s) or RAN area code(s) are used for the RAN notification area. The network uses only TA code(s) or RAN area code(s) to configure a UE. Total number of TACs across all PLMNs does not exceed 16. Total number of RAN-</w:t>
            </w:r>
            <w:proofErr w:type="spellStart"/>
            <w:r w:rsidRPr="000E4E7F">
              <w:t>AreaCode</w:t>
            </w:r>
            <w:proofErr w:type="spellEnd"/>
            <w:r w:rsidRPr="000E4E7F">
              <w:t xml:space="preserve"> across all PLMNs does not exceed 32.</w:t>
            </w:r>
          </w:p>
        </w:tc>
      </w:tr>
      <w:tr w:rsidR="007C5DCE" w:rsidRPr="000E4E7F" w14:paraId="01DC7772" w14:textId="77777777" w:rsidTr="007A39AC">
        <w:tblPrEx>
          <w:tblLook w:val="0000" w:firstRow="0" w:lastRow="0" w:firstColumn="0" w:lastColumn="0" w:noHBand="0" w:noVBand="0"/>
        </w:tblPrEx>
        <w:trPr>
          <w:cantSplit/>
        </w:trPr>
        <w:tc>
          <w:tcPr>
            <w:tcW w:w="9639" w:type="dxa"/>
          </w:tcPr>
          <w:p w14:paraId="09C2D0DF" w14:textId="77777777" w:rsidR="007C5DCE" w:rsidRPr="000E4E7F" w:rsidRDefault="007C5DCE" w:rsidP="007A39AC">
            <w:pPr>
              <w:pStyle w:val="TAL"/>
              <w:rPr>
                <w:b/>
                <w:i/>
                <w:noProof/>
                <w:lang w:eastAsia="ko-KR"/>
              </w:rPr>
            </w:pPr>
            <w:r w:rsidRPr="000E4E7F">
              <w:rPr>
                <w:b/>
                <w:i/>
                <w:noProof/>
                <w:lang w:eastAsia="ko-KR"/>
              </w:rPr>
              <w:t>ran-NotificationAreaInfo</w:t>
            </w:r>
          </w:p>
          <w:p w14:paraId="11D3B53C" w14:textId="77777777" w:rsidR="007C5DCE" w:rsidRPr="000E4E7F" w:rsidRDefault="007C5DCE" w:rsidP="007A39AC">
            <w:pPr>
              <w:pStyle w:val="TAL"/>
              <w:rPr>
                <w:noProof/>
                <w:lang w:eastAsia="ko-KR"/>
              </w:rPr>
            </w:pPr>
            <w:r w:rsidRPr="000E4E7F">
              <w:rPr>
                <w:noProof/>
                <w:lang w:eastAsia="ko-KR"/>
              </w:rPr>
              <w:t xml:space="preserve">Network ensures that the UE in RRC_INACTIVE always has a valid </w:t>
            </w:r>
            <w:r w:rsidRPr="000E4E7F">
              <w:rPr>
                <w:i/>
                <w:noProof/>
                <w:lang w:eastAsia="ko-KR"/>
              </w:rPr>
              <w:t>ran-NotificationAreaInfo</w:t>
            </w:r>
            <w:r w:rsidRPr="000E4E7F">
              <w:rPr>
                <w:noProof/>
                <w:lang w:eastAsia="ko-KR"/>
              </w:rPr>
              <w:t>.</w:t>
            </w:r>
          </w:p>
        </w:tc>
      </w:tr>
      <w:tr w:rsidR="007C5DCE" w:rsidRPr="000E4E7F" w14:paraId="7405DBF4" w14:textId="77777777" w:rsidTr="007A39AC">
        <w:tblPrEx>
          <w:tblLook w:val="0000" w:firstRow="0" w:lastRow="0" w:firstColumn="0" w:lastColumn="0" w:noHBand="0" w:noVBand="0"/>
        </w:tblPrEx>
        <w:trPr>
          <w:cantSplit/>
        </w:trPr>
        <w:tc>
          <w:tcPr>
            <w:tcW w:w="9639" w:type="dxa"/>
          </w:tcPr>
          <w:p w14:paraId="01DF102F" w14:textId="77777777" w:rsidR="007C5DCE" w:rsidRPr="000E4E7F" w:rsidRDefault="007C5DCE" w:rsidP="007A39AC">
            <w:pPr>
              <w:pStyle w:val="TAL"/>
              <w:rPr>
                <w:b/>
                <w:i/>
                <w:noProof/>
                <w:lang w:eastAsia="ko-KR"/>
              </w:rPr>
            </w:pPr>
            <w:r w:rsidRPr="000E4E7F">
              <w:rPr>
                <w:b/>
                <w:i/>
                <w:noProof/>
                <w:lang w:eastAsia="ko-KR"/>
              </w:rPr>
              <w:t>ranAreaConfigList</w:t>
            </w:r>
          </w:p>
          <w:p w14:paraId="657C7E4A" w14:textId="77777777" w:rsidR="007C5DCE" w:rsidRPr="000E4E7F" w:rsidRDefault="007C5DCE" w:rsidP="007A39AC">
            <w:pPr>
              <w:pStyle w:val="TAL"/>
              <w:rPr>
                <w:b/>
                <w:i/>
                <w:noProof/>
                <w:lang w:eastAsia="ko-KR"/>
              </w:rPr>
            </w:pPr>
            <w:r w:rsidRPr="000E4E7F">
              <w:t xml:space="preserve">Indicates a list of RAN area codes or RA code(s) as RAN area. For each element, in the absence of </w:t>
            </w:r>
            <w:proofErr w:type="spellStart"/>
            <w:r w:rsidRPr="000E4E7F">
              <w:rPr>
                <w:i/>
              </w:rPr>
              <w:t>plmn</w:t>
            </w:r>
            <w:proofErr w:type="spellEnd"/>
            <w:r w:rsidRPr="000E4E7F">
              <w:rPr>
                <w:i/>
              </w:rPr>
              <w:t>-Identity</w:t>
            </w:r>
            <w:r w:rsidRPr="000E4E7F">
              <w:t xml:space="preserve"> the UE considers the registered PLMN.</w:t>
            </w:r>
          </w:p>
        </w:tc>
      </w:tr>
      <w:tr w:rsidR="007C5DCE" w:rsidRPr="000E4E7F" w14:paraId="41CDF0FE" w14:textId="77777777" w:rsidTr="007A39AC">
        <w:tblPrEx>
          <w:tblLook w:val="0000" w:firstRow="0" w:lastRow="0" w:firstColumn="0" w:lastColumn="0" w:noHBand="0" w:noVBand="0"/>
        </w:tblPrEx>
        <w:trPr>
          <w:cantSplit/>
        </w:trPr>
        <w:tc>
          <w:tcPr>
            <w:tcW w:w="9639" w:type="dxa"/>
          </w:tcPr>
          <w:p w14:paraId="1FD41A9A" w14:textId="77777777" w:rsidR="007C5DCE" w:rsidRPr="000E4E7F" w:rsidRDefault="007C5DCE" w:rsidP="007A39AC">
            <w:pPr>
              <w:pStyle w:val="TAL"/>
              <w:rPr>
                <w:b/>
                <w:i/>
              </w:rPr>
            </w:pPr>
            <w:r w:rsidRPr="000E4E7F">
              <w:rPr>
                <w:b/>
                <w:i/>
              </w:rPr>
              <w:t>ran-</w:t>
            </w:r>
            <w:proofErr w:type="spellStart"/>
            <w:r w:rsidRPr="000E4E7F">
              <w:rPr>
                <w:b/>
                <w:i/>
              </w:rPr>
              <w:t>pagingCycle</w:t>
            </w:r>
            <w:proofErr w:type="spellEnd"/>
          </w:p>
          <w:p w14:paraId="270D3C45" w14:textId="77777777" w:rsidR="007C5DCE" w:rsidRPr="000E4E7F" w:rsidRDefault="007C5DCE" w:rsidP="007A39AC">
            <w:pPr>
              <w:spacing w:after="0"/>
              <w:rPr>
                <w:b/>
                <w:i/>
                <w:noProof/>
                <w:lang w:eastAsia="ko-KR"/>
              </w:rPr>
            </w:pPr>
            <w:r w:rsidRPr="000E4E7F">
              <w:rPr>
                <w:rFonts w:ascii="Arial" w:eastAsia="SimSun" w:hAnsi="Arial"/>
                <w:bCs/>
                <w:noProof/>
                <w:sz w:val="18"/>
                <w:lang w:eastAsia="en-GB"/>
              </w:rPr>
              <w:t>Refers to the UE specific cycle for RAN-initiated paging. Value rf32 corresponds to 32 radio frames, rf64 corresponds to 64 radio frames and so on.</w:t>
            </w:r>
          </w:p>
        </w:tc>
      </w:tr>
      <w:tr w:rsidR="007C5DCE" w:rsidRPr="000E4E7F" w14:paraId="539A9BE4" w14:textId="77777777" w:rsidTr="007A39AC">
        <w:trPr>
          <w:cantSplit/>
        </w:trPr>
        <w:tc>
          <w:tcPr>
            <w:tcW w:w="9639" w:type="dxa"/>
          </w:tcPr>
          <w:p w14:paraId="14A31685" w14:textId="77777777" w:rsidR="007C5DCE" w:rsidRPr="000E4E7F" w:rsidRDefault="007C5DCE" w:rsidP="007A39AC">
            <w:pPr>
              <w:pStyle w:val="TAL"/>
              <w:rPr>
                <w:b/>
                <w:bCs/>
                <w:i/>
                <w:noProof/>
                <w:lang w:eastAsia="en-GB"/>
              </w:rPr>
            </w:pPr>
            <w:r w:rsidRPr="000E4E7F">
              <w:rPr>
                <w:b/>
                <w:bCs/>
                <w:i/>
                <w:noProof/>
                <w:lang w:eastAsia="en-GB"/>
              </w:rPr>
              <w:t>redirectedCarrierInfo</w:t>
            </w:r>
          </w:p>
          <w:p w14:paraId="4FA3A26A" w14:textId="77777777" w:rsidR="007C5DCE" w:rsidRPr="000E4E7F" w:rsidRDefault="007C5DCE" w:rsidP="007A39AC">
            <w:pPr>
              <w:pStyle w:val="TAL"/>
              <w:rPr>
                <w:lang w:eastAsia="en-GB"/>
              </w:rPr>
            </w:pPr>
            <w:r w:rsidRPr="000E4E7F">
              <w:rPr>
                <w:lang w:eastAsia="en-GB"/>
              </w:rPr>
              <w:t xml:space="preserve">The </w:t>
            </w:r>
            <w:proofErr w:type="spellStart"/>
            <w:r w:rsidRPr="000E4E7F">
              <w:rPr>
                <w:lang w:eastAsia="en-GB"/>
              </w:rPr>
              <w:t>r</w:t>
            </w:r>
            <w:r w:rsidRPr="000E4E7F">
              <w:rPr>
                <w:i/>
                <w:noProof/>
                <w:lang w:eastAsia="en-GB"/>
              </w:rPr>
              <w:t>edirectedCarrierInfo</w:t>
            </w:r>
            <w:proofErr w:type="spellEnd"/>
            <w:r w:rsidRPr="000E4E7F">
              <w:rPr>
                <w:lang w:eastAsia="en-GB"/>
              </w:rPr>
              <w:t xml:space="preserve"> indicates a carrier frequency (downlink for FDD) and is used to redirect the UE to an E</w:t>
            </w:r>
            <w:r w:rsidRPr="000E4E7F">
              <w:rPr>
                <w:lang w:eastAsia="en-GB"/>
              </w:rPr>
              <w:noBreakHyphen/>
              <w:t xml:space="preserve">UTRA or an inter-RAT carrier frequency, by means of the cell selection upon leaving RRC_CONNECTED as specified in TS 36.304 [4]. The value </w:t>
            </w:r>
            <w:proofErr w:type="spellStart"/>
            <w:r w:rsidRPr="000E4E7F">
              <w:rPr>
                <w:i/>
                <w:lang w:eastAsia="en-GB"/>
              </w:rPr>
              <w:t>geran</w:t>
            </w:r>
            <w:proofErr w:type="spellEnd"/>
            <w:r w:rsidRPr="000E4E7F">
              <w:rPr>
                <w:lang w:eastAsia="en-GB"/>
              </w:rPr>
              <w:t xml:space="preserve"> can only be included after successful security activation when UE is connected to </w:t>
            </w:r>
            <w:r w:rsidRPr="000E4E7F">
              <w:t>5GC</w:t>
            </w:r>
            <w:r w:rsidRPr="000E4E7F">
              <w:rPr>
                <w:lang w:eastAsia="en-GB"/>
              </w:rPr>
              <w:t>.</w:t>
            </w:r>
          </w:p>
        </w:tc>
      </w:tr>
      <w:tr w:rsidR="007C5DCE" w:rsidRPr="000E4E7F" w14:paraId="4911E26B" w14:textId="77777777" w:rsidTr="007A39AC">
        <w:trPr>
          <w:cantSplit/>
        </w:trPr>
        <w:tc>
          <w:tcPr>
            <w:tcW w:w="9639" w:type="dxa"/>
          </w:tcPr>
          <w:p w14:paraId="6D5B5C6E" w14:textId="77777777" w:rsidR="007C5DCE" w:rsidRPr="000E4E7F" w:rsidRDefault="007C5DCE" w:rsidP="007A39AC">
            <w:pPr>
              <w:pStyle w:val="TAL"/>
              <w:rPr>
                <w:b/>
                <w:bCs/>
                <w:i/>
                <w:noProof/>
                <w:lang w:eastAsia="en-GB"/>
              </w:rPr>
            </w:pPr>
            <w:r w:rsidRPr="000E4E7F">
              <w:rPr>
                <w:b/>
                <w:bCs/>
                <w:i/>
                <w:noProof/>
                <w:lang w:eastAsia="en-GB"/>
              </w:rPr>
              <w:lastRenderedPageBreak/>
              <w:t>releaseCause</w:t>
            </w:r>
          </w:p>
          <w:p w14:paraId="64F5E9A9" w14:textId="77777777" w:rsidR="007C5DCE" w:rsidRPr="000E4E7F" w:rsidRDefault="007C5DCE" w:rsidP="007A39AC">
            <w:pPr>
              <w:pStyle w:val="TAL"/>
              <w:rPr>
                <w:bCs/>
                <w:i/>
                <w:noProof/>
                <w:lang w:eastAsia="en-GB"/>
              </w:rPr>
            </w:pPr>
            <w:r w:rsidRPr="000E4E7F">
              <w:rPr>
                <w:bCs/>
                <w:noProof/>
                <w:lang w:eastAsia="en-GB"/>
              </w:rPr>
              <w:t xml:space="preserve">The </w:t>
            </w:r>
            <w:r w:rsidRPr="000E4E7F">
              <w:rPr>
                <w:bCs/>
                <w:i/>
                <w:noProof/>
                <w:lang w:eastAsia="en-GB"/>
              </w:rPr>
              <w:t>releaseCause</w:t>
            </w:r>
            <w:r w:rsidRPr="000E4E7F">
              <w:rPr>
                <w:bCs/>
                <w:noProof/>
                <w:lang w:eastAsia="en-GB"/>
              </w:rPr>
              <w:t xml:space="preserve"> is used to indicate the reason for releasing the RRC Connection.</w:t>
            </w:r>
            <w:r w:rsidRPr="000E4E7F">
              <w:rPr>
                <w:rFonts w:eastAsia="SimSun"/>
                <w:bCs/>
                <w:noProof/>
                <w:lang w:eastAsia="zh-CN"/>
              </w:rPr>
              <w:t xml:space="preserve"> The cause value </w:t>
            </w:r>
            <w:r w:rsidRPr="000E4E7F">
              <w:rPr>
                <w:rFonts w:eastAsia="SimSun"/>
                <w:i/>
                <w:iCs/>
                <w:lang w:eastAsia="zh-CN"/>
              </w:rPr>
              <w:t>cs-</w:t>
            </w:r>
            <w:proofErr w:type="spellStart"/>
            <w:r w:rsidRPr="000E4E7F">
              <w:rPr>
                <w:rFonts w:eastAsia="SimSun"/>
                <w:i/>
                <w:iCs/>
                <w:lang w:eastAsia="zh-CN"/>
              </w:rPr>
              <w:t>FallbackH</w:t>
            </w:r>
            <w:r w:rsidRPr="000E4E7F">
              <w:rPr>
                <w:rFonts w:eastAsia="SimSun"/>
                <w:i/>
                <w:snapToGrid w:val="0"/>
                <w:lang w:eastAsia="zh-CN"/>
              </w:rPr>
              <w:t>ighPriority</w:t>
            </w:r>
            <w:proofErr w:type="spellEnd"/>
            <w:r w:rsidRPr="000E4E7F">
              <w:rPr>
                <w:rFonts w:eastAsia="SimSun"/>
                <w:bCs/>
                <w:noProof/>
                <w:lang w:eastAsia="zh-CN"/>
              </w:rPr>
              <w:t xml:space="preserve"> is only applicable when </w:t>
            </w:r>
            <w:r w:rsidRPr="000E4E7F">
              <w:rPr>
                <w:bCs/>
                <w:i/>
                <w:noProof/>
                <w:lang w:eastAsia="en-GB"/>
              </w:rPr>
              <w:t>redirectedCarrierInfo</w:t>
            </w:r>
            <w:r w:rsidRPr="000E4E7F">
              <w:rPr>
                <w:rFonts w:eastAsia="SimSun"/>
                <w:bCs/>
                <w:noProof/>
                <w:lang w:eastAsia="zh-CN"/>
              </w:rPr>
              <w:t xml:space="preserve"> is present with the value set to </w:t>
            </w:r>
            <w:r w:rsidRPr="000E4E7F">
              <w:rPr>
                <w:rFonts w:eastAsia="SimSun"/>
                <w:bCs/>
                <w:i/>
                <w:noProof/>
                <w:lang w:eastAsia="zh-CN"/>
              </w:rPr>
              <w:t>utra-FDD,</w:t>
            </w:r>
            <w:r w:rsidRPr="000E4E7F">
              <w:rPr>
                <w:rFonts w:eastAsia="SimSun"/>
                <w:bCs/>
                <w:noProof/>
                <w:lang w:eastAsia="zh-CN"/>
              </w:rPr>
              <w:t xml:space="preserve"> </w:t>
            </w:r>
            <w:r w:rsidRPr="000E4E7F">
              <w:rPr>
                <w:rFonts w:eastAsia="SimSun"/>
                <w:bCs/>
                <w:i/>
                <w:noProof/>
                <w:lang w:eastAsia="zh-CN"/>
              </w:rPr>
              <w:t>utra-TDD</w:t>
            </w:r>
            <w:r w:rsidRPr="000E4E7F">
              <w:rPr>
                <w:bCs/>
                <w:noProof/>
                <w:lang w:eastAsia="zh-CN"/>
              </w:rPr>
              <w:t xml:space="preserve"> or </w:t>
            </w:r>
            <w:r w:rsidRPr="000E4E7F">
              <w:rPr>
                <w:bCs/>
                <w:i/>
                <w:noProof/>
                <w:lang w:eastAsia="zh-CN"/>
              </w:rPr>
              <w:t>utra-TDD-r10</w:t>
            </w:r>
            <w:r w:rsidRPr="000E4E7F">
              <w:rPr>
                <w:rFonts w:eastAsia="SimSun"/>
                <w:bCs/>
                <w:noProof/>
                <w:lang w:eastAsia="zh-CN"/>
              </w:rPr>
              <w:t>.</w:t>
            </w:r>
            <w:r w:rsidRPr="000E4E7F">
              <w:rPr>
                <w:bCs/>
                <w:noProof/>
                <w:lang w:eastAsia="en-GB"/>
              </w:rPr>
              <w:t xml:space="preserve"> E-UTRAN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or to </w:t>
            </w:r>
            <w:r w:rsidRPr="000E4E7F">
              <w:rPr>
                <w:bCs/>
                <w:i/>
                <w:noProof/>
                <w:lang w:eastAsia="en-GB"/>
              </w:rPr>
              <w:t>cs-FallbackHighPriority</w:t>
            </w:r>
            <w:r w:rsidRPr="000E4E7F">
              <w:rPr>
                <w:bCs/>
                <w:noProof/>
                <w:lang w:eastAsia="en-GB"/>
              </w:rPr>
              <w:t xml:space="preserve"> if the </w:t>
            </w:r>
            <w:r w:rsidRPr="000E4E7F">
              <w:rPr>
                <w:bCs/>
                <w:i/>
                <w:noProof/>
                <w:lang w:eastAsia="en-GB"/>
              </w:rPr>
              <w:t>extendedWaitTime</w:t>
            </w:r>
            <w:r w:rsidRPr="000E4E7F">
              <w:rPr>
                <w:bCs/>
                <w:noProof/>
                <w:lang w:eastAsia="en-GB"/>
              </w:rPr>
              <w:t xml:space="preserve"> is present. </w:t>
            </w:r>
            <w:r w:rsidRPr="000E4E7F">
              <w:rPr>
                <w:bCs/>
                <w:lang w:eastAsia="en-GB"/>
              </w:rPr>
              <w:t xml:space="preserve">The network should not set the </w:t>
            </w:r>
            <w:proofErr w:type="spellStart"/>
            <w:r w:rsidRPr="000E4E7F">
              <w:rPr>
                <w:bCs/>
                <w:i/>
                <w:lang w:eastAsia="en-GB"/>
              </w:rPr>
              <w:t>releaseCause</w:t>
            </w:r>
            <w:proofErr w:type="spellEnd"/>
            <w:r w:rsidRPr="000E4E7F">
              <w:rPr>
                <w:bCs/>
                <w:lang w:eastAsia="en-GB"/>
              </w:rPr>
              <w:t xml:space="preserve"> to </w:t>
            </w:r>
            <w:proofErr w:type="spellStart"/>
            <w:r w:rsidRPr="000E4E7F">
              <w:rPr>
                <w:bCs/>
                <w:i/>
                <w:lang w:eastAsia="en-GB"/>
              </w:rPr>
              <w:t>loadBalancingTAURequired</w:t>
            </w:r>
            <w:proofErr w:type="spellEnd"/>
            <w:r w:rsidRPr="000E4E7F">
              <w:rPr>
                <w:bCs/>
                <w:lang w:eastAsia="en-GB"/>
              </w:rPr>
              <w:t xml:space="preserve"> if the UE is connected to 5GC.</w:t>
            </w:r>
          </w:p>
        </w:tc>
      </w:tr>
      <w:tr w:rsidR="007C5DCE" w:rsidRPr="000E4E7F" w14:paraId="0F9CE293" w14:textId="77777777" w:rsidTr="007A39AC">
        <w:trPr>
          <w:cantSplit/>
        </w:trPr>
        <w:tc>
          <w:tcPr>
            <w:tcW w:w="9639" w:type="dxa"/>
          </w:tcPr>
          <w:p w14:paraId="4E27FD89" w14:textId="77777777" w:rsidR="007C5DCE" w:rsidRPr="000E4E7F" w:rsidRDefault="007C5DCE" w:rsidP="007A39AC">
            <w:pPr>
              <w:pStyle w:val="TAL"/>
            </w:pPr>
            <w:proofErr w:type="spellStart"/>
            <w:r w:rsidRPr="000E4E7F">
              <w:rPr>
                <w:b/>
                <w:i/>
              </w:rPr>
              <w:t>releaseIdleMeasConfig</w:t>
            </w:r>
            <w:proofErr w:type="spellEnd"/>
          </w:p>
          <w:p w14:paraId="6F36425D" w14:textId="77777777" w:rsidR="007C5DCE" w:rsidRPr="000E4E7F" w:rsidRDefault="007C5DCE" w:rsidP="007A39AC">
            <w:pPr>
              <w:pStyle w:val="TAL"/>
              <w:rPr>
                <w:b/>
                <w:bCs/>
                <w:i/>
                <w:noProof/>
                <w:lang w:eastAsia="en-GB"/>
              </w:rPr>
            </w:pPr>
            <w:r w:rsidRPr="000E4E7F">
              <w:t>Indicates that the UE shall release the idle/inactive measurement configurations, if configured.</w:t>
            </w:r>
          </w:p>
        </w:tc>
      </w:tr>
      <w:tr w:rsidR="007C5DCE" w:rsidRPr="000E4E7F" w14:paraId="2C0F7178" w14:textId="77777777" w:rsidTr="007A39AC">
        <w:trPr>
          <w:cantSplit/>
        </w:trPr>
        <w:tc>
          <w:tcPr>
            <w:tcW w:w="9639" w:type="dxa"/>
          </w:tcPr>
          <w:p w14:paraId="10ACCD63" w14:textId="77777777" w:rsidR="007C5DCE" w:rsidRPr="000E4E7F" w:rsidRDefault="007C5DCE" w:rsidP="007A39AC">
            <w:pPr>
              <w:pStyle w:val="TAL"/>
              <w:rPr>
                <w:b/>
                <w:bCs/>
                <w:i/>
                <w:noProof/>
                <w:lang w:eastAsia="en-GB"/>
              </w:rPr>
            </w:pPr>
            <w:r w:rsidRPr="000E4E7F">
              <w:rPr>
                <w:b/>
                <w:bCs/>
                <w:i/>
                <w:noProof/>
                <w:lang w:eastAsia="en-GB"/>
              </w:rPr>
              <w:t>rrc-InactiveConfig</w:t>
            </w:r>
          </w:p>
          <w:p w14:paraId="50501A58" w14:textId="77777777" w:rsidR="007C5DCE" w:rsidRPr="000E4E7F" w:rsidRDefault="007C5DCE" w:rsidP="007A39AC">
            <w:pPr>
              <w:pStyle w:val="TAL"/>
              <w:rPr>
                <w:b/>
                <w:bCs/>
                <w:i/>
                <w:noProof/>
                <w:lang w:eastAsia="en-GB"/>
              </w:rPr>
            </w:pPr>
            <w:r w:rsidRPr="000E4E7F">
              <w:rPr>
                <w:rFonts w:cs="Arial"/>
                <w:iCs/>
                <w:noProof/>
              </w:rPr>
              <w:t xml:space="preserve">Indicates </w:t>
            </w:r>
            <w:r w:rsidRPr="000E4E7F">
              <w:rPr>
                <w:rFonts w:cs="Arial"/>
                <w:iCs/>
                <w:noProof/>
                <w:lang w:eastAsia="ko-KR"/>
              </w:rPr>
              <w:t>configuration for the RRC_INACTIVE state</w:t>
            </w:r>
            <w:r w:rsidRPr="000E4E7F">
              <w:rPr>
                <w:rFonts w:cs="Arial"/>
                <w:iCs/>
                <w:noProof/>
              </w:rPr>
              <w:t>. The network does not configure this field when the UE is redirected to an inter-RAT carrier frequency.</w:t>
            </w:r>
          </w:p>
        </w:tc>
      </w:tr>
      <w:tr w:rsidR="007C5DCE" w:rsidRPr="000E4E7F" w14:paraId="43AE22A9" w14:textId="77777777" w:rsidTr="007A39AC">
        <w:trPr>
          <w:cantSplit/>
          <w:trHeight w:val="163"/>
        </w:trPr>
        <w:tc>
          <w:tcPr>
            <w:tcW w:w="9639" w:type="dxa"/>
          </w:tcPr>
          <w:p w14:paraId="6780D7B7" w14:textId="77777777" w:rsidR="007C5DCE" w:rsidRPr="000E4E7F" w:rsidRDefault="007C5DCE" w:rsidP="007A39AC">
            <w:pPr>
              <w:pStyle w:val="TAL"/>
              <w:rPr>
                <w:rFonts w:ascii="Courier New" w:hAnsi="Courier New"/>
                <w:b/>
                <w:i/>
                <w:noProof/>
                <w:sz w:val="16"/>
                <w:lang w:eastAsia="ko-KR"/>
              </w:rPr>
            </w:pPr>
            <w:r w:rsidRPr="000E4E7F">
              <w:rPr>
                <w:b/>
                <w:i/>
                <w:noProof/>
              </w:rPr>
              <w:t>smtc</w:t>
            </w:r>
          </w:p>
          <w:p w14:paraId="54E0807D" w14:textId="77777777" w:rsidR="007C5DCE" w:rsidRPr="000E4E7F" w:rsidRDefault="007C5DCE" w:rsidP="007A39AC">
            <w:pPr>
              <w:pStyle w:val="TAL"/>
              <w:rPr>
                <w:noProof/>
              </w:rPr>
            </w:pPr>
            <w:r w:rsidRPr="000E4E7F">
              <w:t xml:space="preserve">The SSB periodicity/offset/duration configuration </w:t>
            </w:r>
            <w:r w:rsidRPr="000E4E7F">
              <w:rPr>
                <w:szCs w:val="18"/>
              </w:rPr>
              <w:t xml:space="preserve">of the redirected target NR frequency. It is based on the timing reference of EUTRAN </w:t>
            </w:r>
            <w:proofErr w:type="spellStart"/>
            <w:r w:rsidRPr="000E4E7F">
              <w:rPr>
                <w:szCs w:val="18"/>
              </w:rPr>
              <w:t>PCell</w:t>
            </w:r>
            <w:proofErr w:type="spellEnd"/>
            <w:r w:rsidRPr="000E4E7F">
              <w:rPr>
                <w:szCs w:val="18"/>
              </w:rPr>
              <w:t xml:space="preserve">. </w:t>
            </w:r>
            <w:r w:rsidRPr="000E4E7F">
              <w:t xml:space="preserve">If the field is absent, the UE uses the SMTC configured in the </w:t>
            </w:r>
            <w:proofErr w:type="spellStart"/>
            <w:r w:rsidRPr="000E4E7F">
              <w:rPr>
                <w:i/>
              </w:rPr>
              <w:t>measObjectNR</w:t>
            </w:r>
            <w:proofErr w:type="spellEnd"/>
            <w:r w:rsidRPr="000E4E7F">
              <w:t xml:space="preserve"> having the same SSB frequency and subcarrier spacing</w:t>
            </w:r>
          </w:p>
        </w:tc>
      </w:tr>
      <w:tr w:rsidR="007C5DCE" w:rsidRPr="000E4E7F" w14:paraId="7B49BA24" w14:textId="77777777" w:rsidTr="007A39AC">
        <w:trPr>
          <w:cantSplit/>
          <w:trHeight w:val="163"/>
        </w:trPr>
        <w:tc>
          <w:tcPr>
            <w:tcW w:w="9639" w:type="dxa"/>
          </w:tcPr>
          <w:p w14:paraId="0A7492C7" w14:textId="77777777" w:rsidR="007C5DCE" w:rsidRPr="000E4E7F" w:rsidRDefault="007C5DCE" w:rsidP="007A39AC">
            <w:pPr>
              <w:pStyle w:val="TAL"/>
              <w:rPr>
                <w:b/>
                <w:i/>
                <w:noProof/>
              </w:rPr>
            </w:pPr>
            <w:r w:rsidRPr="000E4E7F">
              <w:rPr>
                <w:b/>
                <w:i/>
                <w:noProof/>
              </w:rPr>
              <w:t>subcarrierSpacingSSB</w:t>
            </w:r>
          </w:p>
          <w:p w14:paraId="352F868E" w14:textId="77777777" w:rsidR="007C5DCE" w:rsidRPr="000E4E7F" w:rsidRDefault="007C5DCE" w:rsidP="007A39AC">
            <w:pPr>
              <w:pStyle w:val="TAL"/>
              <w:rPr>
                <w:noProof/>
              </w:rPr>
            </w:pPr>
            <w:r w:rsidRPr="000E4E7F">
              <w:t>Indicate subcarrier spacing of SSB of redirected target NR frequency. Only the values 15 or 30 (&lt;6GHz), 120 kHz or 240 kHz (&gt;6GHz) are applicable.</w:t>
            </w:r>
          </w:p>
        </w:tc>
      </w:tr>
      <w:tr w:rsidR="007C5DCE" w:rsidRPr="000E4E7F" w14:paraId="52DF36E2" w14:textId="77777777" w:rsidTr="007A3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676FEFF" w14:textId="77777777" w:rsidR="007C5DCE" w:rsidRPr="000E4E7F" w:rsidRDefault="007C5DCE" w:rsidP="007A39AC">
            <w:pPr>
              <w:pStyle w:val="TAL"/>
              <w:rPr>
                <w:b/>
                <w:bCs/>
                <w:i/>
                <w:noProof/>
                <w:lang w:eastAsia="en-GB"/>
              </w:rPr>
            </w:pPr>
            <w:r w:rsidRPr="000E4E7F">
              <w:rPr>
                <w:b/>
                <w:bCs/>
                <w:i/>
                <w:noProof/>
                <w:lang w:eastAsia="en-GB"/>
              </w:rPr>
              <w:t>systemInformation</w:t>
            </w:r>
          </w:p>
          <w:p w14:paraId="2E2169A9" w14:textId="77777777" w:rsidR="007C5DCE" w:rsidRPr="000E4E7F" w:rsidRDefault="007C5DCE" w:rsidP="007A39AC">
            <w:pPr>
              <w:pStyle w:val="TAL"/>
              <w:rPr>
                <w:b/>
                <w:bCs/>
                <w:i/>
                <w:noProof/>
                <w:lang w:eastAsia="en-GB"/>
              </w:rPr>
            </w:pPr>
            <w:r w:rsidRPr="000E4E7F">
              <w:rPr>
                <w:lang w:eastAsia="en-GB"/>
              </w:rPr>
              <w:t>Container for system information of the GERAN cell i.e. one or more</w:t>
            </w:r>
            <w:r w:rsidRPr="000E4E7F">
              <w:rPr>
                <w:iCs/>
                <w:noProof/>
                <w:lang w:eastAsia="en-GB"/>
              </w:rPr>
              <w:t xml:space="preserve"> System Information (SI) messages as defined in TS 44.018 [45], table 9.1.1. </w:t>
            </w:r>
          </w:p>
        </w:tc>
      </w:tr>
      <w:tr w:rsidR="007C5DCE" w:rsidRPr="000E4E7F" w14:paraId="506E5CC3" w14:textId="77777777" w:rsidTr="007A39AC">
        <w:trPr>
          <w:cantSplit/>
        </w:trPr>
        <w:tc>
          <w:tcPr>
            <w:tcW w:w="9639" w:type="dxa"/>
          </w:tcPr>
          <w:p w14:paraId="584968AC" w14:textId="77777777" w:rsidR="007C5DCE" w:rsidRPr="000E4E7F" w:rsidRDefault="007C5DCE" w:rsidP="007A39AC">
            <w:pPr>
              <w:pStyle w:val="TAL"/>
              <w:rPr>
                <w:b/>
                <w:bCs/>
                <w:i/>
                <w:noProof/>
                <w:lang w:eastAsia="en-GB"/>
              </w:rPr>
            </w:pPr>
            <w:r w:rsidRPr="000E4E7F">
              <w:rPr>
                <w:b/>
                <w:bCs/>
                <w:i/>
                <w:noProof/>
                <w:lang w:eastAsia="en-GB"/>
              </w:rPr>
              <w:t>t320</w:t>
            </w:r>
          </w:p>
          <w:p w14:paraId="13416FE5" w14:textId="77777777" w:rsidR="007C5DCE" w:rsidRPr="000E4E7F" w:rsidRDefault="007C5DCE" w:rsidP="007A39AC">
            <w:pPr>
              <w:pStyle w:val="TAL"/>
              <w:rPr>
                <w:lang w:eastAsia="en-GB"/>
              </w:rPr>
            </w:pPr>
            <w:r w:rsidRPr="000E4E7F">
              <w:rPr>
                <w:lang w:eastAsia="en-GB"/>
              </w:rPr>
              <w:t xml:space="preserve">Timer T320 as described in clause 7.3. Value </w:t>
            </w:r>
            <w:r w:rsidRPr="000E4E7F">
              <w:rPr>
                <w:iCs/>
                <w:noProof/>
                <w:lang w:eastAsia="en-GB"/>
              </w:rPr>
              <w:t>minN corresponds to N minutes.</w:t>
            </w:r>
          </w:p>
        </w:tc>
      </w:tr>
      <w:tr w:rsidR="007C5DCE" w:rsidRPr="000E4E7F" w14:paraId="4308D7BA" w14:textId="77777777" w:rsidTr="007A39AC">
        <w:trPr>
          <w:cantSplit/>
          <w:trHeight w:val="163"/>
        </w:trPr>
        <w:tc>
          <w:tcPr>
            <w:tcW w:w="9639" w:type="dxa"/>
          </w:tcPr>
          <w:p w14:paraId="34E98400" w14:textId="77777777" w:rsidR="007C5DCE" w:rsidRPr="000E4E7F" w:rsidRDefault="007C5DCE" w:rsidP="007A39AC">
            <w:pPr>
              <w:pStyle w:val="TAL"/>
              <w:rPr>
                <w:b/>
                <w:bCs/>
                <w:i/>
                <w:noProof/>
                <w:lang w:eastAsia="en-GB"/>
              </w:rPr>
            </w:pPr>
            <w:r w:rsidRPr="000E4E7F">
              <w:rPr>
                <w:b/>
                <w:bCs/>
                <w:i/>
                <w:noProof/>
                <w:lang w:eastAsia="en-GB"/>
              </w:rPr>
              <w:t>utra-BCCH-Container</w:t>
            </w:r>
          </w:p>
          <w:p w14:paraId="7D79C1B2" w14:textId="77777777" w:rsidR="007C5DCE" w:rsidRPr="000E4E7F" w:rsidRDefault="007C5DCE" w:rsidP="007A39AC">
            <w:pPr>
              <w:pStyle w:val="TAL"/>
              <w:rPr>
                <w:lang w:eastAsia="en-GB"/>
              </w:rPr>
            </w:pPr>
            <w:r w:rsidRPr="000E4E7F">
              <w:rPr>
                <w:lang w:eastAsia="en-GB"/>
              </w:rPr>
              <w:t>Contains System Information Container message</w:t>
            </w:r>
            <w:r w:rsidRPr="000E4E7F">
              <w:rPr>
                <w:iCs/>
                <w:noProof/>
                <w:lang w:eastAsia="en-GB"/>
              </w:rPr>
              <w:t xml:space="preserve"> as defined in TS 25.331 [19].</w:t>
            </w:r>
          </w:p>
        </w:tc>
      </w:tr>
      <w:tr w:rsidR="007C5DCE" w:rsidRPr="000E4E7F" w14:paraId="2F2E9273" w14:textId="77777777" w:rsidTr="007A39AC">
        <w:trPr>
          <w:cantSplit/>
          <w:trHeight w:val="163"/>
        </w:trPr>
        <w:tc>
          <w:tcPr>
            <w:tcW w:w="9639" w:type="dxa"/>
          </w:tcPr>
          <w:p w14:paraId="4548E365" w14:textId="77777777" w:rsidR="007C5DCE" w:rsidRPr="000E4E7F" w:rsidRDefault="007C5DCE" w:rsidP="007A39AC">
            <w:pPr>
              <w:pStyle w:val="TAL"/>
              <w:rPr>
                <w:b/>
                <w:i/>
                <w:noProof/>
              </w:rPr>
            </w:pPr>
            <w:r w:rsidRPr="000E4E7F">
              <w:rPr>
                <w:b/>
                <w:i/>
                <w:noProof/>
              </w:rPr>
              <w:t>waitTime</w:t>
            </w:r>
          </w:p>
          <w:p w14:paraId="184877F4" w14:textId="77777777" w:rsidR="007C5DCE" w:rsidRPr="000E4E7F" w:rsidRDefault="007C5DCE" w:rsidP="007A39AC">
            <w:pPr>
              <w:pStyle w:val="TAL"/>
              <w:rPr>
                <w:noProof/>
              </w:rPr>
            </w:pPr>
            <w:r w:rsidRPr="000E4E7F">
              <w:t>Wait time value in seconds.</w:t>
            </w:r>
          </w:p>
        </w:tc>
      </w:tr>
    </w:tbl>
    <w:p w14:paraId="28B51235" w14:textId="77777777" w:rsidR="007C5DCE" w:rsidRPr="000E4E7F" w:rsidRDefault="007C5DCE" w:rsidP="007C5DCE">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C5DCE" w:rsidRPr="000E4E7F" w14:paraId="4B483564" w14:textId="77777777" w:rsidTr="007A39AC">
        <w:trPr>
          <w:gridAfter w:val="1"/>
          <w:wAfter w:w="6" w:type="dxa"/>
          <w:cantSplit/>
          <w:tblHeader/>
        </w:trPr>
        <w:tc>
          <w:tcPr>
            <w:tcW w:w="2269" w:type="dxa"/>
          </w:tcPr>
          <w:p w14:paraId="45883938" w14:textId="77777777" w:rsidR="007C5DCE" w:rsidRPr="000E4E7F" w:rsidRDefault="007C5DCE" w:rsidP="007A39AC">
            <w:pPr>
              <w:pStyle w:val="TAH"/>
              <w:rPr>
                <w:iCs/>
                <w:lang w:eastAsia="en-GB"/>
              </w:rPr>
            </w:pPr>
            <w:r w:rsidRPr="000E4E7F">
              <w:rPr>
                <w:iCs/>
                <w:lang w:eastAsia="en-GB"/>
              </w:rPr>
              <w:t>Conditional presence</w:t>
            </w:r>
          </w:p>
        </w:tc>
        <w:tc>
          <w:tcPr>
            <w:tcW w:w="7370" w:type="dxa"/>
          </w:tcPr>
          <w:p w14:paraId="1607FB81" w14:textId="77777777" w:rsidR="007C5DCE" w:rsidRPr="000E4E7F" w:rsidRDefault="007C5DCE" w:rsidP="007A39AC">
            <w:pPr>
              <w:pStyle w:val="TAH"/>
              <w:rPr>
                <w:lang w:eastAsia="en-GB"/>
              </w:rPr>
            </w:pPr>
            <w:r w:rsidRPr="000E4E7F">
              <w:rPr>
                <w:iCs/>
                <w:lang w:eastAsia="en-GB"/>
              </w:rPr>
              <w:t>Explanation</w:t>
            </w:r>
          </w:p>
        </w:tc>
      </w:tr>
      <w:tr w:rsidR="007C5DCE" w:rsidRPr="000E4E7F" w14:paraId="14C72308" w14:textId="77777777" w:rsidTr="007A39AC">
        <w:trPr>
          <w:gridAfter w:val="1"/>
          <w:wAfter w:w="6" w:type="dxa"/>
          <w:cantSplit/>
        </w:trPr>
        <w:tc>
          <w:tcPr>
            <w:tcW w:w="2269" w:type="dxa"/>
          </w:tcPr>
          <w:p w14:paraId="2C3519A4" w14:textId="77777777" w:rsidR="007C5DCE" w:rsidRPr="000E4E7F" w:rsidRDefault="007C5DCE" w:rsidP="007A39AC">
            <w:pPr>
              <w:pStyle w:val="TAL"/>
              <w:rPr>
                <w:i/>
                <w:noProof/>
                <w:lang w:eastAsia="en-GB"/>
              </w:rPr>
            </w:pPr>
            <w:r w:rsidRPr="000E4E7F">
              <w:rPr>
                <w:i/>
                <w:noProof/>
                <w:lang w:eastAsia="en-GB"/>
              </w:rPr>
              <w:t>5GC</w:t>
            </w:r>
          </w:p>
        </w:tc>
        <w:tc>
          <w:tcPr>
            <w:tcW w:w="7370" w:type="dxa"/>
          </w:tcPr>
          <w:p w14:paraId="0C257A07" w14:textId="77777777" w:rsidR="007C5DCE" w:rsidRPr="000E4E7F" w:rsidRDefault="007C5DCE" w:rsidP="007A39AC">
            <w:pPr>
              <w:pStyle w:val="TAL"/>
              <w:rPr>
                <w:lang w:eastAsia="en-GB"/>
              </w:rPr>
            </w:pPr>
            <w:r w:rsidRPr="000E4E7F">
              <w:rPr>
                <w:lang w:eastAsia="en-GB"/>
              </w:rPr>
              <w:t>The field is optionally present, Need ON, if the UE is connected to 5GC; otherwise the field is not present.</w:t>
            </w:r>
          </w:p>
        </w:tc>
      </w:tr>
      <w:tr w:rsidR="007C5DCE" w:rsidRPr="000E4E7F" w14:paraId="46EE9BBA" w14:textId="77777777" w:rsidTr="007A39AC">
        <w:trPr>
          <w:cantSplit/>
        </w:trPr>
        <w:tc>
          <w:tcPr>
            <w:tcW w:w="2269" w:type="dxa"/>
            <w:tcBorders>
              <w:top w:val="single" w:sz="4" w:space="0" w:color="808080"/>
              <w:left w:val="single" w:sz="4" w:space="0" w:color="808080"/>
              <w:bottom w:val="single" w:sz="4" w:space="0" w:color="808080"/>
              <w:right w:val="single" w:sz="4" w:space="0" w:color="808080"/>
            </w:tcBorders>
          </w:tcPr>
          <w:p w14:paraId="36979E22" w14:textId="2ECE4941" w:rsidR="007C5DCE" w:rsidRPr="000E4E7F" w:rsidRDefault="007C5DCE" w:rsidP="007A39AC">
            <w:pPr>
              <w:pStyle w:val="TAL"/>
              <w:rPr>
                <w:i/>
                <w:noProof/>
                <w:lang w:eastAsia="en-GB"/>
              </w:rPr>
            </w:pPr>
            <w:r w:rsidRPr="000E4E7F">
              <w:rPr>
                <w:i/>
                <w:noProof/>
                <w:lang w:eastAsia="en-GB"/>
              </w:rPr>
              <w:t>BLCE</w:t>
            </w:r>
            <w:ins w:id="57" w:author="QC (Umesh)" w:date="2020-04-08T22:41:00Z">
              <w:r w:rsidR="00282D60">
                <w:rPr>
                  <w:i/>
                  <w:noProof/>
                  <w:lang w:val="en-US" w:eastAsia="en-GB"/>
                </w:rPr>
                <w:t>-</w:t>
              </w:r>
            </w:ins>
            <w:del w:id="58" w:author="QC (Umesh)" w:date="2020-04-08T22:40:00Z">
              <w:r w:rsidRPr="000E4E7F" w:rsidDel="00282D60">
                <w:rPr>
                  <w:i/>
                  <w:noProof/>
                  <w:lang w:eastAsia="en-GB"/>
                </w:rPr>
                <w:delText>no</w:delText>
              </w:r>
            </w:del>
            <w:r w:rsidRPr="000E4E7F">
              <w:rPr>
                <w:i/>
                <w:noProof/>
                <w:lang w:eastAsia="en-GB"/>
              </w:rPr>
              <w:t>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719A48FA" w14:textId="7A27ED87" w:rsidR="007C5DCE" w:rsidRPr="000E4E7F" w:rsidRDefault="007C5DCE" w:rsidP="007A39AC">
            <w:pPr>
              <w:pStyle w:val="TAL"/>
              <w:rPr>
                <w:lang w:eastAsia="en-GB"/>
              </w:rPr>
            </w:pPr>
            <w:r w:rsidRPr="000E4E7F">
              <w:rPr>
                <w:lang w:eastAsia="en-GB"/>
              </w:rPr>
              <w:t xml:space="preserve">The field is optionally present, Need OR, if the UE is a BL UE or UE in CE and the UE is connected to 5GC and IDLE mode </w:t>
            </w:r>
            <w:proofErr w:type="spellStart"/>
            <w:r w:rsidRPr="000E4E7F">
              <w:rPr>
                <w:lang w:eastAsia="en-GB"/>
              </w:rPr>
              <w:t>eDRX</w:t>
            </w:r>
            <w:proofErr w:type="spellEnd"/>
            <w:r w:rsidRPr="000E4E7F">
              <w:rPr>
                <w:lang w:eastAsia="en-GB"/>
              </w:rPr>
              <w:t xml:space="preserve"> is </w:t>
            </w:r>
            <w:commentRangeStart w:id="59"/>
            <w:del w:id="60" w:author="QC (Umesh)" w:date="2020-04-08T22:40:00Z">
              <w:r w:rsidRPr="000E4E7F" w:rsidDel="00282D60">
                <w:rPr>
                  <w:lang w:eastAsia="en-GB"/>
                </w:rPr>
                <w:delText>not</w:delText>
              </w:r>
            </w:del>
            <w:commentRangeEnd w:id="59"/>
            <w:r w:rsidR="00282D60">
              <w:rPr>
                <w:rStyle w:val="CommentReference"/>
                <w:rFonts w:ascii="Times New Roman" w:eastAsia="MS Mincho" w:hAnsi="Times New Roman"/>
                <w:lang w:eastAsia="en-US"/>
              </w:rPr>
              <w:commentReference w:id="59"/>
            </w:r>
            <w:del w:id="61" w:author="QC (Umesh)" w:date="2020-04-08T22:40:00Z">
              <w:r w:rsidRPr="000E4E7F" w:rsidDel="00282D60">
                <w:rPr>
                  <w:lang w:eastAsia="en-GB"/>
                </w:rPr>
                <w:delText xml:space="preserve"> </w:delText>
              </w:r>
            </w:del>
            <w:r w:rsidRPr="000E4E7F">
              <w:rPr>
                <w:lang w:eastAsia="en-GB"/>
              </w:rPr>
              <w:t xml:space="preserve">configured and </w:t>
            </w:r>
            <w:r w:rsidRPr="000E4E7F">
              <w:rPr>
                <w:i/>
              </w:rPr>
              <w:t>ran-PagingCycle-r15</w:t>
            </w:r>
            <w:r w:rsidRPr="000E4E7F">
              <w:t xml:space="preserve"> is absent</w:t>
            </w:r>
            <w:r w:rsidRPr="000E4E7F">
              <w:rPr>
                <w:lang w:eastAsia="en-GB"/>
              </w:rPr>
              <w:t>; otherwise the field is not present.</w:t>
            </w:r>
          </w:p>
        </w:tc>
      </w:tr>
      <w:tr w:rsidR="007C5DCE" w:rsidRPr="000E4E7F" w14:paraId="5C2DA7AF" w14:textId="77777777" w:rsidTr="007A39AC">
        <w:trPr>
          <w:gridAfter w:val="1"/>
          <w:wAfter w:w="6" w:type="dxa"/>
          <w:cantSplit/>
        </w:trPr>
        <w:tc>
          <w:tcPr>
            <w:tcW w:w="2269" w:type="dxa"/>
          </w:tcPr>
          <w:p w14:paraId="4AD9009E" w14:textId="77777777" w:rsidR="007C5DCE" w:rsidRPr="000E4E7F" w:rsidRDefault="007C5DCE" w:rsidP="007A39AC">
            <w:pPr>
              <w:pStyle w:val="TAL"/>
              <w:rPr>
                <w:i/>
                <w:noProof/>
                <w:lang w:eastAsia="en-GB"/>
              </w:rPr>
            </w:pPr>
            <w:r w:rsidRPr="000E4E7F">
              <w:rPr>
                <w:i/>
                <w:noProof/>
                <w:lang w:eastAsia="en-GB"/>
              </w:rPr>
              <w:t>EARFCN-max</w:t>
            </w:r>
          </w:p>
        </w:tc>
        <w:tc>
          <w:tcPr>
            <w:tcW w:w="7370" w:type="dxa"/>
          </w:tcPr>
          <w:p w14:paraId="01F98345" w14:textId="77777777" w:rsidR="007C5DCE" w:rsidRPr="000E4E7F" w:rsidRDefault="007C5DCE" w:rsidP="007A39AC">
            <w:pPr>
              <w:pStyle w:val="TAL"/>
              <w:rPr>
                <w:lang w:eastAsia="en-GB"/>
              </w:rPr>
            </w:pPr>
            <w:r w:rsidRPr="000E4E7F">
              <w:rPr>
                <w:lang w:eastAsia="en-GB"/>
              </w:rPr>
              <w:t xml:space="preserve">The field is mandatory present if the corresponding </w:t>
            </w:r>
            <w:proofErr w:type="spellStart"/>
            <w:r w:rsidRPr="000E4E7F">
              <w:rPr>
                <w:i/>
                <w:lang w:eastAsia="en-GB"/>
              </w:rPr>
              <w:t>carrierFreq</w:t>
            </w:r>
            <w:proofErr w:type="spellEnd"/>
            <w:r w:rsidRPr="000E4E7F">
              <w:rPr>
                <w:lang w:eastAsia="en-GB"/>
              </w:rPr>
              <w:t xml:space="preserve"> (i.e. without suffix) is set to </w:t>
            </w:r>
            <w:proofErr w:type="spellStart"/>
            <w:r w:rsidRPr="000E4E7F">
              <w:rPr>
                <w:i/>
                <w:lang w:eastAsia="en-GB"/>
              </w:rPr>
              <w:t>maxEARFCN</w:t>
            </w:r>
            <w:proofErr w:type="spellEnd"/>
            <w:r w:rsidRPr="000E4E7F">
              <w:rPr>
                <w:lang w:eastAsia="en-GB"/>
              </w:rPr>
              <w:t>. Otherwise the field is not present.</w:t>
            </w:r>
          </w:p>
        </w:tc>
      </w:tr>
      <w:tr w:rsidR="007C5DCE" w:rsidRPr="000E4E7F" w14:paraId="04BB243E" w14:textId="77777777" w:rsidTr="007A39A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E86D890" w14:textId="77777777" w:rsidR="007C5DCE" w:rsidRPr="000E4E7F" w:rsidRDefault="007C5DCE" w:rsidP="007A39AC">
            <w:pPr>
              <w:pStyle w:val="TAL"/>
              <w:rPr>
                <w:i/>
                <w:noProof/>
                <w:lang w:eastAsia="en-GB"/>
              </w:rPr>
            </w:pPr>
            <w:r w:rsidRPr="000E4E7F">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62F040C" w14:textId="77777777" w:rsidR="007C5DCE" w:rsidRPr="000E4E7F" w:rsidRDefault="007C5DCE" w:rsidP="007A39AC">
            <w:pPr>
              <w:pStyle w:val="TAL"/>
              <w:rPr>
                <w:lang w:eastAsia="en-GB"/>
              </w:rPr>
            </w:pPr>
            <w:r w:rsidRPr="000E4E7F">
              <w:rPr>
                <w:lang w:eastAsia="en-GB"/>
              </w:rPr>
              <w:t xml:space="preserve">The field is optionally present, Need ON, if the UE supports UP-EDT or UP transmission using PUR or UP </w:t>
            </w:r>
            <w:proofErr w:type="spellStart"/>
            <w:r w:rsidRPr="000E4E7F">
              <w:rPr>
                <w:lang w:eastAsia="en-GB"/>
              </w:rPr>
              <w:t>CIoT</w:t>
            </w:r>
            <w:proofErr w:type="spellEnd"/>
            <w:r w:rsidRPr="000E4E7F">
              <w:rPr>
                <w:lang w:eastAsia="en-GB"/>
              </w:rPr>
              <w:t xml:space="preserve"> 5GS </w:t>
            </w:r>
            <w:proofErr w:type="spellStart"/>
            <w:r w:rsidRPr="000E4E7F">
              <w:rPr>
                <w:lang w:eastAsia="en-GB"/>
              </w:rPr>
              <w:t>optimisation</w:t>
            </w:r>
            <w:proofErr w:type="spellEnd"/>
            <w:r w:rsidRPr="000E4E7F">
              <w:rPr>
                <w:lang w:eastAsia="en-GB"/>
              </w:rPr>
              <w:t xml:space="preserve"> or early security reactivation and </w:t>
            </w:r>
            <w:proofErr w:type="spellStart"/>
            <w:r w:rsidRPr="000E4E7F">
              <w:rPr>
                <w:i/>
                <w:lang w:eastAsia="en-GB"/>
              </w:rPr>
              <w:t>releaseCause</w:t>
            </w:r>
            <w:proofErr w:type="spellEnd"/>
            <w:r w:rsidRPr="000E4E7F">
              <w:rPr>
                <w:lang w:eastAsia="en-GB"/>
              </w:rPr>
              <w:t xml:space="preserve"> is set to </w:t>
            </w:r>
            <w:r w:rsidRPr="000E4E7F">
              <w:rPr>
                <w:i/>
                <w:lang w:eastAsia="en-GB"/>
              </w:rPr>
              <w:t>rrc-Suspend</w:t>
            </w:r>
            <w:r w:rsidRPr="000E4E7F">
              <w:rPr>
                <w:lang w:eastAsia="en-GB"/>
              </w:rPr>
              <w:t>; otherwise the field is not present.</w:t>
            </w:r>
          </w:p>
        </w:tc>
      </w:tr>
      <w:tr w:rsidR="007C5DCE" w:rsidRPr="000E4E7F" w14:paraId="3E8DFBA8" w14:textId="77777777" w:rsidTr="007A39AC">
        <w:trPr>
          <w:gridAfter w:val="1"/>
          <w:wAfter w:w="6" w:type="dxa"/>
          <w:cantSplit/>
        </w:trPr>
        <w:tc>
          <w:tcPr>
            <w:tcW w:w="2269" w:type="dxa"/>
          </w:tcPr>
          <w:p w14:paraId="1A6A16F2" w14:textId="77777777" w:rsidR="007C5DCE" w:rsidRPr="000E4E7F" w:rsidRDefault="007C5DCE" w:rsidP="007A39AC">
            <w:pPr>
              <w:pStyle w:val="TAL"/>
              <w:rPr>
                <w:i/>
                <w:noProof/>
                <w:lang w:eastAsia="en-GB"/>
              </w:rPr>
            </w:pPr>
            <w:r w:rsidRPr="000E4E7F">
              <w:rPr>
                <w:i/>
                <w:noProof/>
                <w:lang w:eastAsia="en-GB"/>
              </w:rPr>
              <w:t>IdleInfoEUTRA</w:t>
            </w:r>
          </w:p>
        </w:tc>
        <w:tc>
          <w:tcPr>
            <w:tcW w:w="7370" w:type="dxa"/>
          </w:tcPr>
          <w:p w14:paraId="72FF1322" w14:textId="77777777" w:rsidR="007C5DCE" w:rsidRPr="000E4E7F" w:rsidRDefault="007C5DCE" w:rsidP="007A39AC">
            <w:pPr>
              <w:pStyle w:val="TAL"/>
              <w:rPr>
                <w:lang w:eastAsia="en-GB"/>
              </w:rPr>
            </w:pPr>
            <w:r w:rsidRPr="000E4E7F">
              <w:rPr>
                <w:lang w:eastAsia="en-GB"/>
              </w:rPr>
              <w:t xml:space="preserve">The field is optionally present, Need OP, if the </w:t>
            </w:r>
            <w:proofErr w:type="spellStart"/>
            <w:r w:rsidRPr="000E4E7F">
              <w:rPr>
                <w:i/>
                <w:lang w:eastAsia="en-GB"/>
              </w:rPr>
              <w:t>IdleModeMobilityControlInfo</w:t>
            </w:r>
            <w:proofErr w:type="spellEnd"/>
            <w:r w:rsidRPr="000E4E7F">
              <w:rPr>
                <w:lang w:eastAsia="en-GB"/>
              </w:rPr>
              <w:t xml:space="preserve"> (i.e. without suffix) is included and includes </w:t>
            </w:r>
            <w:proofErr w:type="spellStart"/>
            <w:r w:rsidRPr="000E4E7F">
              <w:rPr>
                <w:i/>
                <w:lang w:eastAsia="en-GB"/>
              </w:rPr>
              <w:t>freqPriorityListEUTRA</w:t>
            </w:r>
            <w:proofErr w:type="spellEnd"/>
            <w:r w:rsidRPr="000E4E7F">
              <w:rPr>
                <w:lang w:eastAsia="en-GB"/>
              </w:rPr>
              <w:t>; otherwise the field is not present.</w:t>
            </w:r>
          </w:p>
        </w:tc>
      </w:tr>
      <w:tr w:rsidR="007C5DCE" w:rsidRPr="000E4E7F" w14:paraId="0B6A48B9" w14:textId="77777777" w:rsidTr="007A39AC">
        <w:trPr>
          <w:gridAfter w:val="1"/>
          <w:wAfter w:w="6" w:type="dxa"/>
          <w:cantSplit/>
        </w:trPr>
        <w:tc>
          <w:tcPr>
            <w:tcW w:w="2269" w:type="dxa"/>
          </w:tcPr>
          <w:p w14:paraId="67FC430E" w14:textId="77777777" w:rsidR="007C5DCE" w:rsidRPr="000E4E7F" w:rsidRDefault="007C5DCE" w:rsidP="007A39AC">
            <w:pPr>
              <w:pStyle w:val="TAL"/>
              <w:rPr>
                <w:i/>
                <w:noProof/>
                <w:lang w:eastAsia="en-GB"/>
              </w:rPr>
            </w:pPr>
            <w:r w:rsidRPr="000E4E7F">
              <w:rPr>
                <w:i/>
                <w:noProof/>
                <w:lang w:eastAsia="en-GB"/>
              </w:rPr>
              <w:t>INACTIVE</w:t>
            </w:r>
          </w:p>
        </w:tc>
        <w:tc>
          <w:tcPr>
            <w:tcW w:w="7370" w:type="dxa"/>
          </w:tcPr>
          <w:p w14:paraId="53A566EC" w14:textId="77777777" w:rsidR="007C5DCE" w:rsidRPr="000E4E7F" w:rsidRDefault="007C5DCE" w:rsidP="007A39AC">
            <w:pPr>
              <w:pStyle w:val="TAL"/>
              <w:rPr>
                <w:lang w:eastAsia="en-GB"/>
              </w:rPr>
            </w:pPr>
            <w:r w:rsidRPr="000E4E7F">
              <w:rPr>
                <w:lang w:eastAsia="en-GB"/>
              </w:rPr>
              <w:t>The field is mandatory present in this release.</w:t>
            </w:r>
          </w:p>
        </w:tc>
      </w:tr>
      <w:tr w:rsidR="007C5DCE" w:rsidRPr="000E4E7F" w14:paraId="5C4997FC" w14:textId="77777777" w:rsidTr="007A39AC">
        <w:trPr>
          <w:gridAfter w:val="1"/>
          <w:wAfter w:w="6" w:type="dxa"/>
          <w:cantSplit/>
        </w:trPr>
        <w:tc>
          <w:tcPr>
            <w:tcW w:w="2269" w:type="dxa"/>
          </w:tcPr>
          <w:p w14:paraId="0774A4A5" w14:textId="77777777" w:rsidR="007C5DCE" w:rsidRPr="000E4E7F" w:rsidRDefault="007C5DCE" w:rsidP="007A39AC">
            <w:pPr>
              <w:pStyle w:val="TAL"/>
              <w:rPr>
                <w:i/>
                <w:noProof/>
                <w:lang w:eastAsia="en-GB"/>
              </w:rPr>
            </w:pPr>
            <w:r w:rsidRPr="000E4E7F">
              <w:rPr>
                <w:i/>
                <w:noProof/>
                <w:lang w:eastAsia="en-GB"/>
              </w:rPr>
              <w:t>NoRedirect-r8</w:t>
            </w:r>
          </w:p>
        </w:tc>
        <w:tc>
          <w:tcPr>
            <w:tcW w:w="7370" w:type="dxa"/>
          </w:tcPr>
          <w:p w14:paraId="20DD13B4" w14:textId="77777777" w:rsidR="007C5DCE" w:rsidRPr="000E4E7F" w:rsidRDefault="007C5DCE" w:rsidP="007A39AC">
            <w:pPr>
              <w:pStyle w:val="TAL"/>
              <w:rPr>
                <w:lang w:eastAsia="en-GB"/>
              </w:rPr>
            </w:pPr>
            <w:r w:rsidRPr="000E4E7F">
              <w:rPr>
                <w:lang w:eastAsia="en-GB"/>
              </w:rPr>
              <w:t xml:space="preserve">The field is optionally present, Need OP, if the </w:t>
            </w:r>
            <w:proofErr w:type="spellStart"/>
            <w:r w:rsidRPr="000E4E7F">
              <w:rPr>
                <w:i/>
                <w:lang w:eastAsia="en-GB"/>
              </w:rPr>
              <w:t>redirectedCarrierInfo</w:t>
            </w:r>
            <w:proofErr w:type="spellEnd"/>
            <w:r w:rsidRPr="000E4E7F">
              <w:rPr>
                <w:lang w:eastAsia="en-GB"/>
              </w:rPr>
              <w:t xml:space="preserve"> (i.e. without suffix) is not included; otherwise the field is not present.</w:t>
            </w:r>
          </w:p>
        </w:tc>
      </w:tr>
      <w:tr w:rsidR="007C5DCE" w:rsidRPr="000E4E7F" w14:paraId="1C81CA17" w14:textId="77777777" w:rsidTr="007A39AC">
        <w:trPr>
          <w:gridAfter w:val="1"/>
          <w:wAfter w:w="6" w:type="dxa"/>
          <w:cantSplit/>
        </w:trPr>
        <w:tc>
          <w:tcPr>
            <w:tcW w:w="2269" w:type="dxa"/>
          </w:tcPr>
          <w:p w14:paraId="0E589636" w14:textId="77777777" w:rsidR="007C5DCE" w:rsidRPr="000E4E7F" w:rsidRDefault="007C5DCE" w:rsidP="007A39AC">
            <w:pPr>
              <w:pStyle w:val="TAL"/>
              <w:rPr>
                <w:i/>
                <w:noProof/>
                <w:lang w:eastAsia="en-GB"/>
              </w:rPr>
            </w:pPr>
            <w:r w:rsidRPr="000E4E7F">
              <w:rPr>
                <w:i/>
                <w:noProof/>
                <w:lang w:eastAsia="en-GB"/>
              </w:rPr>
              <w:t>Redirection</w:t>
            </w:r>
          </w:p>
        </w:tc>
        <w:tc>
          <w:tcPr>
            <w:tcW w:w="7370" w:type="dxa"/>
          </w:tcPr>
          <w:p w14:paraId="77874C29" w14:textId="77777777" w:rsidR="007C5DCE" w:rsidRPr="000E4E7F" w:rsidRDefault="007C5DCE" w:rsidP="007A39AC">
            <w:pPr>
              <w:pStyle w:val="TAL"/>
              <w:rPr>
                <w:lang w:eastAsia="en-GB"/>
              </w:rPr>
            </w:pPr>
            <w:r w:rsidRPr="000E4E7F">
              <w:rPr>
                <w:lang w:eastAsia="en-GB"/>
              </w:rPr>
              <w:t xml:space="preserve">The field is optionally present, Need ON, if the </w:t>
            </w:r>
            <w:proofErr w:type="spellStart"/>
            <w:r w:rsidRPr="000E4E7F">
              <w:rPr>
                <w:i/>
                <w:iCs/>
                <w:lang w:eastAsia="en-GB"/>
              </w:rPr>
              <w:t>redirectedCarrierInfo</w:t>
            </w:r>
            <w:proofErr w:type="spellEnd"/>
            <w:r w:rsidRPr="000E4E7F">
              <w:rPr>
                <w:lang w:eastAsia="en-GB"/>
              </w:rPr>
              <w:t xml:space="preserve"> is included and set to </w:t>
            </w:r>
            <w:proofErr w:type="spellStart"/>
            <w:r w:rsidRPr="000E4E7F">
              <w:rPr>
                <w:i/>
                <w:lang w:eastAsia="en-GB"/>
              </w:rPr>
              <w:t>geran</w:t>
            </w:r>
            <w:proofErr w:type="spellEnd"/>
            <w:r w:rsidRPr="000E4E7F">
              <w:rPr>
                <w:lang w:eastAsia="en-GB"/>
              </w:rPr>
              <w:t xml:space="preserve">, </w:t>
            </w:r>
            <w:proofErr w:type="spellStart"/>
            <w:r w:rsidRPr="000E4E7F">
              <w:rPr>
                <w:i/>
                <w:lang w:eastAsia="en-GB"/>
              </w:rPr>
              <w:t>utra</w:t>
            </w:r>
            <w:proofErr w:type="spellEnd"/>
            <w:r w:rsidRPr="000E4E7F">
              <w:rPr>
                <w:i/>
                <w:lang w:eastAsia="en-GB"/>
              </w:rPr>
              <w:t>-FDD</w:t>
            </w:r>
            <w:r w:rsidRPr="000E4E7F">
              <w:rPr>
                <w:lang w:eastAsia="en-GB"/>
              </w:rPr>
              <w:t xml:space="preserve">, </w:t>
            </w:r>
            <w:proofErr w:type="spellStart"/>
            <w:r w:rsidRPr="000E4E7F">
              <w:rPr>
                <w:i/>
                <w:lang w:eastAsia="en-GB"/>
              </w:rPr>
              <w:t>utra</w:t>
            </w:r>
            <w:proofErr w:type="spellEnd"/>
            <w:r w:rsidRPr="000E4E7F">
              <w:rPr>
                <w:i/>
                <w:lang w:eastAsia="en-GB"/>
              </w:rPr>
              <w:t>-TDD</w:t>
            </w:r>
            <w:r w:rsidRPr="000E4E7F">
              <w:rPr>
                <w:lang w:eastAsia="en-GB"/>
              </w:rPr>
              <w:t xml:space="preserve"> or </w:t>
            </w:r>
            <w:r w:rsidRPr="000E4E7F">
              <w:rPr>
                <w:i/>
                <w:lang w:eastAsia="en-GB"/>
              </w:rPr>
              <w:t>utra-TDD-r10</w:t>
            </w:r>
            <w:r w:rsidRPr="000E4E7F">
              <w:rPr>
                <w:lang w:eastAsia="en-GB"/>
              </w:rPr>
              <w:t>; otherwise the field is not present.</w:t>
            </w:r>
          </w:p>
        </w:tc>
      </w:tr>
      <w:tr w:rsidR="007C5DCE" w:rsidRPr="000E4E7F" w14:paraId="11388B50" w14:textId="77777777" w:rsidTr="007A39AC">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A329E4F" w14:textId="77777777" w:rsidR="007C5DCE" w:rsidRPr="000E4E7F" w:rsidRDefault="007C5DCE" w:rsidP="007A39AC">
            <w:pPr>
              <w:pStyle w:val="TAL"/>
              <w:rPr>
                <w:i/>
                <w:noProof/>
                <w:lang w:eastAsia="en-GB"/>
              </w:rPr>
            </w:pPr>
            <w:r w:rsidRPr="000E4E7F">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42F02141" w14:textId="77777777" w:rsidR="007C5DCE" w:rsidRPr="000E4E7F" w:rsidRDefault="007C5DCE" w:rsidP="007A39AC">
            <w:pPr>
              <w:pStyle w:val="TAL"/>
              <w:rPr>
                <w:lang w:eastAsia="en-GB"/>
              </w:rPr>
            </w:pPr>
            <w:r w:rsidRPr="000E4E7F">
              <w:rPr>
                <w:lang w:eastAsia="en-GB"/>
              </w:rPr>
              <w:t xml:space="preserve">The field is optionally present, Need ON, if the UE supports UP-EDT and </w:t>
            </w:r>
            <w:proofErr w:type="spellStart"/>
            <w:r w:rsidRPr="000E4E7F">
              <w:rPr>
                <w:i/>
                <w:lang w:eastAsia="en-GB"/>
              </w:rPr>
              <w:t>releaseCause</w:t>
            </w:r>
            <w:proofErr w:type="spellEnd"/>
            <w:r w:rsidRPr="000E4E7F">
              <w:rPr>
                <w:lang w:eastAsia="en-GB"/>
              </w:rPr>
              <w:t xml:space="preserve"> is set to </w:t>
            </w:r>
            <w:r w:rsidRPr="000E4E7F">
              <w:rPr>
                <w:i/>
                <w:lang w:eastAsia="en-GB"/>
              </w:rPr>
              <w:t>rrc-Suspend</w:t>
            </w:r>
            <w:r w:rsidRPr="000E4E7F">
              <w:rPr>
                <w:lang w:eastAsia="en-GB"/>
              </w:rPr>
              <w:t>; otherwise the field is not present.</w:t>
            </w:r>
          </w:p>
        </w:tc>
      </w:tr>
    </w:tbl>
    <w:p w14:paraId="41454797" w14:textId="77777777" w:rsidR="007C5DCE" w:rsidRPr="000E4E7F" w:rsidRDefault="007C5DCE" w:rsidP="007C5DCE"/>
    <w:p w14:paraId="323B68AE" w14:textId="77777777" w:rsidR="00BE5BFE" w:rsidRPr="00A12023" w:rsidRDefault="00BE5BFE" w:rsidP="00BE5BFE">
      <w:pPr>
        <w:shd w:val="clear" w:color="auto" w:fill="FFC000"/>
        <w:rPr>
          <w:noProof/>
          <w:sz w:val="32"/>
        </w:rPr>
      </w:pPr>
      <w:bookmarkStart w:id="62" w:name="_Toc20487241"/>
      <w:bookmarkEnd w:id="48"/>
      <w:r>
        <w:rPr>
          <w:noProof/>
          <w:sz w:val="32"/>
        </w:rPr>
        <w:t>Next</w:t>
      </w:r>
      <w:r w:rsidRPr="00A12023">
        <w:rPr>
          <w:noProof/>
          <w:sz w:val="32"/>
        </w:rPr>
        <w:t xml:space="preserve"> change</w:t>
      </w:r>
    </w:p>
    <w:p w14:paraId="1676C248" w14:textId="77777777" w:rsidR="00CB1390" w:rsidRDefault="00CB1390" w:rsidP="00CB1390">
      <w:pPr>
        <w:pStyle w:val="Heading3"/>
        <w:rPr>
          <w:lang w:val="en-GB"/>
        </w:rPr>
      </w:pPr>
      <w:bookmarkStart w:id="63" w:name="_Toc20487242"/>
      <w:bookmarkEnd w:id="62"/>
      <w:r>
        <w:rPr>
          <w:lang w:val="en-GB"/>
        </w:rPr>
        <w:t>6.3.1</w:t>
      </w:r>
      <w:r>
        <w:rPr>
          <w:lang w:val="en-GB"/>
        </w:rPr>
        <w:tab/>
        <w:t>System information blocks</w:t>
      </w:r>
      <w:bookmarkEnd w:id="63"/>
    </w:p>
    <w:p w14:paraId="726B41BF" w14:textId="77777777" w:rsidR="00BE5BFE" w:rsidRDefault="00BE5BFE" w:rsidP="00BE5BFE">
      <w:pPr>
        <w:rPr>
          <w:iCs/>
        </w:rPr>
      </w:pPr>
      <w:bookmarkStart w:id="64" w:name="_Toc20487244"/>
      <w:r w:rsidRPr="007C1BAC">
        <w:rPr>
          <w:iCs/>
          <w:highlight w:val="yellow"/>
        </w:rPr>
        <w:t>&lt;&lt;unchanged text skipped&gt;&gt;</w:t>
      </w:r>
    </w:p>
    <w:p w14:paraId="51308BEE" w14:textId="77777777" w:rsidR="00F07B6E" w:rsidRPr="00170CE7" w:rsidRDefault="00F07B6E" w:rsidP="00F07B6E">
      <w:pPr>
        <w:rPr>
          <w:iCs/>
        </w:rPr>
      </w:pPr>
      <w:bookmarkStart w:id="65" w:name="_Toc20487267"/>
      <w:bookmarkStart w:id="66" w:name="OLE_LINK338"/>
      <w:bookmarkEnd w:id="64"/>
    </w:p>
    <w:p w14:paraId="3F748EE7" w14:textId="77777777" w:rsidR="00410D62" w:rsidRPr="00A12023" w:rsidRDefault="00410D62" w:rsidP="00410D62">
      <w:pPr>
        <w:shd w:val="clear" w:color="auto" w:fill="FFC000"/>
        <w:rPr>
          <w:noProof/>
          <w:sz w:val="32"/>
        </w:rPr>
      </w:pPr>
      <w:r>
        <w:rPr>
          <w:noProof/>
          <w:sz w:val="32"/>
        </w:rPr>
        <w:t>Next</w:t>
      </w:r>
      <w:r w:rsidRPr="00A12023">
        <w:rPr>
          <w:noProof/>
          <w:sz w:val="32"/>
        </w:rPr>
        <w:t xml:space="preserve"> change</w:t>
      </w:r>
    </w:p>
    <w:p w14:paraId="2D24C880" w14:textId="77777777" w:rsidR="00CB1390" w:rsidRDefault="00CB1390" w:rsidP="00CB1390">
      <w:pPr>
        <w:pStyle w:val="Heading3"/>
        <w:rPr>
          <w:lang w:val="en-GB"/>
        </w:rPr>
      </w:pPr>
      <w:r>
        <w:rPr>
          <w:lang w:val="en-GB"/>
        </w:rPr>
        <w:lastRenderedPageBreak/>
        <w:t>6.3.2</w:t>
      </w:r>
      <w:r>
        <w:rPr>
          <w:lang w:val="en-GB"/>
        </w:rPr>
        <w:tab/>
        <w:t>Radio resource control information elements</w:t>
      </w:r>
      <w:bookmarkEnd w:id="65"/>
    </w:p>
    <w:p w14:paraId="2B7254C5" w14:textId="77777777" w:rsidR="00A06636" w:rsidRDefault="00A06636" w:rsidP="00A06636">
      <w:pPr>
        <w:rPr>
          <w:iCs/>
        </w:rPr>
      </w:pPr>
      <w:bookmarkStart w:id="67" w:name="_Toc20487268"/>
      <w:r w:rsidRPr="007C1BAC">
        <w:rPr>
          <w:iCs/>
          <w:highlight w:val="yellow"/>
        </w:rPr>
        <w:t>&lt;&lt;unchanged text skipped&gt;&gt;</w:t>
      </w:r>
    </w:p>
    <w:p w14:paraId="61C253C1" w14:textId="77777777" w:rsidR="00FB3EAA" w:rsidRDefault="00FB3EAA" w:rsidP="00FB3EAA">
      <w:pPr>
        <w:rPr>
          <w:iCs/>
          <w:lang w:eastAsia="zh-CN"/>
        </w:rPr>
      </w:pPr>
      <w:bookmarkStart w:id="68" w:name="_Toc20487310"/>
      <w:bookmarkEnd w:id="67"/>
    </w:p>
    <w:p w14:paraId="2EE5EB78" w14:textId="47CCDD3D" w:rsidR="000C5201" w:rsidRDefault="000C5201" w:rsidP="000C5201">
      <w:pPr>
        <w:rPr>
          <w:iCs/>
        </w:rPr>
      </w:pPr>
      <w:r w:rsidRPr="007C1BAC">
        <w:rPr>
          <w:iCs/>
          <w:highlight w:val="yellow"/>
        </w:rPr>
        <w:t>&lt;&lt;unchanged text skipped&gt;&gt;</w:t>
      </w:r>
    </w:p>
    <w:p w14:paraId="53AFA6F4" w14:textId="77777777" w:rsidR="007B0521" w:rsidRPr="000E4E7F" w:rsidRDefault="007B0521" w:rsidP="007B0521">
      <w:pPr>
        <w:pStyle w:val="Heading4"/>
      </w:pPr>
      <w:bookmarkStart w:id="69" w:name="_Toc36566996"/>
      <w:bookmarkStart w:id="70" w:name="_Toc36810436"/>
      <w:bookmarkStart w:id="71" w:name="_Toc36846800"/>
      <w:bookmarkStart w:id="72" w:name="_Toc36939453"/>
      <w:bookmarkStart w:id="73" w:name="_Toc37082433"/>
      <w:r w:rsidRPr="000E4E7F">
        <w:t>–</w:t>
      </w:r>
      <w:r w:rsidRPr="000E4E7F">
        <w:tab/>
      </w:r>
      <w:r w:rsidRPr="000E4E7F">
        <w:rPr>
          <w:i/>
          <w:iCs/>
          <w:noProof/>
        </w:rPr>
        <w:t>NR-ResourceReservationConfig</w:t>
      </w:r>
      <w:bookmarkEnd w:id="69"/>
      <w:bookmarkEnd w:id="70"/>
      <w:bookmarkEnd w:id="71"/>
      <w:bookmarkEnd w:id="72"/>
      <w:bookmarkEnd w:id="73"/>
    </w:p>
    <w:p w14:paraId="14A4BBC8" w14:textId="77777777" w:rsidR="007B0521" w:rsidRPr="000E4E7F" w:rsidRDefault="007B0521" w:rsidP="007B0521">
      <w:r w:rsidRPr="000E4E7F">
        <w:t xml:space="preserve">The IE </w:t>
      </w:r>
      <w:r w:rsidRPr="000E4E7F">
        <w:rPr>
          <w:i/>
          <w:noProof/>
        </w:rPr>
        <w:t xml:space="preserve">NR-ResourceReservationConfig </w:t>
      </w:r>
      <w:r w:rsidRPr="000E4E7F">
        <w:t>is used to specify the NR resource reservation for coexistence with NR.</w:t>
      </w:r>
    </w:p>
    <w:p w14:paraId="0EC492AB" w14:textId="77777777" w:rsidR="007B0521" w:rsidRPr="000E4E7F" w:rsidRDefault="007B0521" w:rsidP="007B0521">
      <w:pPr>
        <w:pStyle w:val="TH"/>
        <w:rPr>
          <w:noProof/>
        </w:rPr>
      </w:pPr>
      <w:r w:rsidRPr="000E4E7F">
        <w:rPr>
          <w:i/>
          <w:iCs/>
          <w:noProof/>
        </w:rPr>
        <w:t>NR-ResourceReservationConfig</w:t>
      </w:r>
      <w:r w:rsidRPr="000E4E7F">
        <w:rPr>
          <w:noProof/>
        </w:rPr>
        <w:t xml:space="preserve"> information element</w:t>
      </w:r>
    </w:p>
    <w:p w14:paraId="263B67A4" w14:textId="77777777" w:rsidR="007B0521" w:rsidRPr="000E4E7F" w:rsidRDefault="007B0521" w:rsidP="007B0521">
      <w:pPr>
        <w:pStyle w:val="PL"/>
        <w:shd w:val="clear" w:color="auto" w:fill="E6E6E6"/>
      </w:pPr>
      <w:r w:rsidRPr="000E4E7F">
        <w:t>-- ASN1START</w:t>
      </w:r>
    </w:p>
    <w:p w14:paraId="5003B6EC" w14:textId="77777777" w:rsidR="007B0521" w:rsidRPr="000E4E7F" w:rsidRDefault="007B0521" w:rsidP="007B0521">
      <w:pPr>
        <w:pStyle w:val="PL"/>
        <w:shd w:val="clear" w:color="auto" w:fill="E6E6E6"/>
      </w:pPr>
    </w:p>
    <w:p w14:paraId="398D6C5A" w14:textId="77777777" w:rsidR="007B0521" w:rsidRPr="000E4E7F" w:rsidRDefault="007B0521" w:rsidP="007B0521">
      <w:pPr>
        <w:pStyle w:val="PL"/>
        <w:shd w:val="clear" w:color="auto" w:fill="E6E6E6"/>
      </w:pPr>
      <w:r w:rsidRPr="000E4E7F">
        <w:t>NR-ResourceReservationConfig-r16 ::=</w:t>
      </w:r>
      <w:r w:rsidRPr="000E4E7F">
        <w:tab/>
      </w:r>
      <w:r w:rsidRPr="000E4E7F">
        <w:tab/>
        <w:t>SEQUENCE {</w:t>
      </w:r>
    </w:p>
    <w:p w14:paraId="018292C3" w14:textId="77777777" w:rsidR="007B0521" w:rsidRPr="000E4E7F" w:rsidRDefault="007B0521" w:rsidP="007B0521">
      <w:pPr>
        <w:pStyle w:val="PL"/>
        <w:shd w:val="clear" w:color="auto" w:fill="E6E6E6"/>
      </w:pPr>
      <w:r w:rsidRPr="000E4E7F">
        <w:tab/>
        <w:t>periodicity-r16</w:t>
      </w:r>
      <w:r w:rsidRPr="000E4E7F">
        <w:tab/>
      </w:r>
      <w:r w:rsidRPr="000E4E7F">
        <w:tab/>
      </w:r>
      <w:r w:rsidRPr="000E4E7F">
        <w:tab/>
      </w:r>
      <w:r w:rsidRPr="000E4E7F">
        <w:tab/>
        <w:t>ENUMERATED {ms10, ms20, ms40, ms80, ms160}</w:t>
      </w:r>
      <w:r w:rsidRPr="000E4E7F">
        <w:tab/>
      </w:r>
      <w:r w:rsidRPr="000E4E7F">
        <w:tab/>
        <w:t>OPTIONAL,</w:t>
      </w:r>
    </w:p>
    <w:p w14:paraId="0945030F" w14:textId="77777777" w:rsidR="007B0521" w:rsidRPr="000E4E7F" w:rsidRDefault="007B0521" w:rsidP="007B0521">
      <w:pPr>
        <w:pStyle w:val="PL"/>
        <w:shd w:val="clear" w:color="auto" w:fill="E6E6E6"/>
      </w:pPr>
      <w:r w:rsidRPr="000E4E7F">
        <w:tab/>
        <w:t>startPosition-r16</w:t>
      </w:r>
      <w:r w:rsidRPr="000E4E7F">
        <w:tab/>
      </w:r>
      <w:r w:rsidRPr="000E4E7F">
        <w:tab/>
      </w:r>
      <w:r w:rsidRPr="000E4E7F">
        <w:tab/>
        <w:t>INTEGER (0..15)</w:t>
      </w:r>
      <w:r w:rsidRPr="000E4E7F">
        <w:tab/>
      </w:r>
      <w:r w:rsidRPr="000E4E7F">
        <w:tab/>
      </w:r>
      <w:r w:rsidRPr="000E4E7F">
        <w:tab/>
      </w:r>
      <w:r w:rsidRPr="000E4E7F">
        <w:tab/>
      </w:r>
      <w:r w:rsidRPr="000E4E7F">
        <w:tab/>
      </w:r>
      <w:r w:rsidRPr="000E4E7F">
        <w:tab/>
      </w:r>
      <w:r w:rsidRPr="000E4E7F">
        <w:tab/>
      </w:r>
      <w:r w:rsidRPr="000E4E7F">
        <w:tab/>
        <w:t>OPTIONAL,</w:t>
      </w:r>
    </w:p>
    <w:p w14:paraId="3792FD1D" w14:textId="77777777" w:rsidR="007B0521" w:rsidRPr="000E4E7F" w:rsidRDefault="007B0521" w:rsidP="007B0521">
      <w:pPr>
        <w:pStyle w:val="PL"/>
        <w:shd w:val="clear" w:color="auto" w:fill="E6E6E6"/>
      </w:pPr>
      <w:r w:rsidRPr="000E4E7F">
        <w:tab/>
        <w:t>resourceReservationFreq-r16</w:t>
      </w:r>
      <w:r w:rsidRPr="000E4E7F">
        <w:tab/>
        <w:t>CHOICE {</w:t>
      </w:r>
    </w:p>
    <w:p w14:paraId="1D051C63" w14:textId="77777777" w:rsidR="007B0521" w:rsidRPr="000E4E7F" w:rsidRDefault="007B0521" w:rsidP="007B0521">
      <w:pPr>
        <w:pStyle w:val="PL"/>
        <w:shd w:val="clear" w:color="auto" w:fill="E6E6E6"/>
      </w:pPr>
      <w:r w:rsidRPr="000E4E7F">
        <w:tab/>
      </w:r>
      <w:r w:rsidRPr="000E4E7F">
        <w:tab/>
      </w:r>
      <w:r w:rsidRPr="000E4E7F">
        <w:tab/>
        <w:t>rbg-bw1dot4MHz</w:t>
      </w:r>
      <w:r w:rsidRPr="000E4E7F">
        <w:tab/>
      </w:r>
      <w:r w:rsidRPr="000E4E7F">
        <w:tab/>
      </w:r>
      <w:r w:rsidRPr="000E4E7F">
        <w:tab/>
        <w:t>BIT STRING (SIZE (6)),</w:t>
      </w:r>
    </w:p>
    <w:p w14:paraId="681ED1D6" w14:textId="77777777" w:rsidR="007B0521" w:rsidRPr="000E4E7F" w:rsidRDefault="007B0521" w:rsidP="007B0521">
      <w:pPr>
        <w:pStyle w:val="PL"/>
        <w:shd w:val="clear" w:color="auto" w:fill="E6E6E6"/>
      </w:pPr>
      <w:r w:rsidRPr="000E4E7F">
        <w:tab/>
      </w:r>
      <w:r w:rsidRPr="000E4E7F">
        <w:tab/>
      </w:r>
      <w:r w:rsidRPr="000E4E7F">
        <w:tab/>
        <w:t>rbg-bw3MHz</w:t>
      </w:r>
      <w:r w:rsidRPr="000E4E7F">
        <w:tab/>
      </w:r>
      <w:r w:rsidRPr="000E4E7F">
        <w:tab/>
      </w:r>
      <w:r w:rsidRPr="000E4E7F">
        <w:tab/>
      </w:r>
      <w:r w:rsidRPr="000E4E7F">
        <w:tab/>
        <w:t>BIT STRING (SIZE (8)),</w:t>
      </w:r>
    </w:p>
    <w:p w14:paraId="0164F0B6" w14:textId="77777777" w:rsidR="007B0521" w:rsidRPr="000E4E7F" w:rsidRDefault="007B0521" w:rsidP="007B0521">
      <w:pPr>
        <w:pStyle w:val="PL"/>
        <w:shd w:val="clear" w:color="auto" w:fill="E6E6E6"/>
      </w:pPr>
      <w:r w:rsidRPr="000E4E7F">
        <w:tab/>
      </w:r>
      <w:r w:rsidRPr="000E4E7F">
        <w:tab/>
      </w:r>
      <w:r w:rsidRPr="000E4E7F">
        <w:tab/>
        <w:t>rbg-bw5MHz</w:t>
      </w:r>
      <w:r w:rsidRPr="000E4E7F">
        <w:tab/>
      </w:r>
      <w:r w:rsidRPr="000E4E7F">
        <w:tab/>
      </w:r>
      <w:r w:rsidRPr="000E4E7F">
        <w:tab/>
      </w:r>
      <w:r w:rsidRPr="000E4E7F">
        <w:tab/>
        <w:t>BIT STRING (SIZE (13)),</w:t>
      </w:r>
    </w:p>
    <w:p w14:paraId="18733429" w14:textId="77777777" w:rsidR="007B0521" w:rsidRPr="000E4E7F" w:rsidRDefault="007B0521" w:rsidP="007B0521">
      <w:pPr>
        <w:pStyle w:val="PL"/>
        <w:shd w:val="clear" w:color="auto" w:fill="E6E6E6"/>
      </w:pPr>
      <w:r w:rsidRPr="000E4E7F">
        <w:tab/>
      </w:r>
      <w:r w:rsidRPr="000E4E7F">
        <w:tab/>
      </w:r>
      <w:r w:rsidRPr="000E4E7F">
        <w:tab/>
        <w:t>rbg-bw10MHz</w:t>
      </w:r>
      <w:r w:rsidRPr="000E4E7F">
        <w:tab/>
      </w:r>
      <w:r w:rsidRPr="000E4E7F">
        <w:tab/>
      </w:r>
      <w:r w:rsidRPr="000E4E7F">
        <w:tab/>
      </w:r>
      <w:r w:rsidRPr="000E4E7F">
        <w:tab/>
        <w:t>BIT STRING (SIZE (17)),</w:t>
      </w:r>
    </w:p>
    <w:p w14:paraId="16A4CBA9" w14:textId="77777777" w:rsidR="007B0521" w:rsidRPr="000E4E7F" w:rsidRDefault="007B0521" w:rsidP="007B0521">
      <w:pPr>
        <w:pStyle w:val="PL"/>
        <w:shd w:val="clear" w:color="auto" w:fill="E6E6E6"/>
      </w:pPr>
      <w:r w:rsidRPr="000E4E7F">
        <w:tab/>
      </w:r>
      <w:r w:rsidRPr="000E4E7F">
        <w:tab/>
      </w:r>
      <w:r w:rsidRPr="000E4E7F">
        <w:tab/>
        <w:t>rbg-bw15MHz</w:t>
      </w:r>
      <w:r w:rsidRPr="000E4E7F">
        <w:tab/>
      </w:r>
      <w:r w:rsidRPr="000E4E7F">
        <w:tab/>
      </w:r>
      <w:r w:rsidRPr="000E4E7F">
        <w:tab/>
      </w:r>
      <w:r w:rsidRPr="000E4E7F">
        <w:tab/>
        <w:t>BIT STRING (SIZE (19)),</w:t>
      </w:r>
    </w:p>
    <w:p w14:paraId="4B25CB4D" w14:textId="77777777" w:rsidR="007B0521" w:rsidRPr="000E4E7F" w:rsidRDefault="007B0521" w:rsidP="007B0521">
      <w:pPr>
        <w:pStyle w:val="PL"/>
        <w:shd w:val="clear" w:color="auto" w:fill="E6E6E6"/>
      </w:pPr>
      <w:r w:rsidRPr="000E4E7F">
        <w:tab/>
      </w:r>
      <w:r w:rsidRPr="000E4E7F">
        <w:tab/>
      </w:r>
      <w:r w:rsidRPr="000E4E7F">
        <w:tab/>
        <w:t>rbg-bw20MHz</w:t>
      </w:r>
      <w:r w:rsidRPr="000E4E7F">
        <w:tab/>
      </w:r>
      <w:r w:rsidRPr="000E4E7F">
        <w:tab/>
      </w:r>
      <w:r w:rsidRPr="000E4E7F">
        <w:tab/>
      </w:r>
      <w:r w:rsidRPr="000E4E7F">
        <w:tab/>
        <w:t>BIT STRING (SIZE (25))</w:t>
      </w:r>
    </w:p>
    <w:p w14:paraId="03F53450" w14:textId="77777777" w:rsidR="007B0521" w:rsidRPr="000E4E7F" w:rsidRDefault="007B0521" w:rsidP="007B0521">
      <w:pPr>
        <w:pStyle w:val="PL"/>
        <w:shd w:val="clear" w:color="auto" w:fill="E6E6E6"/>
      </w:pPr>
      <w:r w:rsidRPr="000E4E7F">
        <w:tab/>
        <w:t>}</w:t>
      </w:r>
      <w:r w:rsidRPr="000E4E7F">
        <w:tab/>
        <w:t>OPTIONAL,</w:t>
      </w:r>
      <w:r w:rsidRPr="000E4E7F">
        <w:tab/>
        <w:t xml:space="preserve">-- Cond DL </w:t>
      </w:r>
    </w:p>
    <w:p w14:paraId="70E48912" w14:textId="77777777" w:rsidR="007B0521" w:rsidRPr="000E4E7F" w:rsidRDefault="007B0521" w:rsidP="007B0521">
      <w:pPr>
        <w:pStyle w:val="PL"/>
        <w:shd w:val="clear" w:color="auto" w:fill="E6E6E6"/>
      </w:pPr>
      <w:r w:rsidRPr="000E4E7F">
        <w:tab/>
        <w:t>slotConfig-r16</w:t>
      </w:r>
      <w:r w:rsidRPr="000E4E7F">
        <w:tab/>
      </w:r>
      <w:r w:rsidRPr="000E4E7F">
        <w:tab/>
      </w:r>
      <w:r w:rsidRPr="000E4E7F">
        <w:tab/>
      </w:r>
      <w:r w:rsidRPr="000E4E7F">
        <w:tab/>
        <w:t>SEQUENCE {</w:t>
      </w:r>
    </w:p>
    <w:p w14:paraId="0A6B7798" w14:textId="77777777" w:rsidR="007B0521" w:rsidRPr="000E4E7F" w:rsidRDefault="007B0521" w:rsidP="007B0521">
      <w:pPr>
        <w:pStyle w:val="PL"/>
        <w:shd w:val="clear" w:color="auto" w:fill="E6E6E6"/>
      </w:pPr>
      <w:r w:rsidRPr="000E4E7F">
        <w:tab/>
      </w:r>
      <w:r w:rsidRPr="000E4E7F">
        <w:tab/>
        <w:t>slotBitmap-r16</w:t>
      </w:r>
      <w:r w:rsidRPr="000E4E7F">
        <w:tab/>
      </w:r>
      <w:r w:rsidRPr="000E4E7F">
        <w:tab/>
      </w:r>
      <w:r w:rsidRPr="000E4E7F">
        <w:tab/>
      </w:r>
      <w:r w:rsidRPr="000E4E7F">
        <w:tab/>
        <w:t>CHOICE {</w:t>
      </w:r>
    </w:p>
    <w:p w14:paraId="57D7C607" w14:textId="77777777" w:rsidR="007B0521" w:rsidRPr="000E4E7F" w:rsidRDefault="007B0521" w:rsidP="007B0521">
      <w:pPr>
        <w:pStyle w:val="PL"/>
        <w:shd w:val="clear" w:color="auto" w:fill="E6E6E6"/>
      </w:pPr>
      <w:r w:rsidRPr="000E4E7F">
        <w:tab/>
      </w:r>
      <w:r w:rsidRPr="000E4E7F">
        <w:tab/>
      </w:r>
      <w:r w:rsidRPr="000E4E7F">
        <w:tab/>
        <w:t>slotPattern10ms</w:t>
      </w:r>
      <w:r w:rsidRPr="000E4E7F">
        <w:tab/>
      </w:r>
      <w:r w:rsidRPr="000E4E7F">
        <w:tab/>
      </w:r>
      <w:r w:rsidRPr="000E4E7F">
        <w:tab/>
      </w:r>
      <w:r w:rsidRPr="000E4E7F">
        <w:tab/>
        <w:t>BIT STRING (SIZE (20)),</w:t>
      </w:r>
    </w:p>
    <w:p w14:paraId="0BD4E325" w14:textId="77777777" w:rsidR="007B0521" w:rsidRPr="000E4E7F" w:rsidRDefault="007B0521" w:rsidP="007B0521">
      <w:pPr>
        <w:pStyle w:val="PL"/>
        <w:shd w:val="clear" w:color="auto" w:fill="E6E6E6"/>
      </w:pPr>
      <w:r w:rsidRPr="000E4E7F">
        <w:tab/>
      </w:r>
      <w:r w:rsidRPr="000E4E7F">
        <w:tab/>
      </w:r>
      <w:r w:rsidRPr="000E4E7F">
        <w:tab/>
        <w:t>slotPattern40ms</w:t>
      </w:r>
      <w:r w:rsidRPr="000E4E7F">
        <w:tab/>
      </w:r>
      <w:r w:rsidRPr="000E4E7F">
        <w:tab/>
      </w:r>
      <w:r w:rsidRPr="000E4E7F">
        <w:tab/>
      </w:r>
      <w:r w:rsidRPr="000E4E7F">
        <w:tab/>
        <w:t>BIT STRING (SIZE (80))</w:t>
      </w:r>
    </w:p>
    <w:p w14:paraId="011ACBCD" w14:textId="77777777" w:rsidR="007B0521" w:rsidRPr="000E4E7F" w:rsidRDefault="007B0521" w:rsidP="007B0521">
      <w:pPr>
        <w:pStyle w:val="PL"/>
        <w:shd w:val="clear" w:color="auto" w:fill="E6E6E6"/>
      </w:pPr>
      <w:r w:rsidRPr="000E4E7F">
        <w:tab/>
      </w:r>
      <w:r w:rsidRPr="000E4E7F">
        <w:tab/>
        <w:t>}</w:t>
      </w:r>
      <w:r w:rsidRPr="000E4E7F">
        <w:tab/>
      </w:r>
      <w:r w:rsidRPr="000E4E7F">
        <w:tab/>
        <w:t>OPTIONAL,</w:t>
      </w:r>
      <w:r w:rsidRPr="000E4E7F">
        <w:tab/>
        <w:t>-- Cond FDD-OR-TDD-DL</w:t>
      </w:r>
    </w:p>
    <w:p w14:paraId="7C092447" w14:textId="77777777" w:rsidR="007B0521" w:rsidRPr="000E4E7F" w:rsidRDefault="007B0521" w:rsidP="007B0521">
      <w:pPr>
        <w:pStyle w:val="PL"/>
        <w:shd w:val="clear" w:color="auto" w:fill="E6E6E6"/>
      </w:pPr>
      <w:r w:rsidRPr="000E4E7F">
        <w:tab/>
      </w:r>
      <w:r w:rsidRPr="000E4E7F">
        <w:tab/>
        <w:t>symbolBitmap1-r16</w:t>
      </w:r>
      <w:r w:rsidRPr="000E4E7F">
        <w:tab/>
      </w:r>
      <w:r w:rsidRPr="000E4E7F">
        <w:tab/>
        <w:t>BIT STRING (SIZE (7))</w:t>
      </w:r>
      <w:r w:rsidRPr="000E4E7F">
        <w:tab/>
        <w:t>OPTIONAL,</w:t>
      </w:r>
    </w:p>
    <w:p w14:paraId="05C1A977" w14:textId="77777777" w:rsidR="007B0521" w:rsidRPr="000E4E7F" w:rsidRDefault="007B0521" w:rsidP="007B0521">
      <w:pPr>
        <w:pStyle w:val="PL"/>
        <w:shd w:val="clear" w:color="auto" w:fill="E6E6E6"/>
      </w:pPr>
      <w:r w:rsidRPr="000E4E7F">
        <w:tab/>
      </w:r>
      <w:r w:rsidRPr="000E4E7F">
        <w:tab/>
        <w:t>symbolBitmap2-r16</w:t>
      </w:r>
      <w:r w:rsidRPr="000E4E7F">
        <w:tab/>
      </w:r>
      <w:r w:rsidRPr="000E4E7F">
        <w:tab/>
        <w:t>BIT STRING (SIZE (7))</w:t>
      </w:r>
      <w:r w:rsidRPr="000E4E7F">
        <w:tab/>
        <w:t>OPTIONAL</w:t>
      </w:r>
    </w:p>
    <w:p w14:paraId="718EE802" w14:textId="77777777" w:rsidR="007B0521" w:rsidRPr="000E4E7F" w:rsidRDefault="007B0521" w:rsidP="007B0521">
      <w:pPr>
        <w:pStyle w:val="PL"/>
        <w:shd w:val="clear" w:color="auto" w:fill="E6E6E6"/>
      </w:pPr>
      <w:r w:rsidRPr="000E4E7F">
        <w:tab/>
        <w:t>}</w:t>
      </w:r>
      <w:r w:rsidRPr="000E4E7F">
        <w:tab/>
        <w:t>OPTIONAL,</w:t>
      </w:r>
    </w:p>
    <w:p w14:paraId="12679442" w14:textId="77777777" w:rsidR="007B0521" w:rsidRPr="000E4E7F" w:rsidRDefault="007B0521" w:rsidP="007B0521">
      <w:pPr>
        <w:pStyle w:val="PL"/>
        <w:shd w:val="clear" w:color="auto" w:fill="E6E6E6"/>
      </w:pPr>
      <w:r w:rsidRPr="000E4E7F">
        <w:tab/>
        <w:t>...</w:t>
      </w:r>
    </w:p>
    <w:p w14:paraId="2AAF6173" w14:textId="77777777" w:rsidR="007B0521" w:rsidRPr="000E4E7F" w:rsidRDefault="007B0521" w:rsidP="007B0521">
      <w:pPr>
        <w:pStyle w:val="PL"/>
        <w:shd w:val="clear" w:color="auto" w:fill="E6E6E6"/>
      </w:pPr>
      <w:r w:rsidRPr="000E4E7F">
        <w:t>}</w:t>
      </w:r>
    </w:p>
    <w:p w14:paraId="253A3878" w14:textId="77777777" w:rsidR="007B0521" w:rsidRPr="000E4E7F" w:rsidRDefault="007B0521" w:rsidP="007B0521">
      <w:pPr>
        <w:pStyle w:val="PL"/>
        <w:shd w:val="clear" w:color="auto" w:fill="E6E6E6"/>
      </w:pPr>
    </w:p>
    <w:p w14:paraId="45951634" w14:textId="77777777" w:rsidR="007B0521" w:rsidRPr="000E4E7F" w:rsidRDefault="007B0521" w:rsidP="007B0521">
      <w:pPr>
        <w:pStyle w:val="PL"/>
        <w:shd w:val="clear" w:color="auto" w:fill="E6E6E6"/>
      </w:pPr>
      <w:r w:rsidRPr="000E4E7F">
        <w:t>-- ASN1STOP</w:t>
      </w:r>
    </w:p>
    <w:p w14:paraId="0381B517" w14:textId="77777777" w:rsidR="007B0521" w:rsidRPr="000E4E7F" w:rsidRDefault="007B0521" w:rsidP="007B0521"/>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7B0521" w:rsidRPr="000E4E7F" w14:paraId="65A9B7E9" w14:textId="77777777" w:rsidTr="007A39AC">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20CF1EC" w14:textId="77777777" w:rsidR="007B0521" w:rsidRPr="000E4E7F" w:rsidRDefault="007B0521" w:rsidP="007A39AC">
            <w:pPr>
              <w:pStyle w:val="TAH"/>
            </w:pPr>
            <w:r w:rsidRPr="000E4E7F">
              <w:rPr>
                <w:i/>
                <w:noProof/>
              </w:rPr>
              <w:t>NR-ResourceReservationConfig</w:t>
            </w:r>
            <w:r w:rsidRPr="000E4E7F">
              <w:rPr>
                <w:noProof/>
              </w:rPr>
              <w:t xml:space="preserve"> field descriptions</w:t>
            </w:r>
          </w:p>
        </w:tc>
      </w:tr>
      <w:tr w:rsidR="007B0521" w:rsidRPr="000E4E7F" w14:paraId="3A7183C5" w14:textId="77777777" w:rsidTr="007A39AC">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B0142EE" w14:textId="77777777" w:rsidR="007B0521" w:rsidRPr="000E4E7F" w:rsidRDefault="007B0521" w:rsidP="007A39AC">
            <w:pPr>
              <w:pStyle w:val="TAL"/>
              <w:rPr>
                <w:bCs/>
                <w:noProof/>
                <w:lang w:eastAsia="en-GB"/>
              </w:rPr>
            </w:pPr>
            <w:commentRangeStart w:id="74"/>
            <w:r w:rsidRPr="000E4E7F">
              <w:rPr>
                <w:bCs/>
                <w:noProof/>
                <w:lang w:eastAsia="en-GB"/>
              </w:rPr>
              <w:t>FFS</w:t>
            </w:r>
            <w:commentRangeEnd w:id="74"/>
            <w:r>
              <w:rPr>
                <w:rStyle w:val="CommentReference"/>
                <w:rFonts w:ascii="Times New Roman" w:eastAsia="MS Mincho" w:hAnsi="Times New Roman"/>
                <w:lang w:eastAsia="en-US"/>
              </w:rPr>
              <w:commentReference w:id="74"/>
            </w:r>
          </w:p>
        </w:tc>
      </w:tr>
    </w:tbl>
    <w:p w14:paraId="2FD8F834" w14:textId="77777777" w:rsidR="007B0521" w:rsidRPr="000E4E7F" w:rsidRDefault="007B0521" w:rsidP="007B052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B0521" w:rsidRPr="000E4E7F" w14:paraId="0CCAD080" w14:textId="77777777" w:rsidTr="007A39AC">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1B6C25A" w14:textId="77777777" w:rsidR="007B0521" w:rsidRPr="000E4E7F" w:rsidRDefault="007B0521" w:rsidP="007A39AC">
            <w:pPr>
              <w:pStyle w:val="TAH"/>
            </w:pPr>
            <w:r w:rsidRPr="000E4E7F">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B4AB9E8" w14:textId="77777777" w:rsidR="007B0521" w:rsidRPr="000E4E7F" w:rsidRDefault="007B0521" w:rsidP="007A39AC">
            <w:pPr>
              <w:pStyle w:val="TAH"/>
            </w:pPr>
            <w:r w:rsidRPr="000E4E7F">
              <w:t>Explanation</w:t>
            </w:r>
          </w:p>
        </w:tc>
      </w:tr>
      <w:tr w:rsidR="007B0521" w:rsidRPr="000E4E7F" w14:paraId="0E319C1D" w14:textId="77777777" w:rsidTr="007A39AC">
        <w:trPr>
          <w:gridAfter w:val="1"/>
          <w:wAfter w:w="6" w:type="dxa"/>
          <w:cantSplit/>
        </w:trPr>
        <w:tc>
          <w:tcPr>
            <w:tcW w:w="2269" w:type="dxa"/>
          </w:tcPr>
          <w:p w14:paraId="5BAD8275" w14:textId="77777777" w:rsidR="007B0521" w:rsidRPr="000E4E7F" w:rsidRDefault="007B0521" w:rsidP="007A39AC">
            <w:pPr>
              <w:pStyle w:val="TAL"/>
              <w:rPr>
                <w:i/>
                <w:noProof/>
              </w:rPr>
            </w:pPr>
            <w:r w:rsidRPr="000E4E7F">
              <w:rPr>
                <w:i/>
              </w:rPr>
              <w:t>DL</w:t>
            </w:r>
          </w:p>
        </w:tc>
        <w:tc>
          <w:tcPr>
            <w:tcW w:w="7370" w:type="dxa"/>
          </w:tcPr>
          <w:p w14:paraId="2A72B90B" w14:textId="77777777" w:rsidR="007B0521" w:rsidRPr="000E4E7F" w:rsidRDefault="007B0521" w:rsidP="007A39AC">
            <w:pPr>
              <w:pStyle w:val="TAL"/>
              <w:rPr>
                <w:lang w:eastAsia="en-GB"/>
              </w:rPr>
            </w:pPr>
            <w:r w:rsidRPr="000E4E7F">
              <w:rPr>
                <w:lang w:eastAsia="en-GB"/>
              </w:rPr>
              <w:t xml:space="preserve">The field is mandatory present </w:t>
            </w:r>
            <w:r w:rsidRPr="000E4E7F">
              <w:t xml:space="preserve">if </w:t>
            </w:r>
            <w:r w:rsidRPr="000E4E7F">
              <w:rPr>
                <w:i/>
                <w:iCs/>
              </w:rPr>
              <w:t>NR-</w:t>
            </w:r>
            <w:proofErr w:type="spellStart"/>
            <w:r w:rsidRPr="000E4E7F">
              <w:rPr>
                <w:i/>
                <w:iCs/>
              </w:rPr>
              <w:t>ResourceReservationConfig</w:t>
            </w:r>
            <w:proofErr w:type="spellEnd"/>
            <w:r w:rsidRPr="000E4E7F">
              <w:t xml:space="preserve"> </w:t>
            </w:r>
            <w:r w:rsidRPr="000E4E7F">
              <w:rPr>
                <w:lang w:eastAsia="en-GB"/>
              </w:rPr>
              <w:t xml:space="preserve">configures downlink parameters; otherwise the field is </w:t>
            </w:r>
            <w:r w:rsidRPr="000E4E7F">
              <w:t>not present</w:t>
            </w:r>
            <w:r w:rsidRPr="000E4E7F">
              <w:rPr>
                <w:lang w:eastAsia="en-GB"/>
              </w:rPr>
              <w:t>.</w:t>
            </w:r>
          </w:p>
        </w:tc>
      </w:tr>
      <w:tr w:rsidR="007B0521" w:rsidRPr="000E4E7F" w14:paraId="466F90DE" w14:textId="77777777" w:rsidTr="007A39AC">
        <w:trPr>
          <w:gridAfter w:val="1"/>
          <w:wAfter w:w="6" w:type="dxa"/>
          <w:cantSplit/>
        </w:trPr>
        <w:tc>
          <w:tcPr>
            <w:tcW w:w="2269" w:type="dxa"/>
          </w:tcPr>
          <w:p w14:paraId="203EB218" w14:textId="77777777" w:rsidR="007B0521" w:rsidRPr="000E4E7F" w:rsidRDefault="007B0521" w:rsidP="007A39AC">
            <w:pPr>
              <w:pStyle w:val="TAL"/>
              <w:rPr>
                <w:i/>
                <w:iCs/>
              </w:rPr>
            </w:pPr>
            <w:r w:rsidRPr="000E4E7F">
              <w:rPr>
                <w:i/>
                <w:iCs/>
              </w:rPr>
              <w:t>FDD-OR-TDD-DL</w:t>
            </w:r>
          </w:p>
        </w:tc>
        <w:tc>
          <w:tcPr>
            <w:tcW w:w="7370" w:type="dxa"/>
          </w:tcPr>
          <w:p w14:paraId="204306FB" w14:textId="77777777" w:rsidR="007B0521" w:rsidRPr="000E4E7F" w:rsidRDefault="007B0521" w:rsidP="007A39AC">
            <w:pPr>
              <w:pStyle w:val="TAL"/>
              <w:rPr>
                <w:lang w:eastAsia="en-GB"/>
              </w:rPr>
            </w:pPr>
            <w:r w:rsidRPr="000E4E7F">
              <w:rPr>
                <w:lang w:eastAsia="en-GB"/>
              </w:rPr>
              <w:t xml:space="preserve">The field is mandatory present </w:t>
            </w:r>
            <w:r w:rsidRPr="000E4E7F">
              <w:t>for FDD and mandatory present for TDD downlink</w:t>
            </w:r>
            <w:r w:rsidRPr="000E4E7F">
              <w:rPr>
                <w:lang w:eastAsia="en-GB"/>
              </w:rPr>
              <w:t xml:space="preserve">; otherwise the field is </w:t>
            </w:r>
            <w:r w:rsidRPr="000E4E7F">
              <w:t>not present</w:t>
            </w:r>
            <w:r w:rsidRPr="000E4E7F">
              <w:rPr>
                <w:lang w:eastAsia="en-GB"/>
              </w:rPr>
              <w:t>.</w:t>
            </w:r>
          </w:p>
        </w:tc>
      </w:tr>
    </w:tbl>
    <w:p w14:paraId="41156BA4" w14:textId="77777777" w:rsidR="007B0521" w:rsidRPr="000E4E7F" w:rsidRDefault="007B0521" w:rsidP="007B0521">
      <w:pPr>
        <w:rPr>
          <w:iCs/>
          <w:lang w:eastAsia="zh-CN"/>
        </w:rPr>
      </w:pPr>
    </w:p>
    <w:p w14:paraId="5198E9B3" w14:textId="77777777" w:rsidR="0083571C" w:rsidRDefault="0083571C" w:rsidP="0083571C">
      <w:pPr>
        <w:rPr>
          <w:iCs/>
        </w:rPr>
      </w:pPr>
      <w:r w:rsidRPr="007C1BAC">
        <w:rPr>
          <w:iCs/>
          <w:highlight w:val="yellow"/>
        </w:rPr>
        <w:t>&lt;&lt;unchanged text skipped&gt;&gt;</w:t>
      </w:r>
    </w:p>
    <w:p w14:paraId="76FC93BB" w14:textId="77777777" w:rsidR="003324CC" w:rsidRPr="000E4E7F" w:rsidRDefault="003324CC" w:rsidP="003324CC">
      <w:pPr>
        <w:pStyle w:val="Heading4"/>
      </w:pPr>
      <w:bookmarkStart w:id="75" w:name="_Toc20487305"/>
      <w:bookmarkStart w:id="76" w:name="_Toc29342600"/>
      <w:bookmarkStart w:id="77" w:name="_Toc29343739"/>
      <w:bookmarkStart w:id="78" w:name="_Toc36567004"/>
      <w:bookmarkStart w:id="79" w:name="_Toc36810444"/>
      <w:bookmarkStart w:id="80" w:name="_Toc36846808"/>
      <w:bookmarkStart w:id="81" w:name="_Toc36939461"/>
      <w:bookmarkStart w:id="82" w:name="_Toc37082441"/>
      <w:r w:rsidRPr="000E4E7F">
        <w:t>–</w:t>
      </w:r>
      <w:r w:rsidRPr="000E4E7F">
        <w:tab/>
      </w:r>
      <w:r w:rsidRPr="000E4E7F">
        <w:rPr>
          <w:i/>
          <w:noProof/>
        </w:rPr>
        <w:t>PhysicalConfigDedicated</w:t>
      </w:r>
      <w:bookmarkEnd w:id="75"/>
      <w:bookmarkEnd w:id="76"/>
      <w:bookmarkEnd w:id="77"/>
      <w:bookmarkEnd w:id="78"/>
      <w:bookmarkEnd w:id="79"/>
      <w:bookmarkEnd w:id="80"/>
      <w:bookmarkEnd w:id="81"/>
      <w:bookmarkEnd w:id="82"/>
    </w:p>
    <w:p w14:paraId="52BC6378" w14:textId="77777777" w:rsidR="003324CC" w:rsidRPr="000E4E7F" w:rsidRDefault="003324CC" w:rsidP="003324CC">
      <w:r w:rsidRPr="000E4E7F">
        <w:t xml:space="preserve">The IE </w:t>
      </w:r>
      <w:r w:rsidRPr="000E4E7F">
        <w:rPr>
          <w:i/>
          <w:noProof/>
        </w:rPr>
        <w:t>PhysicalConfigDedicated</w:t>
      </w:r>
      <w:r w:rsidRPr="000E4E7F">
        <w:t xml:space="preserve"> is used to specify the UE specific physical channel configuration.</w:t>
      </w:r>
    </w:p>
    <w:p w14:paraId="2040DA39" w14:textId="77777777" w:rsidR="003324CC" w:rsidRPr="000E4E7F" w:rsidRDefault="003324CC" w:rsidP="003324CC">
      <w:pPr>
        <w:pStyle w:val="TH"/>
      </w:pPr>
      <w:bookmarkStart w:id="83" w:name="OLE_LINK87"/>
      <w:bookmarkStart w:id="84" w:name="OLE_LINK88"/>
      <w:proofErr w:type="spellStart"/>
      <w:r w:rsidRPr="000E4E7F">
        <w:rPr>
          <w:bCs/>
          <w:i/>
          <w:iCs/>
        </w:rPr>
        <w:t>PhysicalConfigDedicated</w:t>
      </w:r>
      <w:proofErr w:type="spellEnd"/>
      <w:r w:rsidRPr="000E4E7F">
        <w:t xml:space="preserve"> </w:t>
      </w:r>
      <w:bookmarkEnd w:id="83"/>
      <w:bookmarkEnd w:id="84"/>
      <w:r w:rsidRPr="000E4E7F">
        <w:t>information element</w:t>
      </w:r>
    </w:p>
    <w:p w14:paraId="73007833" w14:textId="77777777" w:rsidR="003324CC" w:rsidRPr="000E4E7F" w:rsidRDefault="003324CC" w:rsidP="003324CC">
      <w:pPr>
        <w:pStyle w:val="PL"/>
        <w:shd w:val="clear" w:color="auto" w:fill="E6E6E6"/>
      </w:pPr>
      <w:r w:rsidRPr="000E4E7F">
        <w:t>-- ASN1START</w:t>
      </w:r>
    </w:p>
    <w:p w14:paraId="74101EE8" w14:textId="77777777" w:rsidR="003324CC" w:rsidRPr="000E4E7F" w:rsidRDefault="003324CC" w:rsidP="003324CC">
      <w:pPr>
        <w:pStyle w:val="PL"/>
        <w:shd w:val="clear" w:color="auto" w:fill="E6E6E6"/>
      </w:pPr>
    </w:p>
    <w:p w14:paraId="297E9727" w14:textId="77777777" w:rsidR="003324CC" w:rsidRPr="000E4E7F" w:rsidRDefault="003324CC" w:rsidP="003324CC">
      <w:pPr>
        <w:pStyle w:val="PL"/>
        <w:shd w:val="clear" w:color="auto" w:fill="E6E6E6"/>
      </w:pPr>
      <w:r w:rsidRPr="000E4E7F">
        <w:t>PhysicalConfigDedicated ::=</w:t>
      </w:r>
      <w:r w:rsidRPr="000E4E7F">
        <w:tab/>
      </w:r>
      <w:r w:rsidRPr="000E4E7F">
        <w:tab/>
        <w:t>SEQUENCE {</w:t>
      </w:r>
    </w:p>
    <w:p w14:paraId="78798A28" w14:textId="77777777" w:rsidR="003324CC" w:rsidRPr="000E4E7F" w:rsidRDefault="003324CC" w:rsidP="003324CC">
      <w:pPr>
        <w:pStyle w:val="PL"/>
        <w:shd w:val="clear" w:color="auto" w:fill="E6E6E6"/>
      </w:pPr>
      <w:r w:rsidRPr="000E4E7F">
        <w:tab/>
        <w:t>pdsch-ConfigDedicated</w:t>
      </w:r>
      <w:r w:rsidRPr="000E4E7F">
        <w:tab/>
      </w:r>
      <w:r w:rsidRPr="000E4E7F">
        <w:tab/>
      </w:r>
      <w:r w:rsidRPr="000E4E7F">
        <w:tab/>
      </w:r>
      <w:r w:rsidRPr="000E4E7F">
        <w:tab/>
        <w:t>PDSCH-ConfigDedicated</w:t>
      </w:r>
      <w:r w:rsidRPr="000E4E7F">
        <w:tab/>
      </w:r>
      <w:r w:rsidRPr="000E4E7F">
        <w:tab/>
      </w:r>
      <w:r w:rsidRPr="000E4E7F">
        <w:tab/>
        <w:t>OPTIONAL,</w:t>
      </w:r>
      <w:r w:rsidRPr="000E4E7F">
        <w:tab/>
      </w:r>
      <w:r w:rsidRPr="000E4E7F">
        <w:tab/>
        <w:t>-- Need ON</w:t>
      </w:r>
    </w:p>
    <w:p w14:paraId="69B61C50" w14:textId="77777777" w:rsidR="003324CC" w:rsidRPr="000E4E7F" w:rsidRDefault="003324CC" w:rsidP="003324CC">
      <w:pPr>
        <w:pStyle w:val="PL"/>
        <w:shd w:val="clear" w:color="auto" w:fill="E6E6E6"/>
      </w:pPr>
      <w:r w:rsidRPr="000E4E7F">
        <w:tab/>
        <w:t>pucch-ConfigDedicated</w:t>
      </w:r>
      <w:r w:rsidRPr="000E4E7F">
        <w:tab/>
      </w:r>
      <w:r w:rsidRPr="000E4E7F">
        <w:tab/>
      </w:r>
      <w:r w:rsidRPr="000E4E7F">
        <w:tab/>
      </w:r>
      <w:r w:rsidRPr="000E4E7F">
        <w:tab/>
        <w:t>PUCCH-ConfigDedicated</w:t>
      </w:r>
      <w:r w:rsidRPr="000E4E7F">
        <w:tab/>
      </w:r>
      <w:r w:rsidRPr="000E4E7F">
        <w:tab/>
      </w:r>
      <w:r w:rsidRPr="000E4E7F">
        <w:tab/>
        <w:t>OPTIONAL,</w:t>
      </w:r>
      <w:r w:rsidRPr="000E4E7F">
        <w:tab/>
      </w:r>
      <w:r w:rsidRPr="000E4E7F">
        <w:tab/>
        <w:t>-- Need ON</w:t>
      </w:r>
    </w:p>
    <w:p w14:paraId="0A69059A" w14:textId="77777777" w:rsidR="003324CC" w:rsidRPr="000E4E7F" w:rsidRDefault="003324CC" w:rsidP="003324CC">
      <w:pPr>
        <w:pStyle w:val="PL"/>
        <w:shd w:val="clear" w:color="auto" w:fill="E6E6E6"/>
      </w:pPr>
      <w:r w:rsidRPr="000E4E7F">
        <w:lastRenderedPageBreak/>
        <w:tab/>
        <w:t>pusch-ConfigDedicated</w:t>
      </w:r>
      <w:r w:rsidRPr="000E4E7F">
        <w:tab/>
      </w:r>
      <w:r w:rsidRPr="000E4E7F">
        <w:tab/>
      </w:r>
      <w:r w:rsidRPr="000E4E7F">
        <w:tab/>
      </w:r>
      <w:r w:rsidRPr="000E4E7F">
        <w:tab/>
        <w:t>PUSCH-ConfigDedicated</w:t>
      </w:r>
      <w:r w:rsidRPr="000E4E7F">
        <w:tab/>
      </w:r>
      <w:r w:rsidRPr="000E4E7F">
        <w:tab/>
      </w:r>
      <w:r w:rsidRPr="000E4E7F">
        <w:tab/>
        <w:t>OPTIONAL,</w:t>
      </w:r>
      <w:r w:rsidRPr="000E4E7F">
        <w:tab/>
      </w:r>
      <w:r w:rsidRPr="000E4E7F">
        <w:tab/>
        <w:t>-- Need ON</w:t>
      </w:r>
    </w:p>
    <w:p w14:paraId="7A08A4EE" w14:textId="77777777" w:rsidR="003324CC" w:rsidRPr="000E4E7F" w:rsidRDefault="003324CC" w:rsidP="003324CC">
      <w:pPr>
        <w:pStyle w:val="PL"/>
        <w:shd w:val="clear" w:color="auto" w:fill="E6E6E6"/>
      </w:pPr>
      <w:r w:rsidRPr="000E4E7F">
        <w:tab/>
        <w:t>uplinkPowerControlDedicated</w:t>
      </w:r>
      <w:r w:rsidRPr="000E4E7F">
        <w:tab/>
      </w:r>
      <w:r w:rsidRPr="000E4E7F">
        <w:tab/>
      </w:r>
      <w:r w:rsidRPr="000E4E7F">
        <w:tab/>
        <w:t>UplinkPowerControlDedicated</w:t>
      </w:r>
      <w:r w:rsidRPr="000E4E7F">
        <w:tab/>
      </w:r>
      <w:r w:rsidRPr="000E4E7F">
        <w:tab/>
        <w:t>OPTIONAL,</w:t>
      </w:r>
      <w:r w:rsidRPr="000E4E7F">
        <w:tab/>
      </w:r>
      <w:r w:rsidRPr="000E4E7F">
        <w:tab/>
        <w:t>-- Need ON</w:t>
      </w:r>
    </w:p>
    <w:p w14:paraId="38AC434F" w14:textId="77777777" w:rsidR="003324CC" w:rsidRPr="000E4E7F" w:rsidRDefault="003324CC" w:rsidP="003324CC">
      <w:pPr>
        <w:pStyle w:val="PL"/>
        <w:shd w:val="clear" w:color="auto" w:fill="E6E6E6"/>
      </w:pPr>
      <w:r w:rsidRPr="000E4E7F">
        <w:tab/>
        <w:t>tpc-PDCCH-ConfigPUCCH</w:t>
      </w:r>
      <w:r w:rsidRPr="000E4E7F">
        <w:tab/>
      </w:r>
      <w:r w:rsidRPr="000E4E7F">
        <w:tab/>
      </w:r>
      <w:r w:rsidRPr="000E4E7F">
        <w:tab/>
      </w:r>
      <w:r w:rsidRPr="000E4E7F">
        <w:tab/>
        <w:t>TPC-PDCCH-Config</w:t>
      </w:r>
      <w:r w:rsidRPr="000E4E7F">
        <w:tab/>
      </w:r>
      <w:r w:rsidRPr="000E4E7F">
        <w:tab/>
      </w:r>
      <w:r w:rsidRPr="000E4E7F">
        <w:tab/>
      </w:r>
      <w:r w:rsidRPr="000E4E7F">
        <w:tab/>
        <w:t>OPTIONAL,</w:t>
      </w:r>
      <w:r w:rsidRPr="000E4E7F">
        <w:tab/>
      </w:r>
      <w:r w:rsidRPr="000E4E7F">
        <w:tab/>
        <w:t>-- Need ON</w:t>
      </w:r>
    </w:p>
    <w:p w14:paraId="439F097D" w14:textId="77777777" w:rsidR="003324CC" w:rsidRPr="000E4E7F" w:rsidRDefault="003324CC" w:rsidP="003324CC">
      <w:pPr>
        <w:pStyle w:val="PL"/>
        <w:shd w:val="clear" w:color="auto" w:fill="E6E6E6"/>
      </w:pPr>
      <w:r w:rsidRPr="000E4E7F">
        <w:tab/>
        <w:t>tpc-PDCCH-ConfigPUSCH</w:t>
      </w:r>
      <w:r w:rsidRPr="000E4E7F">
        <w:tab/>
      </w:r>
      <w:r w:rsidRPr="000E4E7F">
        <w:tab/>
      </w:r>
      <w:r w:rsidRPr="000E4E7F">
        <w:tab/>
      </w:r>
      <w:r w:rsidRPr="000E4E7F">
        <w:tab/>
        <w:t>TPC-PDCCH-Config</w:t>
      </w:r>
      <w:r w:rsidRPr="000E4E7F">
        <w:tab/>
      </w:r>
      <w:r w:rsidRPr="000E4E7F">
        <w:tab/>
      </w:r>
      <w:r w:rsidRPr="000E4E7F">
        <w:tab/>
      </w:r>
      <w:r w:rsidRPr="000E4E7F">
        <w:tab/>
        <w:t>OPTIONAL,</w:t>
      </w:r>
      <w:r w:rsidRPr="000E4E7F">
        <w:tab/>
      </w:r>
      <w:r w:rsidRPr="000E4E7F">
        <w:tab/>
        <w:t>-- Need ON</w:t>
      </w:r>
    </w:p>
    <w:p w14:paraId="473BC771" w14:textId="77777777" w:rsidR="003324CC" w:rsidRPr="000E4E7F" w:rsidRDefault="003324CC" w:rsidP="003324CC">
      <w:pPr>
        <w:pStyle w:val="PL"/>
        <w:shd w:val="clear" w:color="auto" w:fill="E6E6E6"/>
      </w:pPr>
      <w:r w:rsidRPr="000E4E7F">
        <w:tab/>
        <w:t>cqi-ReportConfig</w:t>
      </w:r>
      <w:r w:rsidRPr="000E4E7F">
        <w:tab/>
      </w:r>
      <w:r w:rsidRPr="000E4E7F">
        <w:tab/>
      </w:r>
      <w:r w:rsidRPr="000E4E7F">
        <w:tab/>
      </w:r>
      <w:r w:rsidRPr="000E4E7F">
        <w:tab/>
      </w:r>
      <w:r w:rsidRPr="000E4E7F">
        <w:tab/>
        <w:t>CQI-ReportConfig</w:t>
      </w:r>
      <w:r w:rsidRPr="000E4E7F">
        <w:tab/>
      </w:r>
      <w:r w:rsidRPr="000E4E7F">
        <w:tab/>
      </w:r>
      <w:r w:rsidRPr="000E4E7F">
        <w:tab/>
      </w:r>
      <w:r w:rsidRPr="000E4E7F">
        <w:tab/>
        <w:t>OPTIONAL,</w:t>
      </w:r>
      <w:r w:rsidRPr="000E4E7F">
        <w:tab/>
      </w:r>
      <w:r w:rsidRPr="000E4E7F">
        <w:tab/>
        <w:t>-- Cond CQI-r8</w:t>
      </w:r>
    </w:p>
    <w:p w14:paraId="5B5F1B62" w14:textId="77777777" w:rsidR="003324CC" w:rsidRPr="000E4E7F" w:rsidRDefault="003324CC" w:rsidP="003324CC">
      <w:pPr>
        <w:pStyle w:val="PL"/>
        <w:shd w:val="clear" w:color="auto" w:fill="E6E6E6"/>
      </w:pPr>
      <w:r w:rsidRPr="000E4E7F">
        <w:tab/>
        <w:t>soundingRS-UL-ConfigDedicated</w:t>
      </w:r>
      <w:r w:rsidRPr="000E4E7F">
        <w:tab/>
      </w:r>
      <w:r w:rsidRPr="000E4E7F">
        <w:tab/>
        <w:t>SoundingRS-UL-ConfigDedicated</w:t>
      </w:r>
      <w:r w:rsidRPr="000E4E7F">
        <w:tab/>
        <w:t>OPTIONAL,</w:t>
      </w:r>
      <w:r w:rsidRPr="000E4E7F">
        <w:tab/>
      </w:r>
      <w:r w:rsidRPr="000E4E7F">
        <w:tab/>
        <w:t>-- Need ON</w:t>
      </w:r>
    </w:p>
    <w:p w14:paraId="6AAA5691" w14:textId="77777777" w:rsidR="003324CC" w:rsidRPr="000E4E7F" w:rsidRDefault="003324CC" w:rsidP="003324CC">
      <w:pPr>
        <w:pStyle w:val="PL"/>
        <w:shd w:val="clear" w:color="auto" w:fill="E6E6E6"/>
      </w:pPr>
      <w:r w:rsidRPr="000E4E7F">
        <w:tab/>
        <w:t>antennaInfo</w:t>
      </w:r>
      <w:r w:rsidRPr="000E4E7F">
        <w:tab/>
      </w:r>
      <w:r w:rsidRPr="000E4E7F">
        <w:tab/>
      </w:r>
      <w:r w:rsidRPr="000E4E7F">
        <w:tab/>
      </w:r>
      <w:r w:rsidRPr="000E4E7F">
        <w:tab/>
      </w:r>
      <w:r w:rsidRPr="000E4E7F">
        <w:tab/>
      </w:r>
      <w:r w:rsidRPr="000E4E7F">
        <w:tab/>
      </w:r>
      <w:r w:rsidRPr="000E4E7F">
        <w:tab/>
        <w:t>CHOICE {</w:t>
      </w:r>
    </w:p>
    <w:p w14:paraId="23C7DBF5" w14:textId="77777777" w:rsidR="003324CC" w:rsidRPr="000E4E7F" w:rsidRDefault="003324CC" w:rsidP="003324CC">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AntennaInfoDedicated,</w:t>
      </w:r>
    </w:p>
    <w:p w14:paraId="454E1354" w14:textId="77777777" w:rsidR="003324CC" w:rsidRPr="000E4E7F" w:rsidRDefault="003324CC" w:rsidP="003324CC">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5F4868BD"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AI-r8</w:t>
      </w:r>
    </w:p>
    <w:p w14:paraId="77E6F1B9" w14:textId="77777777" w:rsidR="003324CC" w:rsidRPr="000E4E7F" w:rsidRDefault="003324CC" w:rsidP="003324CC">
      <w:pPr>
        <w:pStyle w:val="PL"/>
        <w:shd w:val="clear" w:color="auto" w:fill="E6E6E6"/>
      </w:pPr>
      <w:r w:rsidRPr="000E4E7F">
        <w:tab/>
        <w:t>schedulingRequestConfig</w:t>
      </w:r>
      <w:r w:rsidRPr="000E4E7F">
        <w:tab/>
      </w:r>
      <w:r w:rsidRPr="000E4E7F">
        <w:tab/>
      </w:r>
      <w:r w:rsidRPr="000E4E7F">
        <w:tab/>
      </w:r>
      <w:r w:rsidRPr="000E4E7F">
        <w:tab/>
        <w:t>SchedulingRequestConfig</w:t>
      </w:r>
      <w:r w:rsidRPr="000E4E7F">
        <w:tab/>
      </w:r>
      <w:r w:rsidRPr="000E4E7F">
        <w:tab/>
      </w:r>
      <w:r w:rsidRPr="000E4E7F">
        <w:tab/>
        <w:t>OPTIONAL,</w:t>
      </w:r>
      <w:r w:rsidRPr="000E4E7F">
        <w:tab/>
      </w:r>
      <w:r w:rsidRPr="000E4E7F">
        <w:tab/>
        <w:t>-- Need ON</w:t>
      </w:r>
    </w:p>
    <w:p w14:paraId="71D448F4" w14:textId="77777777" w:rsidR="003324CC" w:rsidRPr="000E4E7F" w:rsidRDefault="003324CC" w:rsidP="003324CC">
      <w:pPr>
        <w:pStyle w:val="PL"/>
        <w:shd w:val="clear" w:color="auto" w:fill="E6E6E6"/>
      </w:pPr>
      <w:r w:rsidRPr="000E4E7F">
        <w:tab/>
        <w:t>...,</w:t>
      </w:r>
    </w:p>
    <w:p w14:paraId="77FFB77E" w14:textId="77777777" w:rsidR="003324CC" w:rsidRPr="000E4E7F" w:rsidRDefault="003324CC" w:rsidP="003324CC">
      <w:pPr>
        <w:pStyle w:val="PL"/>
        <w:shd w:val="clear" w:color="auto" w:fill="E6E6E6"/>
      </w:pPr>
      <w:r w:rsidRPr="000E4E7F">
        <w:tab/>
        <w:t>[[</w:t>
      </w:r>
      <w:r w:rsidRPr="000E4E7F">
        <w:tab/>
        <w:t>cqi-ReportConfig-v920</w:t>
      </w:r>
      <w:r w:rsidRPr="000E4E7F">
        <w:tab/>
      </w:r>
      <w:r w:rsidRPr="000E4E7F">
        <w:tab/>
      </w:r>
      <w:r w:rsidRPr="000E4E7F">
        <w:tab/>
      </w:r>
      <w:r w:rsidRPr="000E4E7F">
        <w:tab/>
        <w:t>CQI-ReportConfig-v920</w:t>
      </w:r>
      <w:r w:rsidRPr="000E4E7F">
        <w:tab/>
      </w:r>
      <w:r w:rsidRPr="000E4E7F">
        <w:tab/>
        <w:t>OPTIONAL,</w:t>
      </w:r>
      <w:r w:rsidRPr="000E4E7F">
        <w:tab/>
      </w:r>
      <w:r w:rsidRPr="000E4E7F">
        <w:tab/>
        <w:t>-- Cond CQI-r8</w:t>
      </w:r>
    </w:p>
    <w:p w14:paraId="282F4A8C" w14:textId="77777777" w:rsidR="003324CC" w:rsidRPr="000E4E7F" w:rsidRDefault="003324CC" w:rsidP="003324CC">
      <w:pPr>
        <w:pStyle w:val="PL"/>
        <w:shd w:val="clear" w:color="auto" w:fill="E6E6E6"/>
      </w:pPr>
      <w:r w:rsidRPr="000E4E7F">
        <w:tab/>
      </w:r>
      <w:r w:rsidRPr="000E4E7F">
        <w:tab/>
        <w:t>antennaInfo-v920</w:t>
      </w:r>
      <w:r w:rsidRPr="000E4E7F">
        <w:tab/>
      </w:r>
      <w:r w:rsidRPr="000E4E7F">
        <w:tab/>
      </w:r>
      <w:r w:rsidRPr="000E4E7F">
        <w:tab/>
      </w:r>
      <w:r w:rsidRPr="000E4E7F">
        <w:tab/>
      </w:r>
      <w:r w:rsidRPr="000E4E7F">
        <w:tab/>
        <w:t>AntennaInfoDedicated-v920</w:t>
      </w:r>
      <w:r w:rsidRPr="000E4E7F">
        <w:tab/>
        <w:t>OPTIONAL</w:t>
      </w:r>
      <w:r w:rsidRPr="000E4E7F">
        <w:tab/>
      </w:r>
      <w:r w:rsidRPr="000E4E7F">
        <w:tab/>
        <w:t>-- Cond AI-r8</w:t>
      </w:r>
    </w:p>
    <w:p w14:paraId="394B9462" w14:textId="77777777" w:rsidR="003324CC" w:rsidRPr="000E4E7F" w:rsidRDefault="003324CC" w:rsidP="003324CC">
      <w:pPr>
        <w:pStyle w:val="PL"/>
        <w:shd w:val="clear" w:color="auto" w:fill="E6E6E6"/>
      </w:pPr>
      <w:r w:rsidRPr="000E4E7F">
        <w:tab/>
        <w:t>]],</w:t>
      </w:r>
    </w:p>
    <w:p w14:paraId="23883DEF" w14:textId="77777777" w:rsidR="003324CC" w:rsidRPr="000E4E7F" w:rsidRDefault="003324CC" w:rsidP="003324CC">
      <w:pPr>
        <w:pStyle w:val="PL"/>
        <w:shd w:val="clear" w:color="auto" w:fill="E6E6E6"/>
      </w:pPr>
      <w:r w:rsidRPr="000E4E7F">
        <w:tab/>
        <w:t>[[</w:t>
      </w:r>
      <w:r w:rsidRPr="000E4E7F">
        <w:tab/>
        <w:t>antennaInfo-r10</w:t>
      </w:r>
      <w:r w:rsidRPr="000E4E7F">
        <w:tab/>
      </w:r>
      <w:r w:rsidRPr="000E4E7F">
        <w:tab/>
      </w:r>
      <w:r w:rsidRPr="000E4E7F">
        <w:tab/>
      </w:r>
      <w:r w:rsidRPr="000E4E7F">
        <w:tab/>
      </w:r>
      <w:r w:rsidRPr="000E4E7F">
        <w:tab/>
        <w:t>CHOICE {</w:t>
      </w:r>
    </w:p>
    <w:p w14:paraId="3CBCB47E" w14:textId="77777777" w:rsidR="003324CC" w:rsidRPr="000E4E7F" w:rsidRDefault="003324CC" w:rsidP="003324CC">
      <w:pPr>
        <w:pStyle w:val="PL"/>
        <w:shd w:val="clear" w:color="auto" w:fill="E6E6E6"/>
      </w:pPr>
      <w:r w:rsidRPr="000E4E7F">
        <w:tab/>
      </w:r>
      <w:r w:rsidRPr="000E4E7F">
        <w:tab/>
      </w:r>
      <w:r w:rsidRPr="000E4E7F">
        <w:tab/>
        <w:t>explicitValue-r10</w:t>
      </w:r>
      <w:r w:rsidRPr="000E4E7F">
        <w:tab/>
      </w:r>
      <w:r w:rsidRPr="000E4E7F">
        <w:tab/>
      </w:r>
      <w:r w:rsidRPr="000E4E7F">
        <w:tab/>
      </w:r>
      <w:r w:rsidRPr="000E4E7F">
        <w:tab/>
        <w:t>AntennaInfoDedicated-r10,</w:t>
      </w:r>
    </w:p>
    <w:p w14:paraId="2E65283B" w14:textId="77777777" w:rsidR="003324CC" w:rsidRPr="000E4E7F" w:rsidRDefault="003324CC" w:rsidP="003324CC">
      <w:pPr>
        <w:pStyle w:val="PL"/>
        <w:shd w:val="clear" w:color="auto" w:fill="E6E6E6"/>
      </w:pPr>
      <w:r w:rsidRPr="000E4E7F">
        <w:tab/>
      </w:r>
      <w:r w:rsidRPr="000E4E7F">
        <w:tab/>
      </w:r>
      <w:r w:rsidRPr="000E4E7F">
        <w:tab/>
        <w:t>defaultValue</w:t>
      </w:r>
      <w:r w:rsidRPr="000E4E7F">
        <w:tab/>
      </w:r>
      <w:r w:rsidRPr="000E4E7F">
        <w:tab/>
      </w:r>
      <w:r w:rsidRPr="000E4E7F">
        <w:tab/>
      </w:r>
      <w:r w:rsidRPr="000E4E7F">
        <w:tab/>
      </w:r>
      <w:r w:rsidRPr="000E4E7F">
        <w:tab/>
        <w:t>NULL</w:t>
      </w:r>
    </w:p>
    <w:p w14:paraId="79C52CD5"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AI-r10</w:t>
      </w:r>
    </w:p>
    <w:p w14:paraId="1C55D992" w14:textId="77777777" w:rsidR="003324CC" w:rsidRPr="000E4E7F" w:rsidRDefault="003324CC" w:rsidP="003324CC">
      <w:pPr>
        <w:pStyle w:val="PL"/>
        <w:shd w:val="clear" w:color="auto" w:fill="E6E6E6"/>
      </w:pPr>
      <w:r w:rsidRPr="000E4E7F">
        <w:tab/>
      </w:r>
      <w:r w:rsidRPr="000E4E7F">
        <w:tab/>
        <w:t>antennaInfoUL-r10</w:t>
      </w:r>
      <w:r w:rsidRPr="000E4E7F">
        <w:tab/>
      </w:r>
      <w:r w:rsidRPr="000E4E7F">
        <w:tab/>
      </w:r>
      <w:r w:rsidRPr="000E4E7F">
        <w:tab/>
      </w:r>
      <w:r w:rsidRPr="000E4E7F">
        <w:tab/>
        <w:t>AntennaInfoUL-r10</w:t>
      </w:r>
      <w:r w:rsidRPr="000E4E7F">
        <w:tab/>
      </w:r>
      <w:r w:rsidRPr="000E4E7F">
        <w:tab/>
      </w:r>
      <w:r w:rsidRPr="000E4E7F">
        <w:tab/>
      </w:r>
      <w:r w:rsidRPr="000E4E7F">
        <w:tab/>
        <w:t>OPTIONAL,</w:t>
      </w:r>
      <w:r w:rsidRPr="000E4E7F">
        <w:tab/>
      </w:r>
      <w:r w:rsidRPr="000E4E7F">
        <w:tab/>
        <w:t>-- Need ON</w:t>
      </w:r>
    </w:p>
    <w:p w14:paraId="248888FD" w14:textId="77777777" w:rsidR="003324CC" w:rsidRPr="000E4E7F" w:rsidRDefault="003324CC" w:rsidP="003324CC">
      <w:pPr>
        <w:pStyle w:val="PL"/>
        <w:shd w:val="clear" w:color="auto" w:fill="E6E6E6"/>
      </w:pPr>
      <w:r w:rsidRPr="000E4E7F">
        <w:tab/>
      </w:r>
      <w:r w:rsidRPr="000E4E7F">
        <w:tab/>
        <w:t>cif-Presence-r10</w:t>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t>OPTIONAL,</w:t>
      </w:r>
      <w:r w:rsidRPr="000E4E7F">
        <w:tab/>
      </w:r>
      <w:r w:rsidRPr="000E4E7F">
        <w:tab/>
        <w:t>-</w:t>
      </w:r>
      <w:r w:rsidRPr="000E4E7F">
        <w:rPr>
          <w:rFonts w:eastAsia="SimSun"/>
        </w:rPr>
        <w:t>- Need ON</w:t>
      </w:r>
    </w:p>
    <w:p w14:paraId="24FC084F" w14:textId="77777777" w:rsidR="003324CC" w:rsidRPr="000E4E7F" w:rsidRDefault="003324CC" w:rsidP="003324CC">
      <w:pPr>
        <w:pStyle w:val="PL"/>
        <w:shd w:val="clear" w:color="auto" w:fill="E6E6E6"/>
      </w:pPr>
      <w:r w:rsidRPr="000E4E7F">
        <w:tab/>
      </w:r>
      <w:r w:rsidRPr="000E4E7F">
        <w:tab/>
        <w:t>cqi-ReportConfig-r10</w:t>
      </w:r>
      <w:r w:rsidRPr="000E4E7F">
        <w:tab/>
      </w:r>
      <w:r w:rsidRPr="000E4E7F">
        <w:tab/>
      </w:r>
      <w:r w:rsidRPr="000E4E7F">
        <w:tab/>
        <w:t>CQI-ReportConfig-r10</w:t>
      </w:r>
      <w:r w:rsidRPr="000E4E7F">
        <w:tab/>
      </w:r>
      <w:r w:rsidRPr="000E4E7F">
        <w:tab/>
      </w:r>
      <w:r w:rsidRPr="000E4E7F">
        <w:tab/>
        <w:t>OPTIONAL,</w:t>
      </w:r>
      <w:r w:rsidRPr="000E4E7F">
        <w:tab/>
        <w:t>-- Cond CQI-r10</w:t>
      </w:r>
    </w:p>
    <w:p w14:paraId="73D79397" w14:textId="77777777" w:rsidR="003324CC" w:rsidRPr="000E4E7F" w:rsidRDefault="003324CC" w:rsidP="003324CC">
      <w:pPr>
        <w:pStyle w:val="PL"/>
        <w:shd w:val="clear" w:color="auto" w:fill="E6E6E6"/>
      </w:pPr>
      <w:r w:rsidRPr="000E4E7F">
        <w:tab/>
      </w:r>
      <w:r w:rsidRPr="000E4E7F">
        <w:tab/>
        <w:t>csi-RS-Config-r10</w:t>
      </w:r>
      <w:r w:rsidRPr="000E4E7F">
        <w:tab/>
      </w:r>
      <w:r w:rsidRPr="000E4E7F">
        <w:tab/>
      </w:r>
      <w:r w:rsidRPr="000E4E7F">
        <w:tab/>
      </w:r>
      <w:r w:rsidRPr="000E4E7F">
        <w:tab/>
        <w:t>CSI-RS-Config-r10</w:t>
      </w:r>
      <w:r w:rsidRPr="000E4E7F">
        <w:tab/>
      </w:r>
      <w:r w:rsidRPr="000E4E7F">
        <w:tab/>
      </w:r>
      <w:r w:rsidRPr="000E4E7F">
        <w:tab/>
      </w:r>
      <w:r w:rsidRPr="000E4E7F">
        <w:tab/>
        <w:t>OPTIONAL,</w:t>
      </w:r>
      <w:r w:rsidRPr="000E4E7F">
        <w:tab/>
      </w:r>
      <w:r w:rsidRPr="000E4E7F">
        <w:tab/>
        <w:t>-- Need ON</w:t>
      </w:r>
    </w:p>
    <w:p w14:paraId="30460057" w14:textId="77777777" w:rsidR="003324CC" w:rsidRPr="000E4E7F" w:rsidRDefault="003324CC" w:rsidP="003324CC">
      <w:pPr>
        <w:pStyle w:val="PL"/>
        <w:shd w:val="clear" w:color="auto" w:fill="E6E6E6"/>
      </w:pPr>
      <w:r w:rsidRPr="000E4E7F">
        <w:tab/>
      </w:r>
      <w:r w:rsidRPr="000E4E7F">
        <w:tab/>
        <w:t>pucch-ConfigDedicated-v1020</w:t>
      </w:r>
      <w:r w:rsidRPr="000E4E7F">
        <w:tab/>
      </w:r>
      <w:r w:rsidRPr="000E4E7F">
        <w:tab/>
        <w:t>PUCCH-ConfigDedicated-v1020</w:t>
      </w:r>
      <w:r w:rsidRPr="000E4E7F">
        <w:tab/>
      </w:r>
      <w:r w:rsidRPr="000E4E7F">
        <w:tab/>
        <w:t>OPTIONAL,</w:t>
      </w:r>
      <w:r w:rsidRPr="000E4E7F">
        <w:tab/>
      </w:r>
      <w:r w:rsidRPr="000E4E7F">
        <w:tab/>
        <w:t>-- Need ON</w:t>
      </w:r>
    </w:p>
    <w:p w14:paraId="0887E672" w14:textId="77777777" w:rsidR="003324CC" w:rsidRPr="000E4E7F" w:rsidRDefault="003324CC" w:rsidP="003324CC">
      <w:pPr>
        <w:pStyle w:val="PL"/>
        <w:shd w:val="clear" w:color="auto" w:fill="E6E6E6"/>
      </w:pPr>
      <w:r w:rsidRPr="000E4E7F">
        <w:tab/>
      </w:r>
      <w:r w:rsidRPr="000E4E7F">
        <w:tab/>
        <w:t>pusch-ConfigDedicated-v1020</w:t>
      </w:r>
      <w:r w:rsidRPr="000E4E7F">
        <w:tab/>
      </w:r>
      <w:r w:rsidRPr="000E4E7F">
        <w:tab/>
        <w:t>PUSCH-ConfigDedicated-v1020</w:t>
      </w:r>
      <w:r w:rsidRPr="000E4E7F">
        <w:tab/>
      </w:r>
      <w:r w:rsidRPr="000E4E7F">
        <w:tab/>
        <w:t>OPTIONAL,</w:t>
      </w:r>
      <w:r w:rsidRPr="000E4E7F">
        <w:tab/>
      </w:r>
      <w:r w:rsidRPr="000E4E7F">
        <w:tab/>
        <w:t>-- Need ON</w:t>
      </w:r>
    </w:p>
    <w:p w14:paraId="60A058E9" w14:textId="77777777" w:rsidR="003324CC" w:rsidRPr="000E4E7F" w:rsidRDefault="003324CC" w:rsidP="003324CC">
      <w:pPr>
        <w:pStyle w:val="PL"/>
        <w:shd w:val="clear" w:color="auto" w:fill="E6E6E6"/>
      </w:pPr>
      <w:r w:rsidRPr="000E4E7F">
        <w:tab/>
      </w:r>
      <w:r w:rsidRPr="000E4E7F">
        <w:tab/>
        <w:t>schedulingRequestConfig-v1020</w:t>
      </w:r>
      <w:r w:rsidRPr="000E4E7F">
        <w:tab/>
        <w:t>SchedulingRequestConfig-v1020</w:t>
      </w:r>
      <w:r w:rsidRPr="000E4E7F">
        <w:tab/>
        <w:t>OPTIONAL,</w:t>
      </w:r>
      <w:r w:rsidRPr="000E4E7F">
        <w:tab/>
      </w:r>
      <w:r w:rsidRPr="000E4E7F">
        <w:tab/>
        <w:t>-- Need ON</w:t>
      </w:r>
    </w:p>
    <w:p w14:paraId="027FD703" w14:textId="77777777" w:rsidR="003324CC" w:rsidRPr="000E4E7F" w:rsidRDefault="003324CC" w:rsidP="003324CC">
      <w:pPr>
        <w:pStyle w:val="PL"/>
        <w:shd w:val="clear" w:color="auto" w:fill="E6E6E6"/>
      </w:pPr>
      <w:r w:rsidRPr="000E4E7F">
        <w:tab/>
      </w:r>
      <w:r w:rsidRPr="000E4E7F">
        <w:tab/>
        <w:t>soundingRS-UL-ConfigDedicated-v1020</w:t>
      </w:r>
    </w:p>
    <w:p w14:paraId="7D6844E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SoundingRS-UL-ConfigDedicated-v1020</w:t>
      </w:r>
      <w:r w:rsidRPr="000E4E7F">
        <w:tab/>
      </w:r>
      <w:r w:rsidRPr="000E4E7F">
        <w:tab/>
        <w:t>OPTIONAL,</w:t>
      </w:r>
      <w:r w:rsidRPr="000E4E7F">
        <w:tab/>
      </w:r>
      <w:r w:rsidRPr="000E4E7F">
        <w:tab/>
        <w:t>-- Need ON</w:t>
      </w:r>
    </w:p>
    <w:p w14:paraId="24298388" w14:textId="77777777" w:rsidR="003324CC" w:rsidRPr="000E4E7F" w:rsidRDefault="003324CC" w:rsidP="003324CC">
      <w:pPr>
        <w:pStyle w:val="PL"/>
        <w:shd w:val="clear" w:color="auto" w:fill="E6E6E6"/>
      </w:pPr>
      <w:r w:rsidRPr="000E4E7F">
        <w:tab/>
      </w:r>
      <w:r w:rsidRPr="000E4E7F">
        <w:tab/>
        <w:t>soundingRS-UL-ConfigDedicatedAperiodic-r10</w:t>
      </w:r>
    </w:p>
    <w:p w14:paraId="67A7C8C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SoundingRS-UL-ConfigDedicatedAperiodic-r10</w:t>
      </w:r>
      <w:r w:rsidRPr="000E4E7F">
        <w:tab/>
        <w:t>OPTIONAL,</w:t>
      </w:r>
      <w:r w:rsidRPr="000E4E7F">
        <w:tab/>
      </w:r>
      <w:r w:rsidRPr="000E4E7F">
        <w:tab/>
        <w:t>-- Need ON</w:t>
      </w:r>
    </w:p>
    <w:p w14:paraId="2ACF5CDB" w14:textId="77777777" w:rsidR="003324CC" w:rsidRPr="000E4E7F" w:rsidRDefault="003324CC" w:rsidP="003324CC">
      <w:pPr>
        <w:pStyle w:val="PL"/>
        <w:shd w:val="clear" w:color="auto" w:fill="E6E6E6"/>
      </w:pPr>
      <w:r w:rsidRPr="000E4E7F">
        <w:tab/>
      </w:r>
      <w:r w:rsidRPr="000E4E7F">
        <w:tab/>
        <w:t>uplinkPowerControlDedicated-v1020</w:t>
      </w:r>
      <w:r w:rsidRPr="000E4E7F">
        <w:tab/>
      </w:r>
    </w:p>
    <w:p w14:paraId="702A051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UplinkPowerControlDedicated-v1020</w:t>
      </w:r>
      <w:r w:rsidRPr="000E4E7F">
        <w:tab/>
        <w:t>OPTIONAL</w:t>
      </w:r>
      <w:r w:rsidRPr="000E4E7F">
        <w:tab/>
      </w:r>
      <w:r w:rsidRPr="000E4E7F">
        <w:tab/>
        <w:t>-- Need ON</w:t>
      </w:r>
    </w:p>
    <w:p w14:paraId="17131549" w14:textId="77777777" w:rsidR="003324CC" w:rsidRPr="000E4E7F" w:rsidRDefault="003324CC" w:rsidP="003324CC">
      <w:pPr>
        <w:pStyle w:val="PL"/>
        <w:shd w:val="clear" w:color="auto" w:fill="E6E6E6"/>
      </w:pPr>
      <w:r w:rsidRPr="000E4E7F">
        <w:tab/>
        <w:t>]],</w:t>
      </w:r>
    </w:p>
    <w:p w14:paraId="52244CC9" w14:textId="77777777" w:rsidR="003324CC" w:rsidRPr="000E4E7F" w:rsidRDefault="003324CC" w:rsidP="003324CC">
      <w:pPr>
        <w:pStyle w:val="PL"/>
        <w:shd w:val="clear" w:color="auto" w:fill="E6E6E6"/>
      </w:pPr>
      <w:r w:rsidRPr="000E4E7F">
        <w:tab/>
        <w:t>[[</w:t>
      </w:r>
      <w:r w:rsidRPr="000E4E7F">
        <w:tab/>
        <w:t>additionalSpectrumEmissionCA-r10</w:t>
      </w:r>
      <w:r w:rsidRPr="000E4E7F">
        <w:tab/>
      </w:r>
      <w:r w:rsidRPr="000E4E7F">
        <w:tab/>
      </w:r>
      <w:r w:rsidRPr="000E4E7F">
        <w:tab/>
        <w:t>CHOICE {</w:t>
      </w:r>
    </w:p>
    <w:p w14:paraId="55A2AED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D1B00B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FF761AA" w14:textId="77777777" w:rsidR="003324CC" w:rsidRPr="000E4E7F" w:rsidRDefault="003324CC" w:rsidP="003324CC">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t>additionalSpectrumEmissionPCell-r10</w:t>
      </w:r>
      <w:r w:rsidRPr="000E4E7F">
        <w:tab/>
      </w:r>
      <w:r w:rsidRPr="000E4E7F">
        <w:tab/>
        <w:t>AdditionalSpectrumEmission</w:t>
      </w:r>
    </w:p>
    <w:p w14:paraId="006ABA43" w14:textId="77777777" w:rsidR="003324CC" w:rsidRPr="000E4E7F" w:rsidRDefault="003324CC" w:rsidP="003324CC">
      <w:pPr>
        <w:pStyle w:val="PL"/>
        <w:shd w:val="clear" w:color="auto" w:fill="E6E6E6"/>
      </w:pPr>
      <w:r w:rsidRPr="000E4E7F">
        <w:tab/>
      </w:r>
      <w:r w:rsidRPr="000E4E7F">
        <w:tab/>
      </w:r>
      <w:r w:rsidRPr="000E4E7F">
        <w:tab/>
        <w:t>}</w:t>
      </w:r>
    </w:p>
    <w:p w14:paraId="1978476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t>OPTIONAL</w:t>
      </w:r>
      <w:r w:rsidRPr="000E4E7F">
        <w:tab/>
        <w:t>-- Need ON</w:t>
      </w:r>
    </w:p>
    <w:p w14:paraId="3658E516" w14:textId="77777777" w:rsidR="003324CC" w:rsidRPr="000E4E7F" w:rsidRDefault="003324CC" w:rsidP="003324CC">
      <w:pPr>
        <w:pStyle w:val="PL"/>
        <w:shd w:val="clear" w:color="auto" w:fill="E6E6E6"/>
      </w:pPr>
      <w:r w:rsidRPr="000E4E7F">
        <w:tab/>
        <w:t>]],</w:t>
      </w:r>
    </w:p>
    <w:p w14:paraId="0B593CB9" w14:textId="77777777" w:rsidR="003324CC" w:rsidRPr="000E4E7F" w:rsidRDefault="003324CC" w:rsidP="003324CC">
      <w:pPr>
        <w:pStyle w:val="PL"/>
        <w:shd w:val="clear" w:color="auto" w:fill="E6E6E6"/>
      </w:pPr>
      <w:r w:rsidRPr="000E4E7F">
        <w:tab/>
        <w:t>[[</w:t>
      </w:r>
      <w:r w:rsidRPr="000E4E7F">
        <w:tab/>
        <w:t>-- DL configuration as well as configuration applicable for DL and UL</w:t>
      </w:r>
    </w:p>
    <w:p w14:paraId="797B3828" w14:textId="77777777" w:rsidR="003324CC" w:rsidRPr="000E4E7F" w:rsidRDefault="003324CC" w:rsidP="003324CC">
      <w:pPr>
        <w:pStyle w:val="PL"/>
        <w:shd w:val="clear" w:color="auto" w:fill="E6E6E6"/>
      </w:pPr>
      <w:r w:rsidRPr="000E4E7F">
        <w:tab/>
      </w:r>
      <w:r w:rsidRPr="000E4E7F">
        <w:tab/>
        <w:t>csi-RS-ConfigNZPToReleaseList-r11</w:t>
      </w:r>
    </w:p>
    <w:p w14:paraId="0726442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CSI-RS-ConfigNZPToReleaseList-r11</w:t>
      </w:r>
      <w:r w:rsidRPr="000E4E7F">
        <w:tab/>
        <w:t>OPTIONAL,</w:t>
      </w:r>
      <w:r w:rsidRPr="000E4E7F">
        <w:tab/>
      </w:r>
      <w:r w:rsidRPr="000E4E7F">
        <w:tab/>
        <w:t>-- Need ON</w:t>
      </w:r>
    </w:p>
    <w:p w14:paraId="62115C1D" w14:textId="77777777" w:rsidR="003324CC" w:rsidRPr="000E4E7F" w:rsidRDefault="003324CC" w:rsidP="003324CC">
      <w:pPr>
        <w:pStyle w:val="PL"/>
        <w:shd w:val="clear" w:color="auto" w:fill="E6E6E6"/>
      </w:pPr>
      <w:r w:rsidRPr="000E4E7F">
        <w:tab/>
      </w:r>
      <w:r w:rsidRPr="000E4E7F">
        <w:tab/>
        <w:t>csi-RS-ConfigNZPToAddModList-r11</w:t>
      </w:r>
    </w:p>
    <w:p w14:paraId="4F07BD7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CSI-RS-ConfigNZPToAddModList-r11</w:t>
      </w:r>
      <w:r w:rsidRPr="000E4E7F">
        <w:tab/>
        <w:t>OPTIONAL,</w:t>
      </w:r>
      <w:r w:rsidRPr="000E4E7F">
        <w:tab/>
      </w:r>
      <w:r w:rsidRPr="000E4E7F">
        <w:tab/>
        <w:t>-- Need ON</w:t>
      </w:r>
    </w:p>
    <w:p w14:paraId="76FC84E0" w14:textId="77777777" w:rsidR="003324CC" w:rsidRPr="000E4E7F" w:rsidRDefault="003324CC" w:rsidP="003324CC">
      <w:pPr>
        <w:pStyle w:val="PL"/>
        <w:shd w:val="clear" w:color="auto" w:fill="E6E6E6"/>
      </w:pPr>
      <w:r w:rsidRPr="000E4E7F">
        <w:tab/>
      </w:r>
      <w:r w:rsidRPr="000E4E7F">
        <w:tab/>
        <w:t>csi-RS-ConfigZPToReleaseList-r11</w:t>
      </w:r>
      <w:r w:rsidRPr="000E4E7F">
        <w:tab/>
      </w:r>
    </w:p>
    <w:p w14:paraId="50826EE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CSI-RS-ConfigZPToReleaseList-r11</w:t>
      </w:r>
      <w:r w:rsidRPr="000E4E7F">
        <w:tab/>
        <w:t>OPTIONAL,</w:t>
      </w:r>
      <w:r w:rsidRPr="000E4E7F">
        <w:tab/>
      </w:r>
      <w:r w:rsidRPr="000E4E7F">
        <w:tab/>
        <w:t>-- Need ON</w:t>
      </w:r>
    </w:p>
    <w:p w14:paraId="36E457A0" w14:textId="77777777" w:rsidR="003324CC" w:rsidRPr="000E4E7F" w:rsidRDefault="003324CC" w:rsidP="003324CC">
      <w:pPr>
        <w:pStyle w:val="PL"/>
        <w:shd w:val="clear" w:color="auto" w:fill="E6E6E6"/>
      </w:pPr>
      <w:r w:rsidRPr="000E4E7F">
        <w:tab/>
      </w:r>
      <w:r w:rsidRPr="000E4E7F">
        <w:tab/>
        <w:t>csi-RS-ConfigZPToAddModList-r11</w:t>
      </w:r>
      <w:r w:rsidRPr="000E4E7F">
        <w:tab/>
        <w:t>CSI-RS-ConfigZPToAddModList-r11</w:t>
      </w:r>
      <w:r w:rsidRPr="000E4E7F">
        <w:tab/>
        <w:t>OPTIONAL,</w:t>
      </w:r>
      <w:r w:rsidRPr="000E4E7F">
        <w:tab/>
      </w:r>
      <w:r w:rsidRPr="000E4E7F">
        <w:tab/>
        <w:t>-- Need ON</w:t>
      </w:r>
    </w:p>
    <w:p w14:paraId="71025D34" w14:textId="77777777" w:rsidR="003324CC" w:rsidRPr="000E4E7F" w:rsidRDefault="003324CC" w:rsidP="003324CC">
      <w:pPr>
        <w:pStyle w:val="PL"/>
        <w:shd w:val="clear" w:color="auto" w:fill="E6E6E6"/>
      </w:pPr>
      <w:r w:rsidRPr="000E4E7F">
        <w:tab/>
      </w:r>
      <w:r w:rsidRPr="000E4E7F">
        <w:tab/>
        <w:t>epdcch-Config-r11</w:t>
      </w:r>
      <w:r w:rsidRPr="000E4E7F">
        <w:tab/>
      </w:r>
      <w:r w:rsidRPr="000E4E7F">
        <w:tab/>
      </w:r>
      <w:r w:rsidRPr="000E4E7F">
        <w:tab/>
      </w:r>
      <w:r w:rsidRPr="000E4E7F">
        <w:tab/>
        <w:t>EPDCCH-Config-r11</w:t>
      </w:r>
      <w:r w:rsidRPr="000E4E7F">
        <w:tab/>
      </w:r>
      <w:r w:rsidRPr="000E4E7F">
        <w:tab/>
      </w:r>
      <w:r w:rsidRPr="000E4E7F">
        <w:tab/>
      </w:r>
      <w:r w:rsidRPr="000E4E7F">
        <w:tab/>
        <w:t>OPTIONAL,</w:t>
      </w:r>
      <w:r w:rsidRPr="000E4E7F">
        <w:tab/>
      </w:r>
      <w:r w:rsidRPr="000E4E7F">
        <w:tab/>
        <w:t>-- Need ON</w:t>
      </w:r>
    </w:p>
    <w:p w14:paraId="02BE8A0E" w14:textId="77777777" w:rsidR="003324CC" w:rsidRPr="000E4E7F" w:rsidRDefault="003324CC" w:rsidP="003324CC">
      <w:pPr>
        <w:pStyle w:val="PL"/>
        <w:shd w:val="clear" w:color="auto" w:fill="E6E6E6"/>
      </w:pPr>
      <w:r w:rsidRPr="000E4E7F">
        <w:tab/>
      </w:r>
      <w:r w:rsidRPr="000E4E7F">
        <w:tab/>
        <w:t>pdsch-ConfigDedicated-v1130</w:t>
      </w:r>
      <w:r w:rsidRPr="000E4E7F">
        <w:tab/>
      </w:r>
      <w:r w:rsidRPr="000E4E7F">
        <w:tab/>
        <w:t>PDSCH-ConfigDedicated-v1130</w:t>
      </w:r>
      <w:r w:rsidRPr="000E4E7F">
        <w:tab/>
      </w:r>
      <w:r w:rsidRPr="000E4E7F">
        <w:tab/>
        <w:t>OPTIONAL,</w:t>
      </w:r>
      <w:r w:rsidRPr="000E4E7F">
        <w:tab/>
      </w:r>
      <w:r w:rsidRPr="000E4E7F">
        <w:tab/>
        <w:t>-- Need ON</w:t>
      </w:r>
    </w:p>
    <w:p w14:paraId="62C2FFCB" w14:textId="77777777" w:rsidR="003324CC" w:rsidRPr="000E4E7F" w:rsidRDefault="003324CC" w:rsidP="003324CC">
      <w:pPr>
        <w:pStyle w:val="PL"/>
        <w:shd w:val="clear" w:color="auto" w:fill="E6E6E6"/>
      </w:pPr>
      <w:r w:rsidRPr="000E4E7F">
        <w:lastRenderedPageBreak/>
        <w:tab/>
        <w:t>-- UL configuration</w:t>
      </w:r>
    </w:p>
    <w:p w14:paraId="6DDBFE3D" w14:textId="77777777" w:rsidR="003324CC" w:rsidRPr="000E4E7F" w:rsidRDefault="003324CC" w:rsidP="003324CC">
      <w:pPr>
        <w:pStyle w:val="PL"/>
        <w:shd w:val="clear" w:color="auto" w:fill="E6E6E6"/>
      </w:pPr>
      <w:r w:rsidRPr="000E4E7F">
        <w:tab/>
      </w:r>
      <w:r w:rsidRPr="000E4E7F">
        <w:tab/>
        <w:t>cqi-ReportConfig-v1130</w:t>
      </w:r>
      <w:r w:rsidRPr="000E4E7F">
        <w:tab/>
      </w:r>
      <w:r w:rsidRPr="000E4E7F">
        <w:tab/>
      </w:r>
      <w:r w:rsidRPr="000E4E7F">
        <w:tab/>
        <w:t>CQI-ReportConfig-v1130</w:t>
      </w:r>
      <w:r w:rsidRPr="000E4E7F">
        <w:tab/>
      </w:r>
      <w:r w:rsidRPr="000E4E7F">
        <w:tab/>
      </w:r>
      <w:r w:rsidRPr="000E4E7F">
        <w:tab/>
        <w:t>OPTIONAL,</w:t>
      </w:r>
      <w:r w:rsidRPr="000E4E7F">
        <w:tab/>
      </w:r>
      <w:r w:rsidRPr="000E4E7F">
        <w:tab/>
        <w:t>-- Need ON</w:t>
      </w:r>
    </w:p>
    <w:p w14:paraId="2BB565CB" w14:textId="77777777" w:rsidR="003324CC" w:rsidRPr="000E4E7F" w:rsidRDefault="003324CC" w:rsidP="003324CC">
      <w:pPr>
        <w:pStyle w:val="PL"/>
        <w:shd w:val="clear" w:color="auto" w:fill="E6E6E6"/>
      </w:pPr>
      <w:r w:rsidRPr="000E4E7F">
        <w:tab/>
      </w:r>
      <w:r w:rsidRPr="000E4E7F">
        <w:tab/>
        <w:t>pucch-ConfigDedicated-v1130</w:t>
      </w:r>
      <w:r w:rsidRPr="000E4E7F">
        <w:tab/>
      </w:r>
      <w:r w:rsidRPr="000E4E7F">
        <w:tab/>
        <w:t>PUCCH-ConfigDedicated-v1130</w:t>
      </w:r>
      <w:r w:rsidRPr="000E4E7F">
        <w:tab/>
      </w:r>
      <w:r w:rsidRPr="000E4E7F">
        <w:tab/>
        <w:t>OPTIONAL,</w:t>
      </w:r>
      <w:r w:rsidRPr="000E4E7F">
        <w:tab/>
      </w:r>
      <w:r w:rsidRPr="000E4E7F">
        <w:tab/>
        <w:t>-- Need ON</w:t>
      </w:r>
    </w:p>
    <w:p w14:paraId="690EEB7E" w14:textId="77777777" w:rsidR="003324CC" w:rsidRPr="000E4E7F" w:rsidRDefault="003324CC" w:rsidP="003324CC">
      <w:pPr>
        <w:pStyle w:val="PL"/>
        <w:shd w:val="clear" w:color="auto" w:fill="E6E6E6"/>
      </w:pPr>
      <w:r w:rsidRPr="000E4E7F">
        <w:tab/>
      </w:r>
      <w:r w:rsidRPr="000E4E7F">
        <w:tab/>
        <w:t>pusch-ConfigDedicated-v1130</w:t>
      </w:r>
      <w:r w:rsidRPr="000E4E7F">
        <w:tab/>
      </w:r>
      <w:r w:rsidRPr="000E4E7F">
        <w:tab/>
        <w:t>PUSCH-ConfigDedicated-v1130</w:t>
      </w:r>
      <w:r w:rsidRPr="000E4E7F">
        <w:tab/>
      </w:r>
      <w:r w:rsidRPr="000E4E7F">
        <w:tab/>
        <w:t>OPTIONAL,</w:t>
      </w:r>
      <w:r w:rsidRPr="000E4E7F">
        <w:tab/>
      </w:r>
      <w:r w:rsidRPr="000E4E7F">
        <w:tab/>
        <w:t>-- Need ON</w:t>
      </w:r>
    </w:p>
    <w:p w14:paraId="7C6D3D4D" w14:textId="77777777" w:rsidR="003324CC" w:rsidRPr="000E4E7F" w:rsidRDefault="003324CC" w:rsidP="003324CC">
      <w:pPr>
        <w:pStyle w:val="PL"/>
        <w:shd w:val="clear" w:color="auto" w:fill="E6E6E6"/>
      </w:pPr>
      <w:r w:rsidRPr="000E4E7F">
        <w:tab/>
      </w:r>
      <w:r w:rsidRPr="000E4E7F">
        <w:tab/>
        <w:t>uplinkPowerControlDedicated-v1130</w:t>
      </w:r>
    </w:p>
    <w:p w14:paraId="05D5AED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UplinkPowerControlDedicated-v1130</w:t>
      </w:r>
      <w:r w:rsidRPr="000E4E7F">
        <w:tab/>
        <w:t>OPTIONAL</w:t>
      </w:r>
      <w:r w:rsidRPr="000E4E7F">
        <w:tab/>
      </w:r>
      <w:r w:rsidRPr="000E4E7F">
        <w:tab/>
        <w:t>-- Need ON</w:t>
      </w:r>
    </w:p>
    <w:p w14:paraId="71A0DE98" w14:textId="77777777" w:rsidR="003324CC" w:rsidRPr="000E4E7F" w:rsidRDefault="003324CC" w:rsidP="003324CC">
      <w:pPr>
        <w:pStyle w:val="PL"/>
        <w:shd w:val="clear" w:color="auto" w:fill="E6E6E6"/>
      </w:pPr>
      <w:r w:rsidRPr="000E4E7F">
        <w:tab/>
        <w:t>]],</w:t>
      </w:r>
    </w:p>
    <w:p w14:paraId="4388566B" w14:textId="77777777" w:rsidR="003324CC" w:rsidRPr="000E4E7F" w:rsidRDefault="003324CC" w:rsidP="003324CC">
      <w:pPr>
        <w:pStyle w:val="PL"/>
        <w:shd w:val="clear" w:color="auto" w:fill="E6E6E6"/>
      </w:pPr>
      <w:r w:rsidRPr="000E4E7F">
        <w:tab/>
        <w:t>[[</w:t>
      </w:r>
      <w:r w:rsidRPr="000E4E7F">
        <w:tab/>
        <w:t>antennaInfo-v1250</w:t>
      </w:r>
      <w:r w:rsidRPr="000E4E7F">
        <w:tab/>
      </w:r>
      <w:r w:rsidRPr="000E4E7F">
        <w:tab/>
      </w:r>
      <w:r w:rsidRPr="000E4E7F">
        <w:tab/>
      </w:r>
      <w:r w:rsidRPr="000E4E7F">
        <w:tab/>
        <w:t>AntennaInfoDedicated-v1250</w:t>
      </w:r>
      <w:r w:rsidRPr="000E4E7F">
        <w:tab/>
      </w:r>
      <w:r w:rsidRPr="000E4E7F">
        <w:tab/>
        <w:t>OPTIONAL,</w:t>
      </w:r>
      <w:r w:rsidRPr="000E4E7F">
        <w:tab/>
        <w:t>-- Cond AI-r10</w:t>
      </w:r>
    </w:p>
    <w:p w14:paraId="6068219C" w14:textId="77777777" w:rsidR="003324CC" w:rsidRPr="000E4E7F" w:rsidRDefault="003324CC" w:rsidP="003324CC">
      <w:pPr>
        <w:pStyle w:val="PL"/>
        <w:shd w:val="clear" w:color="auto" w:fill="E6E6E6"/>
      </w:pPr>
      <w:r w:rsidRPr="000E4E7F">
        <w:tab/>
      </w:r>
      <w:r w:rsidRPr="000E4E7F">
        <w:tab/>
        <w:t>eimta-MainConfig-r12</w:t>
      </w:r>
      <w:r w:rsidRPr="000E4E7F">
        <w:tab/>
      </w:r>
      <w:r w:rsidRPr="000E4E7F">
        <w:tab/>
      </w:r>
      <w:r w:rsidRPr="000E4E7F">
        <w:tab/>
        <w:t>EIMTA-MainConfig-r12</w:t>
      </w:r>
      <w:r w:rsidRPr="000E4E7F">
        <w:tab/>
      </w:r>
      <w:r w:rsidRPr="000E4E7F">
        <w:tab/>
      </w:r>
      <w:r w:rsidRPr="000E4E7F">
        <w:tab/>
        <w:t>OPTIONAL,</w:t>
      </w:r>
      <w:r w:rsidRPr="000E4E7F">
        <w:tab/>
      </w:r>
      <w:r w:rsidRPr="000E4E7F">
        <w:tab/>
        <w:t>-- Need ON</w:t>
      </w:r>
    </w:p>
    <w:p w14:paraId="15DE363D" w14:textId="77777777" w:rsidR="003324CC" w:rsidRPr="000E4E7F" w:rsidRDefault="003324CC" w:rsidP="003324CC">
      <w:pPr>
        <w:pStyle w:val="PL"/>
        <w:shd w:val="clear" w:color="auto" w:fill="E6E6E6"/>
      </w:pPr>
      <w:r w:rsidRPr="000E4E7F">
        <w:tab/>
      </w:r>
      <w:r w:rsidRPr="000E4E7F">
        <w:tab/>
        <w:t>eimta-MainConfigPCell-r12</w:t>
      </w:r>
      <w:r w:rsidRPr="000E4E7F">
        <w:tab/>
      </w:r>
      <w:r w:rsidRPr="000E4E7F">
        <w:tab/>
        <w:t>EIMTA-MainConfigServCell-r12</w:t>
      </w:r>
      <w:r w:rsidRPr="000E4E7F">
        <w:tab/>
        <w:t>OPTIONAL,</w:t>
      </w:r>
      <w:r w:rsidRPr="000E4E7F">
        <w:tab/>
      </w:r>
      <w:r w:rsidRPr="000E4E7F">
        <w:tab/>
        <w:t>-- Need ON</w:t>
      </w:r>
    </w:p>
    <w:p w14:paraId="08D39077" w14:textId="77777777" w:rsidR="003324CC" w:rsidRPr="000E4E7F" w:rsidRDefault="003324CC" w:rsidP="003324CC">
      <w:pPr>
        <w:pStyle w:val="PL"/>
        <w:shd w:val="clear" w:color="auto" w:fill="E6E6E6"/>
      </w:pPr>
      <w:r w:rsidRPr="000E4E7F">
        <w:tab/>
      </w:r>
      <w:r w:rsidRPr="000E4E7F">
        <w:tab/>
        <w:t>pucch-ConfigDedicated-v1250</w:t>
      </w:r>
      <w:r w:rsidRPr="000E4E7F">
        <w:tab/>
      </w:r>
      <w:r w:rsidRPr="000E4E7F">
        <w:tab/>
        <w:t>PUCCH-ConfigDedicated-v1250</w:t>
      </w:r>
      <w:r w:rsidRPr="000E4E7F">
        <w:tab/>
      </w:r>
      <w:r w:rsidRPr="000E4E7F">
        <w:tab/>
        <w:t>OPTIONAL,</w:t>
      </w:r>
      <w:r w:rsidRPr="000E4E7F">
        <w:tab/>
      </w:r>
      <w:r w:rsidRPr="000E4E7F">
        <w:tab/>
        <w:t>-- Need ON</w:t>
      </w:r>
    </w:p>
    <w:p w14:paraId="3759D197" w14:textId="77777777" w:rsidR="003324CC" w:rsidRPr="000E4E7F" w:rsidRDefault="003324CC" w:rsidP="003324CC">
      <w:pPr>
        <w:pStyle w:val="PL"/>
        <w:shd w:val="clear" w:color="auto" w:fill="E6E6E6"/>
      </w:pPr>
      <w:r w:rsidRPr="000E4E7F">
        <w:tab/>
      </w:r>
      <w:r w:rsidRPr="000E4E7F">
        <w:tab/>
        <w:t>cqi-ReportConfigPCell-v1250</w:t>
      </w:r>
      <w:r w:rsidRPr="000E4E7F">
        <w:tab/>
      </w:r>
      <w:r w:rsidRPr="000E4E7F">
        <w:tab/>
        <w:t>CQI-ReportConfig-v1250</w:t>
      </w:r>
      <w:r w:rsidRPr="000E4E7F">
        <w:tab/>
      </w:r>
      <w:r w:rsidRPr="000E4E7F">
        <w:tab/>
      </w:r>
      <w:r w:rsidRPr="000E4E7F">
        <w:tab/>
        <w:t>OPTIONAL,</w:t>
      </w:r>
      <w:r w:rsidRPr="000E4E7F">
        <w:tab/>
      </w:r>
      <w:r w:rsidRPr="000E4E7F">
        <w:tab/>
        <w:t>-- Need ON</w:t>
      </w:r>
    </w:p>
    <w:p w14:paraId="0BCA55B7" w14:textId="77777777" w:rsidR="003324CC" w:rsidRPr="000E4E7F" w:rsidRDefault="003324CC" w:rsidP="003324CC">
      <w:pPr>
        <w:pStyle w:val="PL"/>
        <w:shd w:val="clear" w:color="auto" w:fill="E6E6E6"/>
      </w:pPr>
      <w:r w:rsidRPr="000E4E7F">
        <w:tab/>
      </w:r>
      <w:r w:rsidRPr="000E4E7F">
        <w:tab/>
        <w:t>uplinkPowerControlDedicated-v1250</w:t>
      </w:r>
    </w:p>
    <w:p w14:paraId="6C47085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UplinkPowerControlDedicated-v1250</w:t>
      </w:r>
      <w:r w:rsidRPr="000E4E7F">
        <w:tab/>
        <w:t>OPTIONAL,</w:t>
      </w:r>
      <w:r w:rsidRPr="000E4E7F">
        <w:tab/>
      </w:r>
      <w:r w:rsidRPr="000E4E7F">
        <w:tab/>
        <w:t>-- Need ON</w:t>
      </w:r>
    </w:p>
    <w:p w14:paraId="7C191BDF" w14:textId="77777777" w:rsidR="003324CC" w:rsidRPr="000E4E7F" w:rsidRDefault="003324CC" w:rsidP="003324CC">
      <w:pPr>
        <w:pStyle w:val="PL"/>
        <w:shd w:val="clear" w:color="auto" w:fill="E6E6E6"/>
      </w:pPr>
      <w:r w:rsidRPr="000E4E7F">
        <w:tab/>
      </w:r>
      <w:r w:rsidRPr="000E4E7F">
        <w:tab/>
        <w:t>pusch-ConfigDedicated-v1250</w:t>
      </w:r>
      <w:r w:rsidRPr="000E4E7F">
        <w:tab/>
      </w:r>
      <w:r w:rsidRPr="000E4E7F">
        <w:tab/>
        <w:t>PUSCH-ConfigDedicated-v1250</w:t>
      </w:r>
      <w:r w:rsidRPr="000E4E7F">
        <w:tab/>
      </w:r>
      <w:r w:rsidRPr="000E4E7F">
        <w:tab/>
        <w:t>OPTIONAL,</w:t>
      </w:r>
      <w:r w:rsidRPr="000E4E7F">
        <w:tab/>
      </w:r>
      <w:r w:rsidRPr="000E4E7F">
        <w:tab/>
        <w:t>-- Need ON</w:t>
      </w:r>
    </w:p>
    <w:p w14:paraId="6A4F217C" w14:textId="77777777" w:rsidR="003324CC" w:rsidRPr="000E4E7F" w:rsidRDefault="003324CC" w:rsidP="003324CC">
      <w:pPr>
        <w:pStyle w:val="PL"/>
        <w:shd w:val="clear" w:color="auto" w:fill="E6E6E6"/>
      </w:pPr>
      <w:r w:rsidRPr="000E4E7F">
        <w:tab/>
      </w:r>
      <w:r w:rsidRPr="000E4E7F">
        <w:tab/>
        <w:t>csi-RS-Config-v1250</w:t>
      </w:r>
      <w:r w:rsidRPr="000E4E7F">
        <w:tab/>
      </w:r>
      <w:r w:rsidRPr="000E4E7F">
        <w:tab/>
      </w:r>
      <w:r w:rsidRPr="000E4E7F">
        <w:tab/>
      </w:r>
      <w:r w:rsidRPr="000E4E7F">
        <w:tab/>
      </w:r>
      <w:r w:rsidRPr="000E4E7F">
        <w:tab/>
        <w:t>CSI-RS-Config-v1250</w:t>
      </w:r>
      <w:r w:rsidRPr="000E4E7F">
        <w:tab/>
      </w:r>
      <w:r w:rsidRPr="000E4E7F">
        <w:tab/>
      </w:r>
      <w:r w:rsidRPr="000E4E7F">
        <w:tab/>
        <w:t>OPTIONAL</w:t>
      </w:r>
      <w:r w:rsidRPr="000E4E7F">
        <w:tab/>
      </w:r>
      <w:r w:rsidRPr="000E4E7F">
        <w:tab/>
        <w:t>-- Need ON</w:t>
      </w:r>
    </w:p>
    <w:p w14:paraId="78C48C67" w14:textId="77777777" w:rsidR="003324CC" w:rsidRPr="000E4E7F" w:rsidRDefault="003324CC" w:rsidP="003324CC">
      <w:pPr>
        <w:pStyle w:val="PL"/>
        <w:shd w:val="clear" w:color="auto" w:fill="E6E6E6"/>
      </w:pPr>
      <w:r w:rsidRPr="000E4E7F">
        <w:tab/>
        <w:t>]],</w:t>
      </w:r>
    </w:p>
    <w:p w14:paraId="274B3D03" w14:textId="77777777" w:rsidR="003324CC" w:rsidRPr="000E4E7F" w:rsidRDefault="003324CC" w:rsidP="003324CC">
      <w:pPr>
        <w:pStyle w:val="PL"/>
        <w:shd w:val="clear" w:color="auto" w:fill="E6E6E6"/>
      </w:pPr>
      <w:r w:rsidRPr="000E4E7F">
        <w:tab/>
        <w:t>[[</w:t>
      </w:r>
      <w:r w:rsidRPr="000E4E7F">
        <w:tab/>
        <w:t>pdsch-ConfigDedicated-v1280</w:t>
      </w:r>
      <w:r w:rsidRPr="000E4E7F">
        <w:tab/>
      </w:r>
      <w:r w:rsidRPr="000E4E7F">
        <w:tab/>
      </w:r>
      <w:r w:rsidRPr="000E4E7F">
        <w:tab/>
        <w:t>PDSCH-ConfigDedicated-v1280</w:t>
      </w:r>
      <w:r w:rsidRPr="000E4E7F">
        <w:tab/>
        <w:t>OPTIONAL</w:t>
      </w:r>
      <w:r w:rsidRPr="000E4E7F">
        <w:tab/>
      </w:r>
      <w:r w:rsidRPr="000E4E7F">
        <w:tab/>
        <w:t>-- Need ON</w:t>
      </w:r>
    </w:p>
    <w:p w14:paraId="0C705DA8" w14:textId="77777777" w:rsidR="003324CC" w:rsidRPr="000E4E7F" w:rsidRDefault="003324CC" w:rsidP="003324CC">
      <w:pPr>
        <w:pStyle w:val="PL"/>
        <w:shd w:val="clear" w:color="auto" w:fill="E6E6E6"/>
      </w:pPr>
      <w:r w:rsidRPr="000E4E7F">
        <w:tab/>
        <w:t>]],</w:t>
      </w:r>
    </w:p>
    <w:p w14:paraId="4DC5A709" w14:textId="77777777" w:rsidR="003324CC" w:rsidRPr="000E4E7F" w:rsidRDefault="003324CC" w:rsidP="003324CC">
      <w:pPr>
        <w:pStyle w:val="PL"/>
        <w:shd w:val="clear" w:color="auto" w:fill="E6E6E6"/>
      </w:pPr>
      <w:r w:rsidRPr="000E4E7F">
        <w:tab/>
        <w:t>[[</w:t>
      </w:r>
      <w:r w:rsidRPr="000E4E7F">
        <w:tab/>
        <w:t>pdsch-ConfigDedicated-v1310</w:t>
      </w:r>
      <w:r w:rsidRPr="000E4E7F">
        <w:tab/>
      </w:r>
      <w:r w:rsidRPr="000E4E7F">
        <w:tab/>
      </w:r>
      <w:r w:rsidRPr="000E4E7F">
        <w:tab/>
        <w:t>PDSCH-ConfigDedicated-v1310</w:t>
      </w:r>
      <w:r w:rsidRPr="000E4E7F">
        <w:tab/>
        <w:t>OPTIONAL,</w:t>
      </w:r>
      <w:r w:rsidRPr="000E4E7F">
        <w:tab/>
      </w:r>
      <w:r w:rsidRPr="000E4E7F">
        <w:tab/>
        <w:t>-- Need ON</w:t>
      </w:r>
    </w:p>
    <w:p w14:paraId="32A5D62B" w14:textId="77777777" w:rsidR="003324CC" w:rsidRPr="000E4E7F" w:rsidRDefault="003324CC" w:rsidP="003324CC">
      <w:pPr>
        <w:pStyle w:val="PL"/>
        <w:shd w:val="clear" w:color="auto" w:fill="E6E6E6"/>
      </w:pPr>
      <w:r w:rsidRPr="000E4E7F">
        <w:tab/>
      </w:r>
      <w:r w:rsidRPr="000E4E7F">
        <w:tab/>
        <w:t>pucch-ConfigDedicated-r13</w:t>
      </w:r>
      <w:r w:rsidRPr="000E4E7F">
        <w:tab/>
      </w:r>
      <w:r w:rsidRPr="000E4E7F">
        <w:tab/>
      </w:r>
      <w:r w:rsidRPr="000E4E7F">
        <w:tab/>
        <w:t>PUCCH-ConfigDedicated-r13</w:t>
      </w:r>
      <w:r w:rsidRPr="000E4E7F">
        <w:tab/>
        <w:t>OPTIONAL,</w:t>
      </w:r>
      <w:r w:rsidRPr="000E4E7F">
        <w:tab/>
      </w:r>
      <w:r w:rsidRPr="000E4E7F">
        <w:tab/>
        <w:t>-- Need ON</w:t>
      </w:r>
    </w:p>
    <w:p w14:paraId="1F15F78E" w14:textId="77777777" w:rsidR="003324CC" w:rsidRPr="000E4E7F" w:rsidRDefault="003324CC" w:rsidP="003324CC">
      <w:pPr>
        <w:pStyle w:val="PL"/>
        <w:shd w:val="clear" w:color="auto" w:fill="E6E6E6"/>
      </w:pPr>
      <w:r w:rsidRPr="000E4E7F">
        <w:tab/>
      </w:r>
      <w:r w:rsidRPr="000E4E7F">
        <w:tab/>
        <w:t>pusch-ConfigDedicated-r13</w:t>
      </w:r>
      <w:r w:rsidRPr="000E4E7F">
        <w:tab/>
      </w:r>
      <w:r w:rsidRPr="000E4E7F">
        <w:tab/>
      </w:r>
      <w:r w:rsidRPr="000E4E7F">
        <w:tab/>
        <w:t>PUSCH-ConfigDedicated-r13</w:t>
      </w:r>
      <w:r w:rsidRPr="000E4E7F">
        <w:tab/>
        <w:t>OPTIONAL,</w:t>
      </w:r>
      <w:r w:rsidRPr="000E4E7F">
        <w:tab/>
      </w:r>
      <w:r w:rsidRPr="000E4E7F">
        <w:tab/>
        <w:t>-- Need ON</w:t>
      </w:r>
    </w:p>
    <w:p w14:paraId="28C6C473" w14:textId="77777777" w:rsidR="003324CC" w:rsidRPr="000E4E7F" w:rsidRDefault="003324CC" w:rsidP="003324CC">
      <w:pPr>
        <w:pStyle w:val="PL"/>
        <w:shd w:val="clear" w:color="auto" w:fill="E6E6E6"/>
      </w:pPr>
      <w:r w:rsidRPr="000E4E7F">
        <w:tab/>
      </w:r>
      <w:r w:rsidRPr="000E4E7F">
        <w:tab/>
        <w:t>pdcch-CandidateReductions-r13</w:t>
      </w:r>
    </w:p>
    <w:p w14:paraId="6C6B3CA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PDCCH-CandidateReductions-r13</w:t>
      </w:r>
      <w:r w:rsidRPr="000E4E7F">
        <w:tab/>
        <w:t>OPTIONAL,</w:t>
      </w:r>
      <w:r w:rsidRPr="000E4E7F">
        <w:tab/>
      </w:r>
      <w:r w:rsidRPr="000E4E7F">
        <w:tab/>
        <w:t>-- Need ON</w:t>
      </w:r>
    </w:p>
    <w:p w14:paraId="6902BA71" w14:textId="77777777" w:rsidR="003324CC" w:rsidRPr="000E4E7F" w:rsidRDefault="003324CC" w:rsidP="003324CC">
      <w:pPr>
        <w:pStyle w:val="PL"/>
        <w:shd w:val="clear" w:color="auto" w:fill="E6E6E6"/>
      </w:pPr>
      <w:r w:rsidRPr="000E4E7F">
        <w:tab/>
      </w:r>
      <w:r w:rsidRPr="000E4E7F">
        <w:tab/>
        <w:t>cqi-ReportConfig-v1310</w:t>
      </w:r>
      <w:r w:rsidRPr="000E4E7F">
        <w:tab/>
      </w:r>
      <w:r w:rsidRPr="000E4E7F">
        <w:tab/>
      </w:r>
      <w:r w:rsidRPr="000E4E7F">
        <w:tab/>
      </w:r>
      <w:r w:rsidRPr="000E4E7F">
        <w:tab/>
      </w:r>
      <w:r w:rsidRPr="000E4E7F">
        <w:tab/>
        <w:t>CQI-ReportConfig-v1310</w:t>
      </w:r>
      <w:r w:rsidRPr="000E4E7F">
        <w:tab/>
        <w:t>OPTIONAL,</w:t>
      </w:r>
      <w:r w:rsidRPr="000E4E7F">
        <w:tab/>
      </w:r>
      <w:r w:rsidRPr="000E4E7F">
        <w:tab/>
        <w:t>-- Need ON</w:t>
      </w:r>
    </w:p>
    <w:p w14:paraId="28B770EC" w14:textId="77777777" w:rsidR="003324CC" w:rsidRPr="000E4E7F" w:rsidRDefault="003324CC" w:rsidP="003324CC">
      <w:pPr>
        <w:pStyle w:val="PL"/>
        <w:shd w:val="clear" w:color="auto" w:fill="E6E6E6"/>
      </w:pPr>
      <w:r w:rsidRPr="000E4E7F">
        <w:tab/>
      </w:r>
      <w:r w:rsidRPr="000E4E7F">
        <w:tab/>
        <w:t>soundingRS-UL-ConfigDedicated-v1310</w:t>
      </w:r>
    </w:p>
    <w:p w14:paraId="2073C87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SoundingRS-UL-ConfigDedicated-v1310</w:t>
      </w:r>
      <w:r w:rsidRPr="000E4E7F">
        <w:tab/>
      </w:r>
      <w:r w:rsidRPr="000E4E7F">
        <w:tab/>
        <w:t>OPTIONAL,</w:t>
      </w:r>
      <w:r w:rsidRPr="000E4E7F">
        <w:tab/>
      </w:r>
      <w:r w:rsidRPr="000E4E7F">
        <w:tab/>
        <w:t>-- Need ON</w:t>
      </w:r>
    </w:p>
    <w:p w14:paraId="14DED9BF" w14:textId="77777777" w:rsidR="003324CC" w:rsidRPr="000E4E7F" w:rsidRDefault="003324CC" w:rsidP="003324CC">
      <w:pPr>
        <w:pStyle w:val="PL"/>
        <w:shd w:val="clear" w:color="auto" w:fill="E6E6E6"/>
      </w:pPr>
      <w:r w:rsidRPr="000E4E7F">
        <w:tab/>
      </w:r>
      <w:r w:rsidRPr="000E4E7F">
        <w:tab/>
        <w:t>soundingRS-UL-ConfigDedicatedUpPTsExt-r13</w:t>
      </w:r>
    </w:p>
    <w:p w14:paraId="44543DA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SoundingRS-UL-ConfigDedicatedUpPTsExt-r13</w:t>
      </w:r>
      <w:r w:rsidRPr="000E4E7F">
        <w:tab/>
      </w:r>
      <w:r w:rsidRPr="000E4E7F">
        <w:tab/>
        <w:t>OPTIONAL,</w:t>
      </w:r>
      <w:r w:rsidRPr="000E4E7F">
        <w:tab/>
      </w:r>
      <w:r w:rsidRPr="000E4E7F">
        <w:tab/>
        <w:t>-- Need ON</w:t>
      </w:r>
    </w:p>
    <w:p w14:paraId="6ECE9552" w14:textId="77777777" w:rsidR="003324CC" w:rsidRPr="000E4E7F" w:rsidRDefault="003324CC" w:rsidP="003324CC">
      <w:pPr>
        <w:pStyle w:val="PL"/>
        <w:shd w:val="clear" w:color="auto" w:fill="E6E6E6"/>
      </w:pPr>
      <w:r w:rsidRPr="000E4E7F">
        <w:tab/>
      </w:r>
      <w:r w:rsidRPr="000E4E7F">
        <w:tab/>
        <w:t>soundingRS-UL-ConfigDedicatedAperiodic-v1310</w:t>
      </w:r>
    </w:p>
    <w:p w14:paraId="0643609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SoundingRS-UL-ConfigDedicatedAperiodic-v1310</w:t>
      </w:r>
      <w:r w:rsidRPr="000E4E7F">
        <w:tab/>
        <w:t>OPTIONAL,</w:t>
      </w:r>
      <w:r w:rsidRPr="000E4E7F">
        <w:tab/>
      </w:r>
      <w:r w:rsidRPr="000E4E7F">
        <w:tab/>
        <w:t>-- Need ON</w:t>
      </w:r>
    </w:p>
    <w:p w14:paraId="61DCD5EB" w14:textId="77777777" w:rsidR="003324CC" w:rsidRPr="000E4E7F" w:rsidRDefault="003324CC" w:rsidP="003324CC">
      <w:pPr>
        <w:pStyle w:val="PL"/>
        <w:shd w:val="clear" w:color="auto" w:fill="E6E6E6"/>
      </w:pPr>
      <w:r w:rsidRPr="000E4E7F">
        <w:tab/>
      </w:r>
      <w:r w:rsidRPr="000E4E7F">
        <w:tab/>
        <w:t>soundingRS-UL-ConfigDedicatedAperiodicUpPTsExt-r13</w:t>
      </w:r>
    </w:p>
    <w:p w14:paraId="70079580" w14:textId="77777777" w:rsidR="003324CC" w:rsidRPr="000E4E7F" w:rsidRDefault="003324CC" w:rsidP="003324CC">
      <w:pPr>
        <w:pStyle w:val="PL"/>
        <w:shd w:val="clear" w:color="auto" w:fill="E6E6E6"/>
      </w:pPr>
      <w:r w:rsidRPr="000E4E7F">
        <w:tab/>
      </w:r>
      <w:r w:rsidRPr="000E4E7F">
        <w:tab/>
      </w:r>
      <w:r w:rsidRPr="000E4E7F">
        <w:tab/>
      </w:r>
      <w:r w:rsidRPr="000E4E7F">
        <w:tab/>
        <w:t>SoundingRS-UL-ConfigDedicatedAperiodicUpPTsExt-r13</w:t>
      </w:r>
      <w:r w:rsidRPr="000E4E7F">
        <w:tab/>
      </w:r>
      <w:r w:rsidRPr="000E4E7F">
        <w:tab/>
        <w:t>OPTIONAL,</w:t>
      </w:r>
      <w:r w:rsidRPr="000E4E7F">
        <w:tab/>
      </w:r>
      <w:r w:rsidRPr="000E4E7F">
        <w:tab/>
        <w:t>-- Need ON</w:t>
      </w:r>
    </w:p>
    <w:p w14:paraId="6DFF3660" w14:textId="77777777" w:rsidR="003324CC" w:rsidRPr="000E4E7F" w:rsidRDefault="003324CC" w:rsidP="003324CC">
      <w:pPr>
        <w:pStyle w:val="PL"/>
        <w:shd w:val="clear" w:color="auto" w:fill="E6E6E6"/>
      </w:pPr>
      <w:r w:rsidRPr="000E4E7F">
        <w:tab/>
      </w:r>
      <w:r w:rsidRPr="000E4E7F">
        <w:tab/>
        <w:t>csi-RS-Config-v1310</w:t>
      </w:r>
      <w:r w:rsidRPr="000E4E7F">
        <w:tab/>
      </w:r>
      <w:r w:rsidRPr="000E4E7F">
        <w:tab/>
      </w:r>
      <w:r w:rsidRPr="000E4E7F">
        <w:tab/>
      </w:r>
      <w:r w:rsidRPr="000E4E7F">
        <w:tab/>
        <w:t>CSI-RS-Config-v1310</w:t>
      </w:r>
      <w:r w:rsidRPr="000E4E7F">
        <w:tab/>
      </w:r>
      <w:r w:rsidRPr="000E4E7F">
        <w:tab/>
      </w:r>
      <w:r w:rsidRPr="000E4E7F">
        <w:tab/>
      </w:r>
      <w:r w:rsidRPr="000E4E7F">
        <w:tab/>
        <w:t>OPTIONAL,</w:t>
      </w:r>
      <w:r w:rsidRPr="000E4E7F">
        <w:tab/>
      </w:r>
      <w:r w:rsidRPr="000E4E7F">
        <w:tab/>
        <w:t>-- Need ON</w:t>
      </w:r>
    </w:p>
    <w:p w14:paraId="72D5E9D9" w14:textId="77777777" w:rsidR="003324CC" w:rsidRPr="000E4E7F" w:rsidRDefault="003324CC" w:rsidP="003324CC">
      <w:pPr>
        <w:pStyle w:val="PL"/>
        <w:shd w:val="clear" w:color="auto" w:fill="E6E6E6"/>
      </w:pPr>
      <w:r w:rsidRPr="000E4E7F">
        <w:tab/>
      </w:r>
      <w:r w:rsidRPr="000E4E7F">
        <w:tab/>
        <w:t>ce-Mode-r13</w:t>
      </w:r>
      <w:r w:rsidRPr="000E4E7F">
        <w:tab/>
      </w:r>
      <w:r w:rsidRPr="000E4E7F">
        <w:tab/>
      </w:r>
      <w:r w:rsidRPr="000E4E7F">
        <w:tab/>
      </w:r>
      <w:r w:rsidRPr="000E4E7F">
        <w:tab/>
      </w:r>
      <w:r w:rsidRPr="000E4E7F">
        <w:tab/>
        <w:t>CHOICE {</w:t>
      </w:r>
    </w:p>
    <w:p w14:paraId="1379161B"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2751CF6B"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ENUMERATED {ce-ModeA,ce-ModeB}</w:t>
      </w:r>
    </w:p>
    <w:p w14:paraId="088F0BE6"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72C829BA" w14:textId="77777777" w:rsidR="003324CC" w:rsidRPr="000E4E7F" w:rsidRDefault="003324CC" w:rsidP="003324CC">
      <w:pPr>
        <w:pStyle w:val="PL"/>
        <w:shd w:val="clear" w:color="auto" w:fill="E6E6E6"/>
      </w:pPr>
      <w:r w:rsidRPr="000E4E7F">
        <w:tab/>
      </w:r>
      <w:r w:rsidRPr="000E4E7F">
        <w:tab/>
        <w:t>csi-RS-ConfigNZPToAddModListExt-r13</w:t>
      </w:r>
      <w:r w:rsidRPr="000E4E7F">
        <w:tab/>
        <w:t>CSI-RS-ConfigNZPToAddModListExt-r13</w:t>
      </w:r>
      <w:r w:rsidRPr="000E4E7F">
        <w:tab/>
        <w:t>OPTIONAL,</w:t>
      </w:r>
      <w:r w:rsidRPr="000E4E7F">
        <w:tab/>
        <w:t>-- Need ON</w:t>
      </w:r>
    </w:p>
    <w:p w14:paraId="03F5C719" w14:textId="77777777" w:rsidR="003324CC" w:rsidRPr="000E4E7F" w:rsidRDefault="003324CC" w:rsidP="003324CC">
      <w:pPr>
        <w:pStyle w:val="PL"/>
        <w:shd w:val="clear" w:color="auto" w:fill="E6E6E6"/>
      </w:pPr>
      <w:r w:rsidRPr="000E4E7F">
        <w:tab/>
      </w:r>
      <w:r w:rsidRPr="000E4E7F">
        <w:tab/>
        <w:t>csi-RS-ConfigNZPToReleaseListExt-r13</w:t>
      </w:r>
      <w:r w:rsidRPr="000E4E7F">
        <w:tab/>
        <w:t>CSI-RS-ConfigNZPToReleaseListExt-r13</w:t>
      </w:r>
      <w:r w:rsidRPr="000E4E7F">
        <w:tab/>
        <w:t>OPTIONAL</w:t>
      </w:r>
      <w:r w:rsidRPr="000E4E7F">
        <w:tab/>
        <w:t>-- Need ON</w:t>
      </w:r>
    </w:p>
    <w:p w14:paraId="06E3CDBF" w14:textId="77777777" w:rsidR="003324CC" w:rsidRPr="000E4E7F" w:rsidRDefault="003324CC" w:rsidP="003324CC">
      <w:pPr>
        <w:pStyle w:val="PL"/>
        <w:shd w:val="clear" w:color="auto" w:fill="E6E6E6"/>
      </w:pPr>
      <w:r w:rsidRPr="000E4E7F">
        <w:tab/>
        <w:t>]],</w:t>
      </w:r>
    </w:p>
    <w:p w14:paraId="6C58CCAF" w14:textId="77777777" w:rsidR="003324CC" w:rsidRPr="000E4E7F" w:rsidRDefault="003324CC" w:rsidP="003324CC">
      <w:pPr>
        <w:pStyle w:val="PL"/>
        <w:shd w:val="clear" w:color="auto" w:fill="E6E6E6"/>
      </w:pPr>
      <w:r w:rsidRPr="000E4E7F">
        <w:tab/>
        <w:t>[[</w:t>
      </w:r>
      <w:r w:rsidRPr="000E4E7F">
        <w:tab/>
        <w:t>cqi-ReportConfig-v1320</w:t>
      </w:r>
      <w:r w:rsidRPr="000E4E7F">
        <w:tab/>
      </w:r>
      <w:r w:rsidRPr="000E4E7F">
        <w:tab/>
      </w:r>
      <w:r w:rsidRPr="000E4E7F">
        <w:tab/>
      </w:r>
      <w:r w:rsidRPr="000E4E7F">
        <w:tab/>
      </w:r>
      <w:r w:rsidRPr="000E4E7F">
        <w:tab/>
        <w:t>CQI-ReportConfig-v1320</w:t>
      </w:r>
      <w:r w:rsidRPr="000E4E7F">
        <w:tab/>
        <w:t>OPTIONAL</w:t>
      </w:r>
      <w:r w:rsidRPr="000E4E7F">
        <w:tab/>
      </w:r>
      <w:r w:rsidRPr="000E4E7F">
        <w:tab/>
        <w:t>-- Need ON</w:t>
      </w:r>
    </w:p>
    <w:p w14:paraId="25B14D89" w14:textId="77777777" w:rsidR="003324CC" w:rsidRPr="000E4E7F" w:rsidRDefault="003324CC" w:rsidP="003324CC">
      <w:pPr>
        <w:pStyle w:val="PL"/>
        <w:shd w:val="clear" w:color="auto" w:fill="E6E6E6"/>
      </w:pPr>
      <w:r w:rsidRPr="000E4E7F">
        <w:tab/>
        <w:t>]],</w:t>
      </w:r>
    </w:p>
    <w:p w14:paraId="1DF85345" w14:textId="77777777" w:rsidR="003324CC" w:rsidRPr="000E4E7F" w:rsidRDefault="003324CC" w:rsidP="003324CC">
      <w:pPr>
        <w:pStyle w:val="PL"/>
        <w:shd w:val="clear" w:color="auto" w:fill="E6E6E6"/>
      </w:pPr>
      <w:r w:rsidRPr="000E4E7F">
        <w:tab/>
        <w:t>[[</w:t>
      </w:r>
      <w:r w:rsidRPr="000E4E7F">
        <w:tab/>
        <w:t>typeA-SRS-TPC-PDCCH-Group-r14</w:t>
      </w:r>
      <w:r w:rsidRPr="000E4E7F">
        <w:tab/>
        <w:t>CHOICE {</w:t>
      </w:r>
    </w:p>
    <w:p w14:paraId="5A9F310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8285413"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(SIZE (1..32)) OF SRS-TPC-PDCCH-Config-r14</w:t>
      </w:r>
    </w:p>
    <w:p w14:paraId="2E2E2CC7"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3C7899E5" w14:textId="77777777" w:rsidR="003324CC" w:rsidRPr="000E4E7F" w:rsidRDefault="003324CC" w:rsidP="003324CC">
      <w:pPr>
        <w:pStyle w:val="PL"/>
        <w:shd w:val="clear" w:color="auto" w:fill="E6E6E6"/>
      </w:pPr>
      <w:r w:rsidRPr="000E4E7F">
        <w:tab/>
      </w:r>
      <w:r w:rsidRPr="000E4E7F">
        <w:tab/>
        <w:t>must-Config-r14</w:t>
      </w:r>
      <w:r w:rsidRPr="000E4E7F">
        <w:tab/>
      </w:r>
      <w:r w:rsidRPr="000E4E7F">
        <w:tab/>
      </w:r>
      <w:r w:rsidRPr="000E4E7F">
        <w:tab/>
      </w:r>
      <w:r w:rsidRPr="000E4E7F">
        <w:tab/>
      </w:r>
      <w:r w:rsidRPr="000E4E7F">
        <w:tab/>
      </w:r>
      <w:r w:rsidRPr="000E4E7F">
        <w:tab/>
        <w:t>CHOICE{</w:t>
      </w:r>
    </w:p>
    <w:p w14:paraId="79B4CA98" w14:textId="77777777" w:rsidR="003324CC" w:rsidRPr="000E4E7F" w:rsidRDefault="003324CC" w:rsidP="003324CC">
      <w:pPr>
        <w:pStyle w:val="PL"/>
        <w:shd w:val="clear" w:color="auto" w:fill="E6E6E6"/>
      </w:pPr>
      <w:r w:rsidRPr="000E4E7F">
        <w:lastRenderedPageBreak/>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CD1258"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1458DD1" w14:textId="77777777" w:rsidR="003324CC" w:rsidRPr="000E4E7F" w:rsidRDefault="003324CC" w:rsidP="003324CC">
      <w:pPr>
        <w:pStyle w:val="PL"/>
        <w:shd w:val="clear" w:color="auto" w:fill="E6E6E6"/>
      </w:pPr>
      <w:r w:rsidRPr="000E4E7F">
        <w:tab/>
      </w:r>
      <w:r w:rsidRPr="000E4E7F">
        <w:tab/>
      </w:r>
      <w:r w:rsidRPr="000E4E7F">
        <w:tab/>
      </w:r>
      <w:r w:rsidRPr="000E4E7F">
        <w:tab/>
        <w:t>k-max-r14</w:t>
      </w:r>
      <w:r w:rsidRPr="000E4E7F">
        <w:tab/>
      </w:r>
      <w:r w:rsidRPr="000E4E7F">
        <w:tab/>
      </w:r>
      <w:r w:rsidRPr="000E4E7F">
        <w:tab/>
      </w:r>
      <w:r w:rsidRPr="000E4E7F">
        <w:tab/>
      </w:r>
      <w:r w:rsidRPr="000E4E7F">
        <w:tab/>
      </w:r>
      <w:r w:rsidRPr="000E4E7F">
        <w:tab/>
        <w:t>ENUMERATED {l1, l3},</w:t>
      </w:r>
    </w:p>
    <w:p w14:paraId="645E4837" w14:textId="77777777" w:rsidR="003324CC" w:rsidRPr="000E4E7F" w:rsidRDefault="003324CC" w:rsidP="003324CC">
      <w:pPr>
        <w:pStyle w:val="PL"/>
        <w:shd w:val="clear" w:color="auto" w:fill="E6E6E6"/>
      </w:pPr>
      <w:r w:rsidRPr="000E4E7F">
        <w:tab/>
      </w:r>
      <w:r w:rsidRPr="000E4E7F">
        <w:tab/>
      </w:r>
      <w:r w:rsidRPr="000E4E7F">
        <w:tab/>
      </w:r>
      <w:r w:rsidRPr="000E4E7F">
        <w:tab/>
        <w:t>p-a-must-r14</w:t>
      </w:r>
      <w:r w:rsidRPr="000E4E7F">
        <w:tab/>
      </w:r>
      <w:r w:rsidRPr="000E4E7F">
        <w:tab/>
      </w:r>
      <w:r w:rsidRPr="000E4E7F">
        <w:tab/>
      </w:r>
      <w:r w:rsidRPr="000E4E7F">
        <w:tab/>
      </w:r>
      <w:r w:rsidRPr="000E4E7F">
        <w:tab/>
        <w:t>ENUMERATED {</w:t>
      </w:r>
    </w:p>
    <w:p w14:paraId="1005562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37C6D1E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r w:rsidRPr="000E4E7F">
        <w:tab/>
        <w:t>OPTIONAL</w:t>
      </w:r>
      <w:r w:rsidRPr="000E4E7F">
        <w:tab/>
      </w:r>
      <w:r w:rsidRPr="000E4E7F">
        <w:tab/>
        <w:t>-- Need ON</w:t>
      </w:r>
    </w:p>
    <w:p w14:paraId="616EC263" w14:textId="77777777" w:rsidR="003324CC" w:rsidRPr="000E4E7F" w:rsidRDefault="003324CC" w:rsidP="003324CC">
      <w:pPr>
        <w:pStyle w:val="PL"/>
        <w:shd w:val="clear" w:color="auto" w:fill="E6E6E6"/>
      </w:pPr>
      <w:r w:rsidRPr="000E4E7F">
        <w:tab/>
      </w:r>
      <w:r w:rsidRPr="000E4E7F">
        <w:tab/>
      </w:r>
      <w:r w:rsidRPr="000E4E7F">
        <w:tab/>
        <w:t>}</w:t>
      </w:r>
    </w:p>
    <w:p w14:paraId="71243065"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14618A21" w14:textId="77777777" w:rsidR="003324CC" w:rsidRPr="000E4E7F" w:rsidRDefault="003324CC" w:rsidP="003324CC">
      <w:pPr>
        <w:pStyle w:val="PL"/>
        <w:shd w:val="clear" w:color="auto" w:fill="E6E6E6"/>
      </w:pPr>
      <w:r w:rsidRPr="000E4E7F">
        <w:tab/>
      </w:r>
      <w:r w:rsidRPr="000E4E7F">
        <w:tab/>
        <w:t>pusch-EnhancementsConfig-r14</w:t>
      </w:r>
      <w:r w:rsidRPr="000E4E7F">
        <w:tab/>
      </w:r>
      <w:r w:rsidRPr="000E4E7F">
        <w:tab/>
        <w:t>PUSCH-EnhancementsConfig-r14</w:t>
      </w:r>
      <w:r w:rsidRPr="000E4E7F">
        <w:tab/>
      </w:r>
      <w:r w:rsidRPr="000E4E7F">
        <w:tab/>
        <w:t>OPTIONAL,</w:t>
      </w:r>
      <w:r w:rsidRPr="000E4E7F">
        <w:tab/>
        <w:t>-- Need ON</w:t>
      </w:r>
    </w:p>
    <w:p w14:paraId="7CFCDC24" w14:textId="77777777" w:rsidR="003324CC" w:rsidRPr="000E4E7F" w:rsidRDefault="003324CC" w:rsidP="003324CC">
      <w:pPr>
        <w:pStyle w:val="PL"/>
        <w:shd w:val="clear" w:color="auto" w:fill="E6E6E6"/>
      </w:pPr>
      <w:r w:rsidRPr="000E4E7F">
        <w:tab/>
      </w:r>
      <w:r w:rsidRPr="000E4E7F">
        <w:tab/>
        <w:t>ce-pdsch-pusch-EnhancementConfig-r14</w:t>
      </w:r>
      <w:r w:rsidRPr="000E4E7F">
        <w:tab/>
      </w:r>
      <w:r w:rsidRPr="000E4E7F">
        <w:tab/>
        <w:t>ENUMERATED {on}</w:t>
      </w:r>
      <w:r w:rsidRPr="000E4E7F">
        <w:tab/>
        <w:t>OPTIONAL,</w:t>
      </w:r>
      <w:r w:rsidRPr="000E4E7F">
        <w:tab/>
        <w:t>-- Need OR</w:t>
      </w:r>
    </w:p>
    <w:p w14:paraId="0B964E36" w14:textId="77777777" w:rsidR="003324CC" w:rsidRPr="000E4E7F" w:rsidRDefault="003324CC" w:rsidP="003324CC">
      <w:pPr>
        <w:pStyle w:val="PL"/>
        <w:shd w:val="clear" w:color="auto" w:fill="E6E6E6"/>
      </w:pPr>
      <w:r w:rsidRPr="000E4E7F">
        <w:tab/>
      </w:r>
      <w:r w:rsidRPr="000E4E7F">
        <w:tab/>
        <w:t>antennaInfo-v1430</w:t>
      </w:r>
      <w:r w:rsidRPr="000E4E7F">
        <w:tab/>
      </w:r>
      <w:r w:rsidRPr="000E4E7F">
        <w:tab/>
      </w:r>
      <w:r w:rsidRPr="000E4E7F">
        <w:tab/>
      </w:r>
      <w:r w:rsidRPr="000E4E7F">
        <w:tab/>
        <w:t>AntennaInfoDedicated-v1430</w:t>
      </w:r>
      <w:r w:rsidRPr="000E4E7F">
        <w:tab/>
      </w:r>
      <w:r w:rsidRPr="000E4E7F">
        <w:tab/>
        <w:t>OPTIONAL,</w:t>
      </w:r>
      <w:r w:rsidRPr="000E4E7F">
        <w:tab/>
        <w:t>-- Need ON</w:t>
      </w:r>
    </w:p>
    <w:p w14:paraId="20432E48" w14:textId="77777777" w:rsidR="003324CC" w:rsidRPr="000E4E7F" w:rsidRDefault="003324CC" w:rsidP="003324CC">
      <w:pPr>
        <w:pStyle w:val="PL"/>
        <w:shd w:val="clear" w:color="auto" w:fill="E6E6E6"/>
      </w:pPr>
      <w:r w:rsidRPr="000E4E7F">
        <w:tab/>
      </w:r>
      <w:r w:rsidRPr="000E4E7F">
        <w:tab/>
        <w:t>pucch-ConfigDedicated-v1430</w:t>
      </w:r>
      <w:r w:rsidRPr="000E4E7F">
        <w:tab/>
      </w:r>
      <w:r w:rsidRPr="000E4E7F">
        <w:tab/>
        <w:t>PUCCH-ConfigDedicated-v1430</w:t>
      </w:r>
      <w:r w:rsidRPr="000E4E7F">
        <w:tab/>
      </w:r>
      <w:r w:rsidRPr="000E4E7F">
        <w:tab/>
        <w:t>OPTIONAL,</w:t>
      </w:r>
      <w:r w:rsidRPr="000E4E7F">
        <w:tab/>
        <w:t>-- Need ON</w:t>
      </w:r>
    </w:p>
    <w:p w14:paraId="4C5350A1" w14:textId="77777777" w:rsidR="003324CC" w:rsidRPr="000E4E7F" w:rsidRDefault="003324CC" w:rsidP="003324CC">
      <w:pPr>
        <w:pStyle w:val="PL"/>
        <w:shd w:val="clear" w:color="auto" w:fill="E6E6E6"/>
      </w:pPr>
      <w:r w:rsidRPr="000E4E7F">
        <w:tab/>
      </w:r>
      <w:r w:rsidRPr="000E4E7F">
        <w:tab/>
        <w:t>pdsch-ConfigDedicated-v1430</w:t>
      </w:r>
      <w:r w:rsidRPr="000E4E7F">
        <w:tab/>
      </w:r>
      <w:r w:rsidRPr="000E4E7F">
        <w:tab/>
        <w:t>PDSCH-ConfigDedicated-v1430</w:t>
      </w:r>
      <w:r w:rsidRPr="000E4E7F">
        <w:tab/>
      </w:r>
      <w:r w:rsidRPr="000E4E7F">
        <w:tab/>
        <w:t>OPTIONAL,</w:t>
      </w:r>
      <w:r w:rsidRPr="000E4E7F">
        <w:tab/>
      </w:r>
      <w:r w:rsidRPr="000E4E7F">
        <w:tab/>
        <w:t>-- Need ON</w:t>
      </w:r>
    </w:p>
    <w:p w14:paraId="33490D7A" w14:textId="77777777" w:rsidR="003324CC" w:rsidRPr="000E4E7F" w:rsidRDefault="003324CC" w:rsidP="003324CC">
      <w:pPr>
        <w:pStyle w:val="PL"/>
        <w:shd w:val="clear" w:color="auto" w:fill="E6E6E6"/>
      </w:pPr>
      <w:r w:rsidRPr="000E4E7F">
        <w:tab/>
      </w:r>
      <w:r w:rsidRPr="000E4E7F">
        <w:tab/>
        <w:t>pusch-ConfigDedicated-v1430</w:t>
      </w:r>
      <w:r w:rsidRPr="000E4E7F">
        <w:tab/>
      </w:r>
      <w:r w:rsidRPr="000E4E7F">
        <w:tab/>
        <w:t>PUSCH-ConfigDedicated-v1430</w:t>
      </w:r>
      <w:r w:rsidRPr="000E4E7F">
        <w:tab/>
        <w:t>OPTIONAL,</w:t>
      </w:r>
      <w:r w:rsidRPr="000E4E7F">
        <w:tab/>
      </w:r>
      <w:r w:rsidRPr="000E4E7F">
        <w:tab/>
        <w:t>-- Need ON</w:t>
      </w:r>
    </w:p>
    <w:p w14:paraId="1496C4C2" w14:textId="77777777" w:rsidR="003324CC" w:rsidRPr="000E4E7F" w:rsidRDefault="003324CC" w:rsidP="003324CC">
      <w:pPr>
        <w:pStyle w:val="PL"/>
        <w:shd w:val="clear" w:color="auto" w:fill="E6E6E6"/>
      </w:pPr>
      <w:r w:rsidRPr="000E4E7F">
        <w:tab/>
      </w:r>
      <w:r w:rsidRPr="000E4E7F">
        <w:tab/>
        <w:t>soundingRS-UL-PeriodicConfigDedicatedList-r14</w:t>
      </w:r>
      <w:r w:rsidRPr="000E4E7F">
        <w:tab/>
      </w:r>
      <w:r w:rsidRPr="000E4E7F">
        <w:tab/>
      </w:r>
      <w:r w:rsidRPr="000E4E7F">
        <w:tab/>
        <w:t>SEQUENCE (SIZE (1..2)) OF SoundingRS-UL-ConfigDedicated</w:t>
      </w:r>
      <w:r w:rsidRPr="000E4E7F">
        <w:tab/>
        <w:t>OPTIONAL,</w:t>
      </w:r>
      <w:r w:rsidRPr="000E4E7F">
        <w:tab/>
      </w:r>
      <w:r w:rsidRPr="000E4E7F">
        <w:tab/>
        <w:t>-- Cond PeriodicSRSPCell</w:t>
      </w:r>
    </w:p>
    <w:p w14:paraId="77070C3B" w14:textId="77777777" w:rsidR="003324CC" w:rsidRPr="000E4E7F" w:rsidRDefault="003324CC" w:rsidP="003324CC">
      <w:pPr>
        <w:pStyle w:val="PL"/>
        <w:shd w:val="clear" w:color="auto" w:fill="E6E6E6"/>
      </w:pPr>
      <w:r w:rsidRPr="000E4E7F">
        <w:tab/>
      </w:r>
      <w:r w:rsidRPr="000E4E7F">
        <w:tab/>
        <w:t>soundingRS-UL-PeriodicConfigDedicatedUpPTsExtList-r14</w:t>
      </w:r>
      <w:r w:rsidRPr="000E4E7F">
        <w:tab/>
        <w:t>SEQUENCE (SIZE (1..4)) OF SoundingRS-UL-ConfigDedicatedUpPTsExt-r13</w:t>
      </w:r>
      <w:r w:rsidRPr="000E4E7F">
        <w:tab/>
        <w:t>OPTIONAL,</w:t>
      </w:r>
      <w:r w:rsidRPr="000E4E7F">
        <w:tab/>
      </w:r>
      <w:r w:rsidRPr="000E4E7F">
        <w:tab/>
        <w:t>-- Cond PeriodicSRSExt</w:t>
      </w:r>
      <w:r w:rsidRPr="000E4E7F">
        <w:tab/>
      </w:r>
      <w:r w:rsidRPr="000E4E7F">
        <w:tab/>
      </w:r>
    </w:p>
    <w:p w14:paraId="646D37C1" w14:textId="77777777" w:rsidR="003324CC" w:rsidRPr="000E4E7F" w:rsidRDefault="003324CC" w:rsidP="003324CC">
      <w:pPr>
        <w:pStyle w:val="PL"/>
        <w:shd w:val="clear" w:color="auto" w:fill="E6E6E6"/>
      </w:pPr>
      <w:r w:rsidRPr="000E4E7F">
        <w:tab/>
      </w:r>
      <w:r w:rsidRPr="000E4E7F">
        <w:tab/>
        <w:t>soundingRS-UL-AperiodicConfigDedicatedList-r14</w:t>
      </w:r>
      <w:r w:rsidRPr="000E4E7F">
        <w:tab/>
      </w:r>
      <w:r w:rsidRPr="000E4E7F">
        <w:tab/>
      </w:r>
      <w:r w:rsidRPr="000E4E7F">
        <w:tab/>
        <w:t>SEQUENCE (SIZE (1..2)) OF SoundingRS-UL-ConfigDedicatedAperiodic-r10</w:t>
      </w:r>
      <w:r w:rsidRPr="000E4E7F">
        <w:tab/>
        <w:t>OPTIONAL,</w:t>
      </w:r>
      <w:r w:rsidRPr="000E4E7F">
        <w:tab/>
      </w:r>
      <w:r w:rsidRPr="000E4E7F">
        <w:tab/>
        <w:t>-- Cond AperiodicSRS</w:t>
      </w:r>
    </w:p>
    <w:p w14:paraId="4D00DEEC" w14:textId="77777777" w:rsidR="003324CC" w:rsidRPr="000E4E7F" w:rsidRDefault="003324CC" w:rsidP="003324CC">
      <w:pPr>
        <w:pStyle w:val="PL"/>
        <w:shd w:val="clear" w:color="auto" w:fill="E6E6E6"/>
      </w:pPr>
      <w:r w:rsidRPr="000E4E7F">
        <w:tab/>
      </w:r>
      <w:r w:rsidRPr="000E4E7F">
        <w:tab/>
        <w:t>soundingRS-UL-ConfigDedicatedApUpPTsExtList-r14</w:t>
      </w:r>
      <w:r w:rsidRPr="000E4E7F">
        <w:tab/>
        <w:t>SEQUENCE (SIZE (1..4)) OF SoundingRS-UL-ConfigDedicatedAperiodicUpPTsExt-r13</w:t>
      </w:r>
      <w:r w:rsidRPr="000E4E7F">
        <w:tab/>
        <w:t>OPTIONAL,</w:t>
      </w:r>
      <w:r w:rsidRPr="000E4E7F">
        <w:tab/>
      </w:r>
      <w:r w:rsidRPr="000E4E7F">
        <w:tab/>
        <w:t>-- Cond AperiodicSRSExt</w:t>
      </w:r>
    </w:p>
    <w:p w14:paraId="3574EE95" w14:textId="77777777" w:rsidR="003324CC" w:rsidRPr="000E4E7F" w:rsidRDefault="003324CC" w:rsidP="003324CC">
      <w:pPr>
        <w:pStyle w:val="PL"/>
        <w:shd w:val="clear" w:color="auto" w:fill="E6E6E6"/>
      </w:pPr>
      <w:r w:rsidRPr="000E4E7F">
        <w:tab/>
      </w:r>
      <w:r w:rsidRPr="000E4E7F">
        <w:tab/>
        <w:t>csi-RS-Config-v1430</w:t>
      </w:r>
      <w:r w:rsidRPr="000E4E7F">
        <w:tab/>
      </w:r>
      <w:r w:rsidRPr="000E4E7F">
        <w:tab/>
      </w:r>
      <w:r w:rsidRPr="000E4E7F">
        <w:tab/>
      </w:r>
      <w:r w:rsidRPr="000E4E7F">
        <w:tab/>
        <w:t>CSI-RS-Config-v1430</w:t>
      </w:r>
      <w:r w:rsidRPr="000E4E7F">
        <w:tab/>
      </w:r>
      <w:r w:rsidRPr="000E4E7F">
        <w:tab/>
      </w:r>
      <w:r w:rsidRPr="000E4E7F">
        <w:tab/>
      </w:r>
      <w:r w:rsidRPr="000E4E7F">
        <w:tab/>
        <w:t>OPTIONAL,</w:t>
      </w:r>
      <w:r w:rsidRPr="000E4E7F">
        <w:tab/>
      </w:r>
      <w:r w:rsidRPr="000E4E7F">
        <w:tab/>
        <w:t>-- Need ON</w:t>
      </w:r>
    </w:p>
    <w:p w14:paraId="61F1A4B7" w14:textId="77777777" w:rsidR="003324CC" w:rsidRPr="000E4E7F" w:rsidRDefault="003324CC" w:rsidP="003324CC">
      <w:pPr>
        <w:pStyle w:val="PL"/>
        <w:shd w:val="clear" w:color="auto" w:fill="E6E6E6"/>
      </w:pPr>
      <w:r w:rsidRPr="000E4E7F">
        <w:tab/>
      </w:r>
      <w:r w:rsidRPr="000E4E7F">
        <w:tab/>
        <w:t>csi-RS-ConfigZP-ApList-r14</w:t>
      </w:r>
      <w:r w:rsidRPr="000E4E7F">
        <w:tab/>
      </w:r>
      <w:r w:rsidRPr="000E4E7F">
        <w:tab/>
      </w:r>
      <w:r w:rsidRPr="000E4E7F">
        <w:tab/>
      </w:r>
      <w:r w:rsidRPr="000E4E7F">
        <w:tab/>
        <w:t>CSI-RS-ConfigZP-ApList-r14</w:t>
      </w:r>
      <w:r w:rsidRPr="000E4E7F">
        <w:tab/>
        <w:t>OPTIONAL,</w:t>
      </w:r>
      <w:r w:rsidRPr="000E4E7F">
        <w:tab/>
        <w:t>-- Need ON</w:t>
      </w:r>
    </w:p>
    <w:p w14:paraId="0E48F17A" w14:textId="77777777" w:rsidR="003324CC" w:rsidRPr="000E4E7F" w:rsidRDefault="003324CC" w:rsidP="003324CC">
      <w:pPr>
        <w:pStyle w:val="PL"/>
        <w:shd w:val="clear" w:color="auto" w:fill="E6E6E6"/>
      </w:pPr>
      <w:r w:rsidRPr="000E4E7F">
        <w:tab/>
      </w:r>
      <w:r w:rsidRPr="000E4E7F">
        <w:tab/>
        <w:t>cqi-ReportConfig-v1430</w:t>
      </w:r>
      <w:r w:rsidRPr="000E4E7F">
        <w:tab/>
      </w:r>
      <w:r w:rsidRPr="000E4E7F">
        <w:tab/>
      </w:r>
      <w:r w:rsidRPr="000E4E7F">
        <w:tab/>
      </w:r>
      <w:r w:rsidRPr="000E4E7F">
        <w:tab/>
      </w:r>
      <w:r w:rsidRPr="000E4E7F">
        <w:tab/>
        <w:t>CQI-ReportConfig-v1430</w:t>
      </w:r>
      <w:r w:rsidRPr="000E4E7F">
        <w:tab/>
        <w:t>OPTIONAL,</w:t>
      </w:r>
      <w:r w:rsidRPr="000E4E7F">
        <w:tab/>
        <w:t>-- Need ON</w:t>
      </w:r>
    </w:p>
    <w:p w14:paraId="1F648580" w14:textId="77777777" w:rsidR="003324CC" w:rsidRPr="000E4E7F" w:rsidRDefault="003324CC" w:rsidP="003324CC">
      <w:pPr>
        <w:pStyle w:val="PL"/>
        <w:shd w:val="clear" w:color="auto" w:fill="E6E6E6"/>
        <w:rPr>
          <w:rFonts w:eastAsia="SimSun"/>
        </w:rPr>
      </w:pPr>
      <w:r w:rsidRPr="000E4E7F">
        <w:tab/>
      </w:r>
      <w:r w:rsidRPr="000E4E7F">
        <w:tab/>
        <w:t>semiOpenLoop-r14</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w:t>
      </w:r>
      <w:r w:rsidRPr="000E4E7F">
        <w:rPr>
          <w:rFonts w:eastAsia="SimSun"/>
        </w:rPr>
        <w:t>- Need ON</w:t>
      </w:r>
    </w:p>
    <w:p w14:paraId="6E625178" w14:textId="77777777" w:rsidR="003324CC" w:rsidRPr="000E4E7F" w:rsidRDefault="003324CC" w:rsidP="003324CC">
      <w:pPr>
        <w:pStyle w:val="PL"/>
        <w:shd w:val="clear" w:color="auto" w:fill="E6E6E6"/>
      </w:pPr>
      <w:r w:rsidRPr="000E4E7F">
        <w:tab/>
        <w:t>]],</w:t>
      </w:r>
    </w:p>
    <w:p w14:paraId="4CDC5DDB" w14:textId="77777777" w:rsidR="003324CC" w:rsidRPr="000E4E7F" w:rsidRDefault="003324CC" w:rsidP="003324CC">
      <w:pPr>
        <w:pStyle w:val="PL"/>
        <w:shd w:val="clear" w:color="auto" w:fill="E6E6E6"/>
      </w:pPr>
      <w:r w:rsidRPr="000E4E7F">
        <w:tab/>
        <w:t>[[</w:t>
      </w:r>
      <w:r w:rsidRPr="000E4E7F">
        <w:tab/>
        <w:t>csi-RS-Config-v1480</w:t>
      </w:r>
      <w:r w:rsidRPr="000E4E7F">
        <w:tab/>
      </w:r>
      <w:r w:rsidRPr="000E4E7F">
        <w:tab/>
      </w:r>
      <w:r w:rsidRPr="000E4E7F">
        <w:tab/>
      </w:r>
      <w:r w:rsidRPr="000E4E7F">
        <w:tab/>
      </w:r>
      <w:r w:rsidRPr="000E4E7F">
        <w:tab/>
        <w:t>CSI-RS-Config-v1480</w:t>
      </w:r>
      <w:r w:rsidRPr="000E4E7F">
        <w:tab/>
      </w:r>
      <w:r w:rsidRPr="000E4E7F">
        <w:tab/>
      </w:r>
      <w:r w:rsidRPr="000E4E7F">
        <w:tab/>
        <w:t>OPTIONAL</w:t>
      </w:r>
      <w:r w:rsidRPr="000E4E7F">
        <w:tab/>
      </w:r>
      <w:r w:rsidRPr="000E4E7F">
        <w:tab/>
        <w:t>-- Need ON</w:t>
      </w:r>
    </w:p>
    <w:p w14:paraId="3D097EBD" w14:textId="77777777" w:rsidR="003324CC" w:rsidRPr="000E4E7F" w:rsidRDefault="003324CC" w:rsidP="003324CC">
      <w:pPr>
        <w:pStyle w:val="PL"/>
        <w:shd w:val="clear" w:color="auto" w:fill="E6E6E6"/>
      </w:pPr>
      <w:r w:rsidRPr="000E4E7F">
        <w:tab/>
        <w:t>]],</w:t>
      </w:r>
    </w:p>
    <w:p w14:paraId="304FECE1" w14:textId="77777777" w:rsidR="003324CC" w:rsidRPr="000E4E7F" w:rsidRDefault="003324CC" w:rsidP="003324CC">
      <w:pPr>
        <w:pStyle w:val="PL"/>
        <w:shd w:val="clear" w:color="auto" w:fill="E6E6E6"/>
      </w:pPr>
      <w:r w:rsidRPr="000E4E7F">
        <w:tab/>
        <w:t>[[</w:t>
      </w:r>
      <w:r w:rsidRPr="000E4E7F">
        <w:tab/>
        <w:t>physicalConfigDedicatedSTTI-r15</w:t>
      </w:r>
      <w:r w:rsidRPr="000E4E7F">
        <w:tab/>
      </w:r>
      <w:r w:rsidRPr="000E4E7F">
        <w:tab/>
        <w:t>PhysicalConfigDedicatedSTTI-r15</w:t>
      </w:r>
      <w:r w:rsidRPr="000E4E7F">
        <w:tab/>
        <w:t>OPTIONAL,-- Need ON</w:t>
      </w:r>
    </w:p>
    <w:p w14:paraId="053F53E0" w14:textId="77777777" w:rsidR="003324CC" w:rsidRPr="000E4E7F" w:rsidRDefault="003324CC" w:rsidP="003324CC">
      <w:pPr>
        <w:pStyle w:val="PL"/>
        <w:shd w:val="clear" w:color="auto" w:fill="E6E6E6"/>
      </w:pPr>
      <w:r w:rsidRPr="000E4E7F">
        <w:tab/>
      </w:r>
      <w:r w:rsidRPr="000E4E7F">
        <w:tab/>
        <w:t>pdsch-ConfigDedicated-v1530</w:t>
      </w:r>
      <w:r w:rsidRPr="000E4E7F">
        <w:tab/>
      </w:r>
      <w:r w:rsidRPr="000E4E7F">
        <w:tab/>
      </w:r>
      <w:r w:rsidRPr="000E4E7F">
        <w:tab/>
        <w:t>PDSCH-ConfigDedicated-v1530</w:t>
      </w:r>
      <w:r w:rsidRPr="000E4E7F">
        <w:tab/>
      </w:r>
      <w:r w:rsidRPr="000E4E7F">
        <w:tab/>
        <w:t>OPTIONAL,-- Need ON</w:t>
      </w:r>
    </w:p>
    <w:p w14:paraId="69816D92" w14:textId="77777777" w:rsidR="003324CC" w:rsidRPr="000E4E7F" w:rsidRDefault="003324CC" w:rsidP="003324CC">
      <w:pPr>
        <w:pStyle w:val="PL"/>
        <w:shd w:val="clear" w:color="auto" w:fill="E6E6E6"/>
      </w:pPr>
      <w:r w:rsidRPr="000E4E7F">
        <w:tab/>
      </w:r>
      <w:r w:rsidRPr="000E4E7F">
        <w:tab/>
        <w:t>pusch-ConfigDedicated-v1530</w:t>
      </w:r>
      <w:r w:rsidRPr="000E4E7F">
        <w:tab/>
      </w:r>
      <w:r w:rsidRPr="000E4E7F">
        <w:tab/>
      </w:r>
      <w:r w:rsidRPr="000E4E7F">
        <w:tab/>
        <w:t>PUSCH-ConfigDedicated-v1530</w:t>
      </w:r>
      <w:r w:rsidRPr="000E4E7F">
        <w:tab/>
      </w:r>
      <w:r w:rsidRPr="000E4E7F">
        <w:tab/>
        <w:t>OPTIONAL,-- Need ON</w:t>
      </w:r>
    </w:p>
    <w:p w14:paraId="255578E5" w14:textId="77777777" w:rsidR="003324CC" w:rsidRPr="000E4E7F" w:rsidRDefault="003324CC" w:rsidP="003324CC">
      <w:pPr>
        <w:pStyle w:val="PL"/>
        <w:shd w:val="clear" w:color="auto" w:fill="E6E6E6"/>
      </w:pPr>
      <w:r w:rsidRPr="000E4E7F">
        <w:tab/>
      </w:r>
      <w:r w:rsidRPr="000E4E7F">
        <w:tab/>
        <w:t>cqi-ReportConfig-v1530</w:t>
      </w:r>
      <w:r w:rsidRPr="000E4E7F">
        <w:tab/>
      </w:r>
      <w:r w:rsidRPr="000E4E7F">
        <w:tab/>
      </w:r>
      <w:r w:rsidRPr="000E4E7F">
        <w:tab/>
      </w:r>
      <w:r w:rsidRPr="000E4E7F">
        <w:tab/>
        <w:t>CQI-ReportConfig-v1530</w:t>
      </w:r>
      <w:r w:rsidRPr="000E4E7F">
        <w:tab/>
      </w:r>
      <w:r w:rsidRPr="000E4E7F">
        <w:tab/>
      </w:r>
      <w:r w:rsidRPr="000E4E7F">
        <w:tab/>
        <w:t>OPTIONAL,-- Need ON</w:t>
      </w:r>
    </w:p>
    <w:p w14:paraId="5B0BB086" w14:textId="77777777" w:rsidR="003324CC" w:rsidRPr="000E4E7F" w:rsidRDefault="003324CC" w:rsidP="003324CC">
      <w:pPr>
        <w:pStyle w:val="PL"/>
        <w:shd w:val="clear" w:color="auto" w:fill="E6E6E6"/>
      </w:pPr>
      <w:r w:rsidRPr="000E4E7F">
        <w:tab/>
      </w:r>
      <w:r w:rsidRPr="000E4E7F">
        <w:tab/>
        <w:t>antennaInfo-v1530</w:t>
      </w:r>
      <w:r w:rsidRPr="000E4E7F">
        <w:tab/>
      </w:r>
      <w:r w:rsidRPr="000E4E7F">
        <w:tab/>
      </w:r>
      <w:r w:rsidRPr="000E4E7F">
        <w:tab/>
      </w:r>
      <w:r w:rsidRPr="000E4E7F">
        <w:tab/>
      </w:r>
      <w:r w:rsidRPr="000E4E7F">
        <w:tab/>
        <w:t>AntennaInfoDedicated-v1530</w:t>
      </w:r>
      <w:r w:rsidRPr="000E4E7F">
        <w:tab/>
      </w:r>
      <w:r w:rsidRPr="000E4E7F">
        <w:tab/>
        <w:t>OPTIONAL,-- Need ON</w:t>
      </w:r>
    </w:p>
    <w:p w14:paraId="6A7FDB85" w14:textId="77777777" w:rsidR="003324CC" w:rsidRPr="000E4E7F" w:rsidRDefault="003324CC" w:rsidP="003324CC">
      <w:pPr>
        <w:pStyle w:val="PL"/>
        <w:shd w:val="clear" w:color="auto" w:fill="E6E6E6"/>
      </w:pPr>
      <w:r w:rsidRPr="000E4E7F">
        <w:tab/>
      </w:r>
      <w:r w:rsidRPr="000E4E7F">
        <w:tab/>
        <w:t>csi-RS-Config-v1530</w:t>
      </w:r>
      <w:r w:rsidRPr="000E4E7F">
        <w:tab/>
      </w:r>
      <w:r w:rsidRPr="000E4E7F">
        <w:tab/>
      </w:r>
      <w:r w:rsidRPr="000E4E7F">
        <w:tab/>
      </w:r>
      <w:r w:rsidRPr="000E4E7F">
        <w:tab/>
      </w:r>
      <w:r w:rsidRPr="000E4E7F">
        <w:tab/>
        <w:t>CSI-RS-Config-v1530</w:t>
      </w:r>
      <w:r w:rsidRPr="000E4E7F">
        <w:tab/>
      </w:r>
      <w:r w:rsidRPr="000E4E7F">
        <w:tab/>
      </w:r>
      <w:r w:rsidRPr="000E4E7F">
        <w:tab/>
      </w:r>
      <w:r w:rsidRPr="000E4E7F">
        <w:tab/>
        <w:t>OPTIONAL,-- Need ON</w:t>
      </w:r>
    </w:p>
    <w:p w14:paraId="46156B29" w14:textId="77777777" w:rsidR="003324CC" w:rsidRPr="000E4E7F" w:rsidRDefault="003324CC" w:rsidP="003324CC">
      <w:pPr>
        <w:pStyle w:val="PL"/>
        <w:shd w:val="clear" w:color="auto" w:fill="E6E6E6"/>
      </w:pPr>
      <w:r w:rsidRPr="000E4E7F">
        <w:tab/>
      </w:r>
      <w:r w:rsidRPr="000E4E7F">
        <w:tab/>
        <w:t>uplinkPowerControlDedicated-v1530</w:t>
      </w:r>
    </w:p>
    <w:p w14:paraId="3EBCE8A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UplinkPowerControlDedicated-v1530</w:t>
      </w:r>
      <w:r w:rsidRPr="000E4E7F">
        <w:tab/>
        <w:t>OPTIONAL,</w:t>
      </w:r>
      <w:r w:rsidRPr="000E4E7F">
        <w:tab/>
      </w:r>
      <w:r w:rsidRPr="000E4E7F">
        <w:tab/>
        <w:t>-- Need ON</w:t>
      </w:r>
    </w:p>
    <w:p w14:paraId="7036F416" w14:textId="77777777" w:rsidR="003324CC" w:rsidRPr="000E4E7F" w:rsidRDefault="003324CC" w:rsidP="003324CC">
      <w:pPr>
        <w:pStyle w:val="PL"/>
        <w:shd w:val="clear" w:color="auto" w:fill="E6E6E6"/>
      </w:pPr>
      <w:r w:rsidRPr="000E4E7F">
        <w:tab/>
      </w:r>
      <w:r w:rsidRPr="000E4E7F">
        <w:tab/>
        <w:t>semiStaticCFI-Config-r15</w:t>
      </w:r>
      <w:r w:rsidRPr="000E4E7F">
        <w:tab/>
      </w:r>
      <w:r w:rsidRPr="000E4E7F">
        <w:tab/>
        <w:t>CHOICE{</w:t>
      </w:r>
    </w:p>
    <w:p w14:paraId="073ED586"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10922DF4"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CHOICE{</w:t>
      </w:r>
    </w:p>
    <w:p w14:paraId="52F9ACED" w14:textId="77777777" w:rsidR="003324CC" w:rsidRPr="000E4E7F" w:rsidRDefault="003324CC" w:rsidP="003324CC">
      <w:pPr>
        <w:pStyle w:val="PL"/>
        <w:shd w:val="clear" w:color="auto" w:fill="E6E6E6"/>
      </w:pPr>
      <w:r w:rsidRPr="000E4E7F">
        <w:tab/>
      </w:r>
      <w:r w:rsidRPr="000E4E7F">
        <w:tab/>
      </w:r>
      <w:r w:rsidRPr="000E4E7F">
        <w:tab/>
      </w:r>
      <w:r w:rsidRPr="000E4E7F">
        <w:tab/>
        <w:t>cfi-Config-r15</w:t>
      </w:r>
      <w:r w:rsidRPr="000E4E7F">
        <w:tab/>
      </w:r>
      <w:r w:rsidRPr="000E4E7F">
        <w:tab/>
      </w:r>
      <w:r w:rsidRPr="000E4E7F">
        <w:tab/>
      </w:r>
      <w:r w:rsidRPr="000E4E7F">
        <w:tab/>
      </w:r>
      <w:r w:rsidRPr="000E4E7F">
        <w:tab/>
        <w:t>CFI-Config-r15,</w:t>
      </w:r>
    </w:p>
    <w:p w14:paraId="4F6BDE48" w14:textId="77777777" w:rsidR="003324CC" w:rsidRPr="000E4E7F" w:rsidRDefault="003324CC" w:rsidP="003324CC">
      <w:pPr>
        <w:pStyle w:val="PL"/>
        <w:shd w:val="clear" w:color="auto" w:fill="E6E6E6"/>
      </w:pPr>
      <w:r w:rsidRPr="000E4E7F">
        <w:tab/>
      </w:r>
      <w:r w:rsidRPr="000E4E7F">
        <w:tab/>
      </w:r>
      <w:r w:rsidRPr="000E4E7F">
        <w:tab/>
      </w:r>
      <w:r w:rsidRPr="000E4E7F">
        <w:tab/>
        <w:t>cfi-PatternConfig-r15</w:t>
      </w:r>
      <w:r w:rsidRPr="000E4E7F">
        <w:tab/>
      </w:r>
      <w:r w:rsidRPr="000E4E7F">
        <w:tab/>
      </w:r>
      <w:r w:rsidRPr="000E4E7F">
        <w:tab/>
        <w:t>CFI-PatternConfig-r15</w:t>
      </w:r>
    </w:p>
    <w:p w14:paraId="783B565B" w14:textId="77777777" w:rsidR="003324CC" w:rsidRPr="000E4E7F" w:rsidRDefault="003324CC" w:rsidP="003324CC">
      <w:pPr>
        <w:pStyle w:val="PL"/>
        <w:shd w:val="clear" w:color="auto" w:fill="E6E6E6"/>
      </w:pPr>
      <w:r w:rsidRPr="000E4E7F">
        <w:tab/>
      </w:r>
      <w:r w:rsidRPr="000E4E7F">
        <w:tab/>
      </w:r>
      <w:r w:rsidRPr="000E4E7F">
        <w:tab/>
        <w:t>}</w:t>
      </w:r>
    </w:p>
    <w:p w14:paraId="176CD7F9"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45A6291F" w14:textId="77777777" w:rsidR="003324CC" w:rsidRPr="000E4E7F" w:rsidRDefault="003324CC" w:rsidP="003324CC">
      <w:pPr>
        <w:pStyle w:val="PL"/>
        <w:shd w:val="clear" w:color="auto" w:fill="E6E6E6"/>
      </w:pPr>
      <w:r w:rsidRPr="000E4E7F">
        <w:tab/>
      </w:r>
      <w:r w:rsidRPr="000E4E7F">
        <w:tab/>
        <w:t>blindPDSCH-Repetition-Config-r15</w:t>
      </w:r>
      <w:r w:rsidRPr="000E4E7F">
        <w:tab/>
        <w:t>CHOICE{</w:t>
      </w:r>
    </w:p>
    <w:p w14:paraId="128476E9"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7ED28AA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6E1E29D8" w14:textId="77777777" w:rsidR="003324CC" w:rsidRPr="000E4E7F" w:rsidRDefault="003324CC" w:rsidP="003324CC">
      <w:pPr>
        <w:pStyle w:val="PL"/>
        <w:shd w:val="clear" w:color="auto" w:fill="E6E6E6"/>
      </w:pPr>
      <w:r w:rsidRPr="000E4E7F">
        <w:tab/>
      </w:r>
      <w:r w:rsidRPr="000E4E7F">
        <w:tab/>
      </w:r>
      <w:r w:rsidRPr="000E4E7F">
        <w:tab/>
      </w:r>
      <w:r w:rsidRPr="000E4E7F">
        <w:tab/>
        <w:t>blindSubframePDSCH-Repetitions-r15</w:t>
      </w:r>
      <w:r w:rsidRPr="000E4E7F">
        <w:tab/>
      </w:r>
      <w:r w:rsidRPr="000E4E7F">
        <w:tab/>
        <w:t>BOOLEAN,</w:t>
      </w:r>
    </w:p>
    <w:p w14:paraId="16382301" w14:textId="77777777" w:rsidR="003324CC" w:rsidRPr="000E4E7F" w:rsidRDefault="003324CC" w:rsidP="003324CC">
      <w:pPr>
        <w:pStyle w:val="PL"/>
        <w:shd w:val="clear" w:color="auto" w:fill="E6E6E6"/>
      </w:pPr>
      <w:r w:rsidRPr="000E4E7F">
        <w:tab/>
      </w:r>
      <w:r w:rsidRPr="000E4E7F">
        <w:tab/>
      </w:r>
      <w:r w:rsidRPr="000E4E7F">
        <w:tab/>
      </w:r>
      <w:r w:rsidRPr="000E4E7F">
        <w:tab/>
        <w:t>blindSlotSubslotPDSCH-Repetitions-r15</w:t>
      </w:r>
      <w:r w:rsidRPr="000E4E7F">
        <w:tab/>
        <w:t>BOOLEAN,</w:t>
      </w:r>
    </w:p>
    <w:p w14:paraId="02A3A79F" w14:textId="77777777" w:rsidR="003324CC" w:rsidRPr="000E4E7F" w:rsidRDefault="003324CC" w:rsidP="003324CC">
      <w:pPr>
        <w:pStyle w:val="PL"/>
        <w:shd w:val="clear" w:color="auto" w:fill="E6E6E6"/>
      </w:pPr>
      <w:r w:rsidRPr="000E4E7F">
        <w:tab/>
      </w:r>
      <w:r w:rsidRPr="000E4E7F">
        <w:tab/>
      </w:r>
      <w:r w:rsidRPr="000E4E7F">
        <w:tab/>
      </w:r>
      <w:r w:rsidRPr="000E4E7F">
        <w:tab/>
        <w:t>maxNumber-SubframePDSCH-Repetitions-r15</w:t>
      </w:r>
      <w:r w:rsidRPr="000E4E7F">
        <w:tab/>
        <w:t>ENUMERATED {n4,n6}</w:t>
      </w:r>
      <w:r w:rsidRPr="000E4E7F">
        <w:tab/>
        <w:t>OPTIONAL,</w:t>
      </w:r>
      <w:r w:rsidRPr="000E4E7F">
        <w:tab/>
        <w:t>-- Need ON</w:t>
      </w:r>
    </w:p>
    <w:p w14:paraId="5B623276" w14:textId="77777777" w:rsidR="003324CC" w:rsidRPr="000E4E7F" w:rsidRDefault="003324CC" w:rsidP="003324CC">
      <w:pPr>
        <w:pStyle w:val="PL"/>
        <w:shd w:val="clear" w:color="auto" w:fill="E6E6E6"/>
      </w:pPr>
      <w:r w:rsidRPr="000E4E7F">
        <w:tab/>
      </w:r>
      <w:r w:rsidRPr="000E4E7F">
        <w:tab/>
      </w:r>
      <w:r w:rsidRPr="000E4E7F">
        <w:tab/>
      </w:r>
      <w:r w:rsidRPr="000E4E7F">
        <w:tab/>
        <w:t>maxNumber-SlotSubslotPDSCH-Repetitions-r15</w:t>
      </w:r>
      <w:r w:rsidRPr="000E4E7F">
        <w:tab/>
        <w:t>ENUMERATED {n4,n6}</w:t>
      </w:r>
      <w:r w:rsidRPr="000E4E7F">
        <w:tab/>
      </w:r>
      <w:r w:rsidRPr="000E4E7F">
        <w:tab/>
        <w:t>OPTIONAL, -- Need ON</w:t>
      </w:r>
    </w:p>
    <w:p w14:paraId="6136BF72" w14:textId="77777777" w:rsidR="003324CC" w:rsidRPr="000E4E7F" w:rsidRDefault="003324CC" w:rsidP="003324CC">
      <w:pPr>
        <w:pStyle w:val="PL"/>
        <w:shd w:val="clear" w:color="auto" w:fill="E6E6E6"/>
      </w:pPr>
      <w:r w:rsidRPr="000E4E7F">
        <w:tab/>
      </w:r>
      <w:r w:rsidRPr="000E4E7F">
        <w:tab/>
      </w:r>
      <w:r w:rsidRPr="000E4E7F">
        <w:tab/>
      </w:r>
      <w:r w:rsidRPr="000E4E7F">
        <w:tab/>
        <w:t>rv-SubframePDSCH-Repetitions-r15</w:t>
      </w:r>
      <w:r w:rsidRPr="000E4E7F">
        <w:tab/>
        <w:t>ENUMERATED {dlrvseq1, dlrvseq2}</w:t>
      </w:r>
      <w:r w:rsidRPr="000E4E7F">
        <w:tab/>
        <w:t>OPTIONAL, -- Need ON</w:t>
      </w:r>
    </w:p>
    <w:p w14:paraId="0C5B5C72" w14:textId="77777777" w:rsidR="003324CC" w:rsidRPr="000E4E7F" w:rsidRDefault="003324CC" w:rsidP="003324CC">
      <w:pPr>
        <w:pStyle w:val="PL"/>
        <w:shd w:val="clear" w:color="auto" w:fill="E6E6E6"/>
      </w:pPr>
      <w:r w:rsidRPr="000E4E7F">
        <w:tab/>
      </w:r>
      <w:r w:rsidRPr="000E4E7F">
        <w:tab/>
      </w:r>
      <w:r w:rsidRPr="000E4E7F">
        <w:tab/>
      </w:r>
      <w:r w:rsidRPr="000E4E7F">
        <w:tab/>
        <w:t>rv-SlotsublotPDSCH-Repetitions-r15</w:t>
      </w:r>
      <w:r w:rsidRPr="000E4E7F">
        <w:tab/>
        <w:t>ENUMERATED {dlrvseq1, dlrvseq2}</w:t>
      </w:r>
      <w:r w:rsidRPr="000E4E7F">
        <w:tab/>
        <w:t>OPTIONAL, -- Need ON</w:t>
      </w:r>
    </w:p>
    <w:p w14:paraId="27F647B3"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numberOfProcesses-SubframePDSCH-Repetitions-r15</w:t>
      </w:r>
      <w:r w:rsidRPr="000E4E7F">
        <w:tab/>
        <w:t>INTEGER(1..16)</w:t>
      </w:r>
      <w:r w:rsidRPr="000E4E7F">
        <w:tab/>
        <w:t>OPTIONAL, -- Need ON</w:t>
      </w:r>
    </w:p>
    <w:p w14:paraId="2E29600A"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numberOfProcesses-SlotSubslotPDSCH-Repetitions-r15</w:t>
      </w:r>
      <w:r w:rsidRPr="000E4E7F">
        <w:tab/>
        <w:t>INTEGER(1..16)</w:t>
      </w:r>
      <w:r w:rsidRPr="000E4E7F">
        <w:tab/>
        <w:t>OPTIONAL, -- Need ON</w:t>
      </w:r>
    </w:p>
    <w:p w14:paraId="04563A73" w14:textId="77777777" w:rsidR="003324CC" w:rsidRPr="000E4E7F" w:rsidRDefault="003324CC" w:rsidP="003324CC">
      <w:pPr>
        <w:pStyle w:val="PL"/>
        <w:shd w:val="clear" w:color="auto" w:fill="E6E6E6"/>
      </w:pPr>
      <w:r w:rsidRPr="000E4E7F">
        <w:tab/>
      </w:r>
      <w:r w:rsidRPr="000E4E7F">
        <w:tab/>
      </w:r>
      <w:r w:rsidRPr="000E4E7F">
        <w:tab/>
      </w:r>
      <w:r w:rsidRPr="000E4E7F">
        <w:tab/>
        <w:t>mcs-restrictionSubframePDSCH-Repetitions-r15</w:t>
      </w:r>
      <w:r w:rsidRPr="000E4E7F">
        <w:tab/>
        <w:t>ENUMERATED {n0, n1}</w:t>
      </w:r>
      <w:r w:rsidRPr="000E4E7F">
        <w:tab/>
        <w:t>OPTIONAL, -- Need ON</w:t>
      </w:r>
    </w:p>
    <w:p w14:paraId="7B0D06F2" w14:textId="77777777" w:rsidR="003324CC" w:rsidRPr="000E4E7F" w:rsidRDefault="003324CC" w:rsidP="003324CC">
      <w:pPr>
        <w:pStyle w:val="PL"/>
        <w:shd w:val="clear" w:color="auto" w:fill="E6E6E6"/>
      </w:pPr>
      <w:r w:rsidRPr="000E4E7F">
        <w:lastRenderedPageBreak/>
        <w:tab/>
      </w:r>
      <w:r w:rsidRPr="000E4E7F">
        <w:tab/>
      </w:r>
      <w:r w:rsidRPr="000E4E7F">
        <w:tab/>
      </w:r>
      <w:r w:rsidRPr="000E4E7F">
        <w:tab/>
        <w:t>mcs-restrictionSlotSubslotPDSCH-Repetitions-r15</w:t>
      </w:r>
      <w:r w:rsidRPr="000E4E7F">
        <w:tab/>
        <w:t>ENUMERATED {n0, n1}</w:t>
      </w:r>
      <w:r w:rsidRPr="000E4E7F">
        <w:tab/>
        <w:t>OPTIONAL -- Need ON</w:t>
      </w:r>
    </w:p>
    <w:p w14:paraId="3DD06275" w14:textId="77777777" w:rsidR="003324CC" w:rsidRPr="000E4E7F" w:rsidRDefault="003324CC" w:rsidP="003324CC">
      <w:pPr>
        <w:pStyle w:val="PL"/>
        <w:shd w:val="clear" w:color="auto" w:fill="E6E6E6"/>
      </w:pPr>
      <w:r w:rsidRPr="000E4E7F">
        <w:tab/>
      </w:r>
      <w:r w:rsidRPr="000E4E7F">
        <w:tab/>
      </w:r>
      <w:r w:rsidRPr="000E4E7F">
        <w:tab/>
        <w:t>}</w:t>
      </w:r>
    </w:p>
    <w:p w14:paraId="7E5DF5BF"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75A99905" w14:textId="77777777" w:rsidR="003324CC" w:rsidRPr="000E4E7F" w:rsidRDefault="003324CC" w:rsidP="003324CC">
      <w:pPr>
        <w:pStyle w:val="PL"/>
        <w:shd w:val="clear" w:color="auto" w:fill="E6E6E6"/>
      </w:pPr>
      <w:r w:rsidRPr="000E4E7F">
        <w:tab/>
        <w:t>]],</w:t>
      </w:r>
    </w:p>
    <w:p w14:paraId="06603FBE" w14:textId="77777777" w:rsidR="003324CC" w:rsidRPr="000E4E7F" w:rsidRDefault="003324CC" w:rsidP="003324CC">
      <w:pPr>
        <w:pStyle w:val="PL"/>
        <w:shd w:val="clear" w:color="auto" w:fill="E6E6E6"/>
      </w:pPr>
      <w:r w:rsidRPr="000E4E7F">
        <w:tab/>
        <w:t>[[</w:t>
      </w:r>
      <w:r w:rsidRPr="000E4E7F">
        <w:tab/>
        <w:t>spucch-Config-v1550</w:t>
      </w:r>
      <w:r w:rsidRPr="000E4E7F">
        <w:tab/>
      </w:r>
      <w:r w:rsidRPr="000E4E7F">
        <w:tab/>
      </w:r>
      <w:r w:rsidRPr="000E4E7F">
        <w:tab/>
      </w:r>
      <w:r w:rsidRPr="000E4E7F">
        <w:tab/>
        <w:t>SPUCCH-Config-v1550</w:t>
      </w:r>
      <w:r w:rsidRPr="000E4E7F">
        <w:tab/>
      </w:r>
      <w:r w:rsidRPr="000E4E7F">
        <w:tab/>
      </w:r>
      <w:r w:rsidRPr="000E4E7F">
        <w:tab/>
        <w:t>OPTIONAL -- Need ON</w:t>
      </w:r>
    </w:p>
    <w:p w14:paraId="357A174B" w14:textId="77777777" w:rsidR="003324CC" w:rsidRPr="000E4E7F" w:rsidRDefault="003324CC" w:rsidP="003324CC">
      <w:pPr>
        <w:pStyle w:val="PL"/>
        <w:shd w:val="clear" w:color="auto" w:fill="E6E6E6"/>
      </w:pPr>
      <w:r w:rsidRPr="000E4E7F">
        <w:tab/>
        <w:t>]],</w:t>
      </w:r>
    </w:p>
    <w:p w14:paraId="27DC65B9" w14:textId="77777777" w:rsidR="003324CC" w:rsidRPr="000E4E7F" w:rsidRDefault="003324CC" w:rsidP="003324CC">
      <w:pPr>
        <w:pStyle w:val="PL"/>
        <w:shd w:val="clear" w:color="auto" w:fill="E6E6E6"/>
      </w:pPr>
      <w:r w:rsidRPr="000E4E7F">
        <w:tab/>
        <w:t>[[</w:t>
      </w:r>
      <w:r w:rsidRPr="000E4E7F">
        <w:tab/>
        <w:t>pdsch-ConfigDedicated-v16xy</w:t>
      </w:r>
      <w:r w:rsidRPr="000E4E7F">
        <w:tab/>
      </w:r>
      <w:r w:rsidRPr="000E4E7F">
        <w:tab/>
        <w:t>PDSCH-ConfigDedicated-v16xy</w:t>
      </w:r>
      <w:r w:rsidRPr="000E4E7F">
        <w:tab/>
      </w:r>
      <w:r w:rsidRPr="000E4E7F">
        <w:tab/>
        <w:t>OPTIONAL,  -- Need ON</w:t>
      </w:r>
    </w:p>
    <w:p w14:paraId="4D373D01" w14:textId="77777777" w:rsidR="003324CC" w:rsidRPr="000E4E7F" w:rsidRDefault="003324CC" w:rsidP="003324CC">
      <w:pPr>
        <w:pStyle w:val="PL"/>
        <w:shd w:val="clear" w:color="auto" w:fill="E6E6E6"/>
      </w:pPr>
      <w:r w:rsidRPr="000E4E7F">
        <w:tab/>
      </w:r>
      <w:r w:rsidRPr="000E4E7F">
        <w:tab/>
        <w:t>pusch-ConfigDedicated-v16xy</w:t>
      </w:r>
      <w:r w:rsidRPr="000E4E7F">
        <w:tab/>
      </w:r>
      <w:r w:rsidRPr="000E4E7F">
        <w:tab/>
        <w:t>PUSCH-ConfigDedicated-v16xy</w:t>
      </w:r>
      <w:r w:rsidRPr="000E4E7F">
        <w:tab/>
      </w:r>
      <w:r w:rsidRPr="000E4E7F">
        <w:tab/>
        <w:t>OPTIONAL,  -- Need ON</w:t>
      </w:r>
    </w:p>
    <w:p w14:paraId="5B2C1E30" w14:textId="77777777" w:rsidR="003324CC" w:rsidRPr="000E4E7F" w:rsidRDefault="003324CC" w:rsidP="003324CC">
      <w:pPr>
        <w:pStyle w:val="PL"/>
        <w:shd w:val="clear" w:color="auto" w:fill="E6E6E6"/>
      </w:pPr>
      <w:r w:rsidRPr="000E4E7F">
        <w:tab/>
      </w:r>
      <w:r w:rsidRPr="000E4E7F">
        <w:tab/>
        <w:t>ce-CSI-RS-Feedback-r16</w:t>
      </w:r>
      <w:r w:rsidRPr="000E4E7F">
        <w:tab/>
      </w:r>
      <w:r w:rsidRPr="000E4E7F">
        <w:tab/>
      </w:r>
      <w:r w:rsidRPr="000E4E7F">
        <w:tab/>
        <w:t>ENUMERATED {enabled}</w:t>
      </w:r>
      <w:r w:rsidRPr="000E4E7F">
        <w:tab/>
      </w:r>
      <w:r w:rsidRPr="000E4E7F">
        <w:tab/>
      </w:r>
      <w:r w:rsidRPr="000E4E7F">
        <w:tab/>
        <w:t>OPTIONAL,  -- Need OR</w:t>
      </w:r>
    </w:p>
    <w:p w14:paraId="468EF493" w14:textId="77777777" w:rsidR="003324CC" w:rsidRPr="000E4E7F" w:rsidRDefault="003324CC" w:rsidP="003324CC">
      <w:pPr>
        <w:pStyle w:val="PL"/>
        <w:shd w:val="clear" w:color="auto" w:fill="E6E6E6"/>
      </w:pPr>
      <w:commentRangeStart w:id="85"/>
      <w:r w:rsidRPr="000E4E7F">
        <w:t>-- Editor's Note: NR resource allocation for eMTC coexistence with NR is not captured in this version of the specification.</w:t>
      </w:r>
      <w:commentRangeEnd w:id="85"/>
      <w:r>
        <w:rPr>
          <w:rStyle w:val="CommentReference"/>
          <w:rFonts w:ascii="Times New Roman" w:eastAsia="MS Mincho" w:hAnsi="Times New Roman"/>
          <w:noProof w:val="0"/>
          <w:lang w:val="x-none" w:eastAsia="en-US"/>
        </w:rPr>
        <w:commentReference w:id="85"/>
      </w:r>
    </w:p>
    <w:p w14:paraId="75497CC6" w14:textId="77777777" w:rsidR="003324CC" w:rsidRPr="000E4E7F" w:rsidRDefault="003324CC" w:rsidP="003324CC">
      <w:pPr>
        <w:pStyle w:val="PL"/>
        <w:shd w:val="clear" w:color="auto" w:fill="E6E6E6"/>
      </w:pPr>
      <w:r w:rsidRPr="000E4E7F">
        <w:tab/>
      </w:r>
      <w:r w:rsidRPr="000E4E7F">
        <w:tab/>
        <w:t>soundingRS-UL-ConfigDedicatedAdd-r16</w:t>
      </w:r>
      <w:r w:rsidRPr="000E4E7F">
        <w:tab/>
      </w:r>
      <w:r w:rsidRPr="000E4E7F">
        <w:tab/>
        <w:t>SoundingRS-UL-ConfigDedicatedAdd-r16</w:t>
      </w:r>
    </w:p>
    <w:p w14:paraId="1F449BD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261A32FC" w14:textId="77777777" w:rsidR="003324CC" w:rsidRPr="000E4E7F" w:rsidRDefault="003324CC" w:rsidP="003324CC">
      <w:pPr>
        <w:pStyle w:val="PL"/>
        <w:shd w:val="clear" w:color="auto" w:fill="E6E6E6"/>
      </w:pPr>
      <w:r w:rsidRPr="000E4E7F">
        <w:tab/>
      </w:r>
      <w:r w:rsidRPr="000E4E7F">
        <w:tab/>
        <w:t>uplinkPowerControlAddSRS-r16</w:t>
      </w:r>
      <w:r w:rsidRPr="000E4E7F">
        <w:tab/>
        <w:t>UplinkPowerControlAddSRS-r16</w:t>
      </w:r>
      <w:r w:rsidRPr="000E4E7F">
        <w:tab/>
        <w:t>OPTIONAL,  -- Need ON</w:t>
      </w:r>
    </w:p>
    <w:p w14:paraId="5622BEC5" w14:textId="77777777" w:rsidR="003324CC" w:rsidRPr="000E4E7F" w:rsidRDefault="003324CC" w:rsidP="003324CC">
      <w:pPr>
        <w:pStyle w:val="PL"/>
        <w:shd w:val="clear" w:color="auto" w:fill="E6E6E6"/>
      </w:pPr>
      <w:r w:rsidRPr="000E4E7F">
        <w:tab/>
      </w:r>
      <w:r w:rsidRPr="000E4E7F">
        <w:tab/>
      </w:r>
      <w:r w:rsidRPr="000E4E7F">
        <w:rPr>
          <w:rFonts w:ascii="DengXian" w:eastAsia="DengXian" w:hAnsi="DengXian"/>
          <w:lang w:eastAsia="zh-CN"/>
        </w:rPr>
        <w:t>s</w:t>
      </w:r>
      <w:r w:rsidRPr="000E4E7F">
        <w:t>oundingRS-VirtualCellID-r16</w:t>
      </w:r>
      <w:r w:rsidRPr="000E4E7F">
        <w:tab/>
      </w:r>
      <w:r w:rsidRPr="000E4E7F">
        <w:tab/>
        <w:t>SoundingRS-VirtualCellID-r16</w:t>
      </w:r>
      <w:r w:rsidRPr="000E4E7F">
        <w:tab/>
        <w:t>OPTIONAL,  -- Need ON</w:t>
      </w:r>
    </w:p>
    <w:p w14:paraId="0DFD6183" w14:textId="77777777" w:rsidR="003324CC" w:rsidRPr="000E4E7F" w:rsidRDefault="003324CC" w:rsidP="003324CC">
      <w:pPr>
        <w:pStyle w:val="PL"/>
        <w:shd w:val="clear" w:color="auto" w:fill="E6E6E6"/>
      </w:pPr>
      <w:r w:rsidRPr="000E4E7F">
        <w:tab/>
      </w:r>
      <w:r w:rsidRPr="000E4E7F">
        <w:tab/>
        <w:t>widebandPRG-r16</w:t>
      </w:r>
      <w:r w:rsidRPr="000E4E7F">
        <w:tab/>
      </w:r>
      <w:r w:rsidRPr="000E4E7F">
        <w:tab/>
      </w:r>
      <w:r w:rsidRPr="000E4E7F">
        <w:tab/>
      </w:r>
      <w:r w:rsidRPr="000E4E7F">
        <w:tab/>
      </w:r>
      <w:r w:rsidRPr="000E4E7F">
        <w:tab/>
        <w:t>WidebandPRG-r16</w:t>
      </w:r>
      <w:r w:rsidRPr="000E4E7F">
        <w:tab/>
      </w:r>
      <w:r w:rsidRPr="000E4E7F">
        <w:tab/>
      </w:r>
      <w:r w:rsidRPr="000E4E7F">
        <w:tab/>
      </w:r>
      <w:r w:rsidRPr="000E4E7F">
        <w:tab/>
        <w:t>OPTIONAL   -- Need ON</w:t>
      </w:r>
    </w:p>
    <w:p w14:paraId="4C929F2D" w14:textId="77777777" w:rsidR="003324CC" w:rsidRPr="000E4E7F" w:rsidRDefault="003324CC" w:rsidP="003324CC">
      <w:pPr>
        <w:pStyle w:val="PL"/>
        <w:shd w:val="clear" w:color="auto" w:fill="E6E6E6"/>
      </w:pPr>
      <w:r w:rsidRPr="000E4E7F">
        <w:tab/>
        <w:t>]]</w:t>
      </w:r>
    </w:p>
    <w:p w14:paraId="2FF17138" w14:textId="77777777" w:rsidR="003324CC" w:rsidRPr="000E4E7F" w:rsidRDefault="003324CC" w:rsidP="003324CC">
      <w:pPr>
        <w:pStyle w:val="PL"/>
        <w:shd w:val="clear" w:color="auto" w:fill="E6E6E6"/>
      </w:pPr>
      <w:r w:rsidRPr="000E4E7F">
        <w:t>}</w:t>
      </w:r>
    </w:p>
    <w:p w14:paraId="5C912C16" w14:textId="77777777" w:rsidR="003324CC" w:rsidRPr="000E4E7F" w:rsidRDefault="003324CC" w:rsidP="003324CC">
      <w:pPr>
        <w:pStyle w:val="PL"/>
        <w:shd w:val="clear" w:color="auto" w:fill="E6E6E6"/>
      </w:pPr>
    </w:p>
    <w:p w14:paraId="4855316B" w14:textId="77777777" w:rsidR="003324CC" w:rsidRPr="000E4E7F" w:rsidRDefault="003324CC" w:rsidP="003324CC">
      <w:pPr>
        <w:pStyle w:val="PL"/>
        <w:shd w:val="clear" w:color="auto" w:fill="E6E6E6"/>
      </w:pPr>
      <w:r w:rsidRPr="000E4E7F">
        <w:t>PhysicalConfigDedicated-v1370 ::=</w:t>
      </w:r>
      <w:r w:rsidRPr="000E4E7F">
        <w:tab/>
        <w:t>SEQUENCE {</w:t>
      </w:r>
    </w:p>
    <w:p w14:paraId="07559F28" w14:textId="77777777" w:rsidR="003324CC" w:rsidRPr="000E4E7F" w:rsidRDefault="003324CC" w:rsidP="003324CC">
      <w:pPr>
        <w:pStyle w:val="PL"/>
        <w:shd w:val="clear" w:color="auto" w:fill="E6E6E6"/>
      </w:pPr>
      <w:r w:rsidRPr="000E4E7F">
        <w:tab/>
        <w:t>pucch-ConfigDedicated-v1370</w:t>
      </w:r>
      <w:r w:rsidRPr="000E4E7F">
        <w:tab/>
      </w:r>
      <w:r w:rsidRPr="000E4E7F">
        <w:tab/>
      </w:r>
      <w:r w:rsidRPr="000E4E7F">
        <w:tab/>
        <w:t>PUCCH-ConfigDedicated-v1370</w:t>
      </w:r>
      <w:r w:rsidRPr="000E4E7F">
        <w:tab/>
      </w:r>
      <w:r w:rsidRPr="000E4E7F">
        <w:tab/>
        <w:t>OPTIONAL</w:t>
      </w:r>
      <w:r w:rsidRPr="000E4E7F">
        <w:tab/>
      </w:r>
      <w:r w:rsidRPr="000E4E7F">
        <w:tab/>
        <w:t>-- Cond PUCCH-Format4or5</w:t>
      </w:r>
    </w:p>
    <w:p w14:paraId="7AC7675E" w14:textId="77777777" w:rsidR="003324CC" w:rsidRPr="000E4E7F" w:rsidRDefault="003324CC" w:rsidP="003324CC">
      <w:pPr>
        <w:pStyle w:val="PL"/>
        <w:shd w:val="clear" w:color="auto" w:fill="E6E6E6"/>
      </w:pPr>
      <w:r w:rsidRPr="000E4E7F">
        <w:t>}</w:t>
      </w:r>
    </w:p>
    <w:p w14:paraId="4ED576EF" w14:textId="77777777" w:rsidR="003324CC" w:rsidRPr="000E4E7F" w:rsidRDefault="003324CC" w:rsidP="003324CC">
      <w:pPr>
        <w:pStyle w:val="PL"/>
        <w:shd w:val="clear" w:color="auto" w:fill="E6E6E6"/>
        <w:rPr>
          <w:lang w:eastAsia="en-US"/>
        </w:rPr>
      </w:pPr>
    </w:p>
    <w:p w14:paraId="6E409D57" w14:textId="77777777" w:rsidR="003324CC" w:rsidRPr="000E4E7F" w:rsidRDefault="003324CC" w:rsidP="003324CC">
      <w:pPr>
        <w:pStyle w:val="PL"/>
        <w:shd w:val="clear" w:color="auto" w:fill="E6E6E6"/>
      </w:pPr>
      <w:r w:rsidRPr="000E4E7F">
        <w:t>PhysicalConfigDedicated-v13c0 ::=</w:t>
      </w:r>
      <w:r w:rsidRPr="000E4E7F">
        <w:tab/>
        <w:t>SEQUENCE {</w:t>
      </w:r>
    </w:p>
    <w:p w14:paraId="3FE10FBC" w14:textId="77777777" w:rsidR="003324CC" w:rsidRPr="000E4E7F" w:rsidRDefault="003324CC" w:rsidP="003324CC">
      <w:pPr>
        <w:pStyle w:val="PL"/>
        <w:shd w:val="clear" w:color="auto" w:fill="E6E6E6"/>
      </w:pPr>
      <w:r w:rsidRPr="000E4E7F">
        <w:tab/>
        <w:t>pucch-ConfigDedicated-v13c0</w:t>
      </w:r>
      <w:r w:rsidRPr="000E4E7F">
        <w:tab/>
      </w:r>
      <w:r w:rsidRPr="000E4E7F">
        <w:tab/>
      </w:r>
      <w:r w:rsidRPr="000E4E7F">
        <w:tab/>
        <w:t>PUCCH-ConfigDedicated-v13c0</w:t>
      </w:r>
      <w:r w:rsidRPr="000E4E7F">
        <w:tab/>
      </w:r>
    </w:p>
    <w:p w14:paraId="38258653" w14:textId="77777777" w:rsidR="003324CC" w:rsidRPr="000E4E7F" w:rsidRDefault="003324CC" w:rsidP="003324CC">
      <w:pPr>
        <w:pStyle w:val="PL"/>
        <w:shd w:val="clear" w:color="auto" w:fill="E6E6E6"/>
      </w:pPr>
      <w:r w:rsidRPr="000E4E7F">
        <w:t>}</w:t>
      </w:r>
    </w:p>
    <w:p w14:paraId="129EEEA1" w14:textId="77777777" w:rsidR="003324CC" w:rsidRPr="000E4E7F" w:rsidRDefault="003324CC" w:rsidP="003324CC">
      <w:pPr>
        <w:pStyle w:val="PL"/>
        <w:shd w:val="clear" w:color="auto" w:fill="E6E6E6"/>
      </w:pPr>
    </w:p>
    <w:p w14:paraId="76354D1C" w14:textId="77777777" w:rsidR="003324CC" w:rsidRPr="000E4E7F" w:rsidRDefault="003324CC" w:rsidP="003324CC">
      <w:pPr>
        <w:pStyle w:val="PL"/>
        <w:shd w:val="clear" w:color="auto" w:fill="E6E6E6"/>
      </w:pPr>
      <w:r w:rsidRPr="000E4E7F">
        <w:t>PhysicalConfigDedicatedSCell-r10 ::=</w:t>
      </w:r>
      <w:r w:rsidRPr="000E4E7F">
        <w:tab/>
      </w:r>
      <w:r w:rsidRPr="000E4E7F">
        <w:tab/>
        <w:t>SEQUENCE {</w:t>
      </w:r>
    </w:p>
    <w:p w14:paraId="75DC14F8" w14:textId="77777777" w:rsidR="003324CC" w:rsidRPr="000E4E7F" w:rsidRDefault="003324CC" w:rsidP="003324CC">
      <w:pPr>
        <w:pStyle w:val="PL"/>
        <w:shd w:val="clear" w:color="auto" w:fill="E6E6E6"/>
      </w:pPr>
      <w:r w:rsidRPr="000E4E7F">
        <w:tab/>
        <w:t>-- DL configuration as well as configuration applicable for DL and UL</w:t>
      </w:r>
    </w:p>
    <w:p w14:paraId="171D5A38" w14:textId="77777777" w:rsidR="003324CC" w:rsidRPr="000E4E7F" w:rsidRDefault="003324CC" w:rsidP="003324CC">
      <w:pPr>
        <w:pStyle w:val="PL"/>
        <w:shd w:val="clear" w:color="auto" w:fill="E6E6E6"/>
      </w:pPr>
      <w:r w:rsidRPr="000E4E7F">
        <w:tab/>
        <w:t>nonUL-Configuration-r10</w:t>
      </w:r>
      <w:r w:rsidRPr="000E4E7F">
        <w:tab/>
      </w:r>
      <w:r w:rsidRPr="000E4E7F">
        <w:tab/>
      </w:r>
      <w:r w:rsidRPr="000E4E7F">
        <w:tab/>
      </w:r>
      <w:r w:rsidRPr="000E4E7F">
        <w:tab/>
      </w:r>
      <w:r w:rsidRPr="000E4E7F">
        <w:tab/>
        <w:t>SEQUENCE {</w:t>
      </w:r>
    </w:p>
    <w:p w14:paraId="5C1ACE04" w14:textId="77777777" w:rsidR="003324CC" w:rsidRPr="000E4E7F" w:rsidRDefault="003324CC" w:rsidP="003324CC">
      <w:pPr>
        <w:pStyle w:val="PL"/>
        <w:shd w:val="clear" w:color="auto" w:fill="E6E6E6"/>
      </w:pPr>
      <w:r w:rsidRPr="000E4E7F">
        <w:tab/>
      </w:r>
      <w:r w:rsidRPr="000E4E7F">
        <w:tab/>
        <w:t>antennaInfo-r10</w:t>
      </w:r>
    </w:p>
    <w:p w14:paraId="0B5E47B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AntennaInfoDedicated-r10</w:t>
      </w:r>
      <w:r w:rsidRPr="000E4E7F">
        <w:tab/>
        <w:t>OPTIONAL,</w:t>
      </w:r>
      <w:r w:rsidRPr="000E4E7F">
        <w:tab/>
      </w:r>
      <w:r w:rsidRPr="000E4E7F">
        <w:tab/>
        <w:t>-- Need ON</w:t>
      </w:r>
    </w:p>
    <w:p w14:paraId="3AF236A2" w14:textId="77777777" w:rsidR="003324CC" w:rsidRPr="000E4E7F" w:rsidRDefault="003324CC" w:rsidP="003324CC">
      <w:pPr>
        <w:pStyle w:val="PL"/>
        <w:shd w:val="clear" w:color="auto" w:fill="E6E6E6"/>
      </w:pPr>
      <w:r w:rsidRPr="000E4E7F">
        <w:tab/>
      </w:r>
      <w:r w:rsidRPr="000E4E7F">
        <w:tab/>
        <w:t>crossCarrierSchedulingConfig-r10</w:t>
      </w:r>
    </w:p>
    <w:p w14:paraId="7926C80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CrossCarrierSchedulingConfig-r10</w:t>
      </w:r>
      <w:r w:rsidRPr="000E4E7F">
        <w:tab/>
        <w:t>OPTIONAL,</w:t>
      </w:r>
      <w:r w:rsidRPr="000E4E7F">
        <w:tab/>
      </w:r>
      <w:r w:rsidRPr="000E4E7F">
        <w:tab/>
        <w:t>-- Need ON</w:t>
      </w:r>
    </w:p>
    <w:p w14:paraId="5FD5ADCE" w14:textId="77777777" w:rsidR="003324CC" w:rsidRPr="000E4E7F" w:rsidRDefault="003324CC" w:rsidP="003324CC">
      <w:pPr>
        <w:pStyle w:val="PL"/>
        <w:shd w:val="clear" w:color="auto" w:fill="E6E6E6"/>
      </w:pPr>
      <w:r w:rsidRPr="000E4E7F">
        <w:tab/>
      </w:r>
      <w:r w:rsidRPr="000E4E7F">
        <w:tab/>
        <w:t>csi-RS-Config-r10</w:t>
      </w:r>
      <w:r w:rsidRPr="000E4E7F">
        <w:tab/>
      </w:r>
      <w:r w:rsidRPr="000E4E7F">
        <w:tab/>
      </w:r>
      <w:r w:rsidRPr="000E4E7F">
        <w:tab/>
      </w:r>
      <w:r w:rsidRPr="000E4E7F">
        <w:tab/>
      </w:r>
      <w:r w:rsidRPr="000E4E7F">
        <w:tab/>
      </w:r>
      <w:r w:rsidRPr="000E4E7F">
        <w:tab/>
        <w:t>CSI-RS-Config-r10</w:t>
      </w:r>
      <w:r w:rsidRPr="000E4E7F">
        <w:tab/>
      </w:r>
      <w:r w:rsidRPr="000E4E7F">
        <w:tab/>
        <w:t>OPTIONAL,</w:t>
      </w:r>
      <w:r w:rsidRPr="000E4E7F">
        <w:tab/>
      </w:r>
      <w:r w:rsidRPr="000E4E7F">
        <w:tab/>
        <w:t>-- Need ON</w:t>
      </w:r>
    </w:p>
    <w:p w14:paraId="2379A742" w14:textId="77777777" w:rsidR="003324CC" w:rsidRPr="000E4E7F" w:rsidRDefault="003324CC" w:rsidP="003324CC">
      <w:pPr>
        <w:pStyle w:val="PL"/>
        <w:shd w:val="clear" w:color="auto" w:fill="E6E6E6"/>
      </w:pPr>
      <w:r w:rsidRPr="000E4E7F">
        <w:tab/>
      </w:r>
      <w:r w:rsidRPr="000E4E7F">
        <w:tab/>
        <w:t>pdsch-ConfigDedicated-r10</w:t>
      </w:r>
      <w:r w:rsidRPr="000E4E7F">
        <w:tab/>
      </w:r>
      <w:r w:rsidRPr="000E4E7F">
        <w:tab/>
      </w:r>
      <w:r w:rsidRPr="000E4E7F">
        <w:tab/>
      </w:r>
      <w:r w:rsidRPr="000E4E7F">
        <w:tab/>
        <w:t>PDSCH-ConfigDedicated</w:t>
      </w:r>
      <w:r w:rsidRPr="000E4E7F">
        <w:tab/>
        <w:t>OPTIONAL</w:t>
      </w:r>
      <w:r w:rsidRPr="000E4E7F">
        <w:tab/>
      </w:r>
      <w:r w:rsidRPr="000E4E7F">
        <w:tab/>
        <w:t>-- Need ON</w:t>
      </w:r>
    </w:p>
    <w:p w14:paraId="0D124647"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111EC738" w14:textId="77777777" w:rsidR="003324CC" w:rsidRPr="000E4E7F" w:rsidRDefault="003324CC" w:rsidP="003324CC">
      <w:pPr>
        <w:pStyle w:val="PL"/>
        <w:shd w:val="clear" w:color="auto" w:fill="E6E6E6"/>
      </w:pPr>
      <w:r w:rsidRPr="000E4E7F">
        <w:tab/>
        <w:t>-- UL configuration</w:t>
      </w:r>
    </w:p>
    <w:p w14:paraId="64CD7660" w14:textId="77777777" w:rsidR="003324CC" w:rsidRPr="000E4E7F" w:rsidRDefault="003324CC" w:rsidP="003324CC">
      <w:pPr>
        <w:pStyle w:val="PL"/>
        <w:shd w:val="clear" w:color="auto" w:fill="E6E6E6"/>
      </w:pPr>
      <w:r w:rsidRPr="000E4E7F">
        <w:tab/>
        <w:t>ul-Configuration-r10</w:t>
      </w:r>
      <w:r w:rsidRPr="000E4E7F">
        <w:tab/>
      </w:r>
      <w:r w:rsidRPr="000E4E7F">
        <w:tab/>
      </w:r>
      <w:r w:rsidRPr="000E4E7F">
        <w:tab/>
      </w:r>
      <w:r w:rsidRPr="000E4E7F">
        <w:tab/>
      </w:r>
      <w:r w:rsidRPr="000E4E7F">
        <w:tab/>
        <w:t>SEQUENCE {</w:t>
      </w:r>
    </w:p>
    <w:p w14:paraId="39432235" w14:textId="77777777" w:rsidR="003324CC" w:rsidRPr="000E4E7F" w:rsidRDefault="003324CC" w:rsidP="003324CC">
      <w:pPr>
        <w:pStyle w:val="PL"/>
        <w:shd w:val="clear" w:color="auto" w:fill="E6E6E6"/>
      </w:pPr>
      <w:r w:rsidRPr="000E4E7F">
        <w:tab/>
      </w:r>
      <w:r w:rsidRPr="000E4E7F">
        <w:tab/>
        <w:t>antennaInfoUL-r10</w:t>
      </w:r>
      <w:r w:rsidRPr="000E4E7F">
        <w:tab/>
      </w:r>
      <w:r w:rsidRPr="000E4E7F">
        <w:tab/>
      </w:r>
      <w:r w:rsidRPr="000E4E7F">
        <w:tab/>
      </w:r>
      <w:r w:rsidRPr="000E4E7F">
        <w:tab/>
      </w:r>
      <w:r w:rsidRPr="000E4E7F">
        <w:tab/>
      </w:r>
      <w:r w:rsidRPr="000E4E7F">
        <w:tab/>
        <w:t>AntennaInfoUL-r10</w:t>
      </w:r>
      <w:r w:rsidRPr="000E4E7F">
        <w:tab/>
      </w:r>
      <w:r w:rsidRPr="000E4E7F">
        <w:tab/>
        <w:t>OPTIONAL,</w:t>
      </w:r>
      <w:r w:rsidRPr="000E4E7F">
        <w:tab/>
      </w:r>
      <w:r w:rsidRPr="000E4E7F">
        <w:tab/>
        <w:t>-- Need ON</w:t>
      </w:r>
    </w:p>
    <w:p w14:paraId="5F842338" w14:textId="77777777" w:rsidR="003324CC" w:rsidRPr="000E4E7F" w:rsidRDefault="003324CC" w:rsidP="003324CC">
      <w:pPr>
        <w:pStyle w:val="PL"/>
        <w:shd w:val="clear" w:color="auto" w:fill="E6E6E6"/>
      </w:pPr>
      <w:r w:rsidRPr="000E4E7F">
        <w:tab/>
      </w:r>
      <w:r w:rsidRPr="000E4E7F">
        <w:tab/>
        <w:t>pusch-ConfigDedicatedSCell-r10</w:t>
      </w:r>
    </w:p>
    <w:p w14:paraId="6B47FE9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PUSCH-ConfigDedicatedSCell-r10</w:t>
      </w:r>
      <w:r w:rsidRPr="000E4E7F">
        <w:tab/>
      </w:r>
      <w:r w:rsidRPr="000E4E7F">
        <w:tab/>
        <w:t>OPTIONAL,</w:t>
      </w:r>
      <w:r w:rsidRPr="000E4E7F">
        <w:tab/>
        <w:t>-- Cond PUSCH-SCell1</w:t>
      </w:r>
    </w:p>
    <w:p w14:paraId="44000D73" w14:textId="77777777" w:rsidR="003324CC" w:rsidRPr="000E4E7F" w:rsidRDefault="003324CC" w:rsidP="003324CC">
      <w:pPr>
        <w:pStyle w:val="PL"/>
        <w:shd w:val="clear" w:color="auto" w:fill="E6E6E6"/>
      </w:pPr>
      <w:r w:rsidRPr="000E4E7F">
        <w:tab/>
      </w:r>
      <w:r w:rsidRPr="000E4E7F">
        <w:tab/>
        <w:t>uplinkPowerControlDedicatedSCell-r10</w:t>
      </w:r>
    </w:p>
    <w:p w14:paraId="5110E00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UplinkPowerControlDedicatedSCell-r10</w:t>
      </w:r>
      <w:r w:rsidRPr="000E4E7F">
        <w:tab/>
        <w:t>OPTIONAL,</w:t>
      </w:r>
      <w:r w:rsidRPr="000E4E7F">
        <w:tab/>
      </w:r>
      <w:r w:rsidRPr="000E4E7F">
        <w:tab/>
        <w:t>-- Need ON</w:t>
      </w:r>
    </w:p>
    <w:p w14:paraId="0F6E3712" w14:textId="77777777" w:rsidR="003324CC" w:rsidRPr="000E4E7F" w:rsidRDefault="003324CC" w:rsidP="003324CC">
      <w:pPr>
        <w:pStyle w:val="PL"/>
        <w:shd w:val="clear" w:color="auto" w:fill="E6E6E6"/>
      </w:pPr>
      <w:r w:rsidRPr="000E4E7F">
        <w:tab/>
      </w:r>
      <w:r w:rsidRPr="000E4E7F">
        <w:tab/>
        <w:t>cqi-ReportConfigSCell-r10</w:t>
      </w:r>
      <w:r w:rsidRPr="000E4E7F">
        <w:tab/>
      </w:r>
      <w:r w:rsidRPr="000E4E7F">
        <w:tab/>
      </w:r>
      <w:r w:rsidRPr="000E4E7F">
        <w:tab/>
        <w:t>CQI-ReportConfigSCell-r10</w:t>
      </w:r>
      <w:r w:rsidRPr="000E4E7F">
        <w:tab/>
        <w:t>OPTIONAL,</w:t>
      </w:r>
      <w:r w:rsidRPr="000E4E7F">
        <w:tab/>
      </w:r>
      <w:r w:rsidRPr="000E4E7F">
        <w:tab/>
        <w:t>-- Need ON</w:t>
      </w:r>
    </w:p>
    <w:p w14:paraId="12436391" w14:textId="77777777" w:rsidR="003324CC" w:rsidRPr="000E4E7F" w:rsidRDefault="003324CC" w:rsidP="003324CC">
      <w:pPr>
        <w:pStyle w:val="PL"/>
        <w:shd w:val="clear" w:color="auto" w:fill="E6E6E6"/>
      </w:pPr>
      <w:r w:rsidRPr="000E4E7F">
        <w:tab/>
      </w:r>
      <w:r w:rsidRPr="000E4E7F">
        <w:tab/>
        <w:t>soundingRS-UL-ConfigDedicated-r10</w:t>
      </w:r>
    </w:p>
    <w:p w14:paraId="3E4F63BA"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w:t>
      </w:r>
      <w:r w:rsidRPr="000E4E7F">
        <w:tab/>
        <w:t>OPTIONAL,</w:t>
      </w:r>
      <w:r w:rsidRPr="000E4E7F">
        <w:tab/>
      </w:r>
      <w:r w:rsidRPr="000E4E7F">
        <w:tab/>
        <w:t>-- Need ON</w:t>
      </w:r>
    </w:p>
    <w:p w14:paraId="06B1BD4D" w14:textId="77777777" w:rsidR="003324CC" w:rsidRPr="000E4E7F" w:rsidRDefault="003324CC" w:rsidP="003324CC">
      <w:pPr>
        <w:pStyle w:val="PL"/>
        <w:shd w:val="clear" w:color="auto" w:fill="E6E6E6"/>
      </w:pPr>
      <w:r w:rsidRPr="000E4E7F">
        <w:tab/>
      </w:r>
      <w:r w:rsidRPr="000E4E7F">
        <w:tab/>
        <w:t>soundingRS-UL-ConfigDedicated-v1020</w:t>
      </w:r>
    </w:p>
    <w:p w14:paraId="6BB7E79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SoundingRS-UL-ConfigDedicated-v1020</w:t>
      </w:r>
      <w:r w:rsidRPr="000E4E7F">
        <w:tab/>
        <w:t>OPTIONAL,</w:t>
      </w:r>
      <w:r w:rsidRPr="000E4E7F">
        <w:tab/>
      </w:r>
      <w:r w:rsidRPr="000E4E7F">
        <w:tab/>
        <w:t>-- Need ON</w:t>
      </w:r>
    </w:p>
    <w:p w14:paraId="093BB983" w14:textId="77777777" w:rsidR="003324CC" w:rsidRPr="000E4E7F" w:rsidRDefault="003324CC" w:rsidP="003324CC">
      <w:pPr>
        <w:pStyle w:val="PL"/>
        <w:shd w:val="clear" w:color="auto" w:fill="E6E6E6"/>
      </w:pPr>
      <w:r w:rsidRPr="000E4E7F">
        <w:tab/>
      </w:r>
      <w:r w:rsidRPr="000E4E7F">
        <w:tab/>
        <w:t>soundingRS-UL-ConfigDedicatedAperiodic-r10</w:t>
      </w:r>
    </w:p>
    <w:p w14:paraId="5348989A"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SoundingRS-UL-ConfigDedicatedAperiodic-r10</w:t>
      </w:r>
      <w:r w:rsidRPr="000E4E7F">
        <w:tab/>
        <w:t>OPTIONAL</w:t>
      </w:r>
      <w:r w:rsidRPr="000E4E7F">
        <w:tab/>
        <w:t>-- Need ON</w:t>
      </w:r>
    </w:p>
    <w:p w14:paraId="231326C3"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CommonUL</w:t>
      </w:r>
    </w:p>
    <w:p w14:paraId="30C2C003" w14:textId="77777777" w:rsidR="003324CC" w:rsidRPr="000E4E7F" w:rsidRDefault="003324CC" w:rsidP="003324CC">
      <w:pPr>
        <w:pStyle w:val="PL"/>
        <w:shd w:val="clear" w:color="auto" w:fill="E6E6E6"/>
      </w:pPr>
      <w:r w:rsidRPr="000E4E7F">
        <w:tab/>
        <w:t>...,</w:t>
      </w:r>
    </w:p>
    <w:p w14:paraId="3A4CFD45" w14:textId="77777777" w:rsidR="003324CC" w:rsidRPr="000E4E7F" w:rsidDel="00BB2CB2" w:rsidRDefault="003324CC" w:rsidP="003324CC">
      <w:pPr>
        <w:pStyle w:val="PL"/>
        <w:shd w:val="clear" w:color="auto" w:fill="E6E6E6"/>
      </w:pPr>
      <w:r w:rsidRPr="000E4E7F">
        <w:tab/>
        <w:t>[[</w:t>
      </w:r>
      <w:r w:rsidRPr="000E4E7F">
        <w:tab/>
        <w:t>-- DL configuration as well as configuration applicable for DL and UL</w:t>
      </w:r>
    </w:p>
    <w:p w14:paraId="369D132A" w14:textId="77777777" w:rsidR="003324CC" w:rsidRPr="000E4E7F" w:rsidRDefault="003324CC" w:rsidP="003324CC">
      <w:pPr>
        <w:pStyle w:val="PL"/>
        <w:shd w:val="clear" w:color="auto" w:fill="E6E6E6"/>
      </w:pPr>
      <w:r w:rsidRPr="000E4E7F">
        <w:tab/>
      </w:r>
      <w:r w:rsidRPr="000E4E7F">
        <w:tab/>
        <w:t>csi-RS-ConfigNZPToReleaseList-r11</w:t>
      </w:r>
    </w:p>
    <w:p w14:paraId="42F4F69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CSI-RS-ConfigNZPToReleaseList-r11</w:t>
      </w:r>
      <w:r w:rsidRPr="000E4E7F">
        <w:tab/>
        <w:t>OPTIONAL,</w:t>
      </w:r>
      <w:r w:rsidRPr="000E4E7F">
        <w:tab/>
      </w:r>
      <w:r w:rsidRPr="000E4E7F">
        <w:tab/>
        <w:t>-- Need ON</w:t>
      </w:r>
    </w:p>
    <w:p w14:paraId="4AA4F1DF" w14:textId="77777777" w:rsidR="003324CC" w:rsidRPr="000E4E7F" w:rsidRDefault="003324CC" w:rsidP="003324CC">
      <w:pPr>
        <w:pStyle w:val="PL"/>
        <w:shd w:val="clear" w:color="auto" w:fill="E6E6E6"/>
      </w:pPr>
      <w:r w:rsidRPr="000E4E7F">
        <w:tab/>
      </w:r>
      <w:r w:rsidRPr="000E4E7F">
        <w:tab/>
        <w:t>csi-RS-ConfigNZPToAddModList-r11</w:t>
      </w:r>
      <w:r w:rsidRPr="000E4E7F">
        <w:tab/>
      </w:r>
    </w:p>
    <w:p w14:paraId="34DFCAE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CSI-RS-ConfigNZPToAddModList-r11</w:t>
      </w:r>
      <w:r w:rsidRPr="000E4E7F">
        <w:tab/>
        <w:t>OPTIONAL,</w:t>
      </w:r>
      <w:r w:rsidRPr="000E4E7F">
        <w:tab/>
      </w:r>
      <w:r w:rsidRPr="000E4E7F">
        <w:tab/>
        <w:t>-- Need ON</w:t>
      </w:r>
    </w:p>
    <w:p w14:paraId="087715E6" w14:textId="77777777" w:rsidR="003324CC" w:rsidRPr="000E4E7F" w:rsidRDefault="003324CC" w:rsidP="003324CC">
      <w:pPr>
        <w:pStyle w:val="PL"/>
        <w:shd w:val="clear" w:color="auto" w:fill="E6E6E6"/>
      </w:pPr>
      <w:r w:rsidRPr="000E4E7F">
        <w:tab/>
      </w:r>
      <w:r w:rsidRPr="000E4E7F">
        <w:tab/>
        <w:t>csi-RS-ConfigZPToReleaseList-r11</w:t>
      </w:r>
    </w:p>
    <w:p w14:paraId="5B8FCB34" w14:textId="77777777" w:rsidR="003324CC" w:rsidRPr="000E4E7F" w:rsidRDefault="003324CC" w:rsidP="003324CC">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t>CSI-RS-ConfigZPToReleaseList-r11</w:t>
      </w:r>
      <w:r w:rsidRPr="000E4E7F">
        <w:tab/>
        <w:t>OPTIONAL,</w:t>
      </w:r>
      <w:r w:rsidRPr="000E4E7F">
        <w:tab/>
      </w:r>
      <w:r w:rsidRPr="000E4E7F">
        <w:tab/>
        <w:t>-- Need ON</w:t>
      </w:r>
    </w:p>
    <w:p w14:paraId="36738200" w14:textId="77777777" w:rsidR="003324CC" w:rsidRPr="000E4E7F" w:rsidRDefault="003324CC" w:rsidP="003324CC">
      <w:pPr>
        <w:pStyle w:val="PL"/>
        <w:shd w:val="clear" w:color="auto" w:fill="E6E6E6"/>
      </w:pPr>
      <w:r w:rsidRPr="000E4E7F">
        <w:tab/>
      </w:r>
      <w:r w:rsidRPr="000E4E7F">
        <w:tab/>
        <w:t>csi-RS-ConfigZPToAddModList-r11</w:t>
      </w:r>
    </w:p>
    <w:p w14:paraId="084F1A5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CSI-RS-ConfigZPToAddModList-r11</w:t>
      </w:r>
      <w:r w:rsidRPr="000E4E7F">
        <w:tab/>
        <w:t>OPTIONAL,</w:t>
      </w:r>
      <w:r w:rsidRPr="000E4E7F">
        <w:tab/>
      </w:r>
      <w:r w:rsidRPr="000E4E7F">
        <w:tab/>
        <w:t>-- Need ON</w:t>
      </w:r>
    </w:p>
    <w:p w14:paraId="5DB30586" w14:textId="77777777" w:rsidR="003324CC" w:rsidRPr="000E4E7F" w:rsidRDefault="003324CC" w:rsidP="003324CC">
      <w:pPr>
        <w:pStyle w:val="PL"/>
        <w:shd w:val="clear" w:color="auto" w:fill="E6E6E6"/>
      </w:pPr>
      <w:r w:rsidRPr="000E4E7F">
        <w:tab/>
      </w:r>
      <w:r w:rsidRPr="000E4E7F">
        <w:tab/>
        <w:t>epdcch-Config-r11</w:t>
      </w:r>
      <w:r w:rsidRPr="000E4E7F">
        <w:tab/>
      </w:r>
      <w:r w:rsidRPr="000E4E7F">
        <w:tab/>
      </w:r>
      <w:r w:rsidRPr="000E4E7F">
        <w:tab/>
      </w:r>
      <w:r w:rsidRPr="000E4E7F">
        <w:tab/>
      </w:r>
      <w:r w:rsidRPr="000E4E7F">
        <w:tab/>
        <w:t>EPDCCH-Config-r11</w:t>
      </w:r>
      <w:r w:rsidRPr="000E4E7F">
        <w:tab/>
      </w:r>
      <w:r w:rsidRPr="000E4E7F">
        <w:tab/>
      </w:r>
      <w:r w:rsidRPr="000E4E7F">
        <w:tab/>
        <w:t>OPTIONAL,</w:t>
      </w:r>
      <w:r w:rsidRPr="000E4E7F">
        <w:tab/>
      </w:r>
      <w:r w:rsidRPr="000E4E7F">
        <w:tab/>
        <w:t>-- Need ON</w:t>
      </w:r>
    </w:p>
    <w:p w14:paraId="37E7D82C" w14:textId="77777777" w:rsidR="003324CC" w:rsidRPr="000E4E7F" w:rsidRDefault="003324CC" w:rsidP="003324CC">
      <w:pPr>
        <w:pStyle w:val="PL"/>
        <w:shd w:val="clear" w:color="auto" w:fill="E6E6E6"/>
      </w:pPr>
      <w:r w:rsidRPr="000E4E7F">
        <w:tab/>
      </w:r>
      <w:r w:rsidRPr="000E4E7F">
        <w:tab/>
        <w:t>pdsch-ConfigDedicated-v1130</w:t>
      </w:r>
      <w:r w:rsidRPr="000E4E7F">
        <w:tab/>
      </w:r>
      <w:r w:rsidRPr="000E4E7F">
        <w:tab/>
      </w:r>
      <w:r w:rsidRPr="000E4E7F">
        <w:tab/>
        <w:t>PDSCH-ConfigDedicated-v1130</w:t>
      </w:r>
      <w:r w:rsidRPr="000E4E7F">
        <w:tab/>
        <w:t>OPTIONAL,</w:t>
      </w:r>
      <w:r w:rsidRPr="000E4E7F">
        <w:tab/>
      </w:r>
      <w:r w:rsidRPr="000E4E7F">
        <w:tab/>
        <w:t>-- Need ON</w:t>
      </w:r>
    </w:p>
    <w:p w14:paraId="545CD870" w14:textId="77777777" w:rsidR="003324CC" w:rsidRPr="000E4E7F" w:rsidRDefault="003324CC" w:rsidP="003324CC">
      <w:pPr>
        <w:pStyle w:val="PL"/>
        <w:shd w:val="clear" w:color="auto" w:fill="E6E6E6"/>
      </w:pPr>
      <w:r w:rsidRPr="000E4E7F">
        <w:tab/>
        <w:t>-- UL configuration</w:t>
      </w:r>
    </w:p>
    <w:p w14:paraId="08E83355" w14:textId="77777777" w:rsidR="003324CC" w:rsidRPr="000E4E7F" w:rsidRDefault="003324CC" w:rsidP="003324CC">
      <w:pPr>
        <w:pStyle w:val="PL"/>
        <w:shd w:val="clear" w:color="auto" w:fill="E6E6E6"/>
      </w:pPr>
      <w:r w:rsidRPr="000E4E7F">
        <w:tab/>
      </w:r>
      <w:r w:rsidRPr="000E4E7F">
        <w:tab/>
        <w:t>cqi-ReportConfig-v1130</w:t>
      </w:r>
      <w:r w:rsidRPr="000E4E7F">
        <w:tab/>
      </w:r>
      <w:r w:rsidRPr="000E4E7F">
        <w:tab/>
      </w:r>
      <w:r w:rsidRPr="000E4E7F">
        <w:tab/>
      </w:r>
      <w:r w:rsidRPr="000E4E7F">
        <w:tab/>
        <w:t>CQI-ReportConfig-v1130</w:t>
      </w:r>
      <w:r w:rsidRPr="000E4E7F">
        <w:tab/>
      </w:r>
      <w:r w:rsidRPr="000E4E7F">
        <w:tab/>
        <w:t>OPTIONAL,</w:t>
      </w:r>
      <w:r w:rsidRPr="000E4E7F">
        <w:tab/>
      </w:r>
      <w:r w:rsidRPr="000E4E7F">
        <w:tab/>
        <w:t>-- Need ON</w:t>
      </w:r>
    </w:p>
    <w:p w14:paraId="4F05F3E8" w14:textId="77777777" w:rsidR="003324CC" w:rsidRPr="000E4E7F" w:rsidRDefault="003324CC" w:rsidP="003324CC">
      <w:pPr>
        <w:pStyle w:val="PL"/>
        <w:shd w:val="clear" w:color="auto" w:fill="E6E6E6"/>
      </w:pPr>
      <w:r w:rsidRPr="000E4E7F">
        <w:tab/>
      </w:r>
      <w:r w:rsidRPr="000E4E7F">
        <w:tab/>
        <w:t>pusch-ConfigDedicated-v1130</w:t>
      </w:r>
    </w:p>
    <w:p w14:paraId="326AF5A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PUSCH-ConfigDedicated-v1130</w:t>
      </w:r>
      <w:r w:rsidRPr="000E4E7F">
        <w:tab/>
      </w:r>
      <w:r w:rsidRPr="000E4E7F">
        <w:tab/>
        <w:t>OPTIONAL,</w:t>
      </w:r>
      <w:r w:rsidRPr="000E4E7F">
        <w:tab/>
        <w:t>-- Cond PUSCH-SCell1</w:t>
      </w:r>
    </w:p>
    <w:p w14:paraId="4C5FEB5A" w14:textId="77777777" w:rsidR="003324CC" w:rsidRPr="000E4E7F" w:rsidRDefault="003324CC" w:rsidP="003324CC">
      <w:pPr>
        <w:pStyle w:val="PL"/>
        <w:shd w:val="clear" w:color="auto" w:fill="E6E6E6"/>
      </w:pPr>
      <w:r w:rsidRPr="000E4E7F">
        <w:tab/>
      </w:r>
      <w:r w:rsidRPr="000E4E7F">
        <w:tab/>
        <w:t>uplinkPowerControlDedicatedSCell-v1130</w:t>
      </w:r>
    </w:p>
    <w:p w14:paraId="16D4BF0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UplinkPowerControlDedicated-v1130</w:t>
      </w:r>
      <w:r w:rsidRPr="000E4E7F">
        <w:tab/>
        <w:t>OPTIONAL</w:t>
      </w:r>
      <w:r w:rsidRPr="000E4E7F">
        <w:tab/>
      </w:r>
      <w:r w:rsidRPr="000E4E7F">
        <w:tab/>
        <w:t>-- Need ON</w:t>
      </w:r>
    </w:p>
    <w:p w14:paraId="7AB22A04" w14:textId="77777777" w:rsidR="003324CC" w:rsidRPr="000E4E7F" w:rsidRDefault="003324CC" w:rsidP="003324CC">
      <w:pPr>
        <w:pStyle w:val="PL"/>
        <w:shd w:val="clear" w:color="auto" w:fill="E6E6E6"/>
      </w:pPr>
      <w:r w:rsidRPr="000E4E7F">
        <w:tab/>
        <w:t>]],</w:t>
      </w:r>
    </w:p>
    <w:p w14:paraId="2002C28F" w14:textId="77777777" w:rsidR="003324CC" w:rsidRPr="000E4E7F" w:rsidRDefault="003324CC" w:rsidP="003324CC">
      <w:pPr>
        <w:pStyle w:val="PL"/>
        <w:shd w:val="clear" w:color="auto" w:fill="E6E6E6"/>
      </w:pPr>
      <w:r w:rsidRPr="000E4E7F">
        <w:tab/>
        <w:t>[[</w:t>
      </w:r>
      <w:r w:rsidRPr="000E4E7F">
        <w:tab/>
        <w:t>antennaInfo-v1250</w:t>
      </w:r>
      <w:r w:rsidRPr="000E4E7F">
        <w:tab/>
      </w:r>
      <w:r w:rsidRPr="000E4E7F">
        <w:tab/>
      </w:r>
      <w:r w:rsidRPr="000E4E7F">
        <w:tab/>
      </w:r>
      <w:r w:rsidRPr="000E4E7F">
        <w:tab/>
      </w:r>
      <w:r w:rsidRPr="000E4E7F">
        <w:tab/>
        <w:t>AntennaInfoDedicated-v1250</w:t>
      </w:r>
      <w:r w:rsidRPr="000E4E7F">
        <w:tab/>
        <w:t>OPTIONAL,</w:t>
      </w:r>
      <w:r w:rsidRPr="000E4E7F">
        <w:tab/>
      </w:r>
      <w:r w:rsidRPr="000E4E7F">
        <w:tab/>
        <w:t>-- Need ON</w:t>
      </w:r>
    </w:p>
    <w:p w14:paraId="24EE9907" w14:textId="77777777" w:rsidR="003324CC" w:rsidRPr="000E4E7F" w:rsidRDefault="003324CC" w:rsidP="003324CC">
      <w:pPr>
        <w:pStyle w:val="PL"/>
        <w:shd w:val="clear" w:color="auto" w:fill="E6E6E6"/>
      </w:pPr>
      <w:r w:rsidRPr="000E4E7F">
        <w:tab/>
      </w:r>
      <w:r w:rsidRPr="000E4E7F">
        <w:tab/>
        <w:t>eimta-MainConfigSCell-r12</w:t>
      </w:r>
    </w:p>
    <w:p w14:paraId="70717A6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EIMTA-MainConfigServCell-r12</w:t>
      </w:r>
      <w:r w:rsidRPr="000E4E7F">
        <w:tab/>
        <w:t>OPTIONAL,</w:t>
      </w:r>
      <w:r w:rsidRPr="000E4E7F">
        <w:tab/>
      </w:r>
      <w:r w:rsidRPr="000E4E7F">
        <w:tab/>
        <w:t>-- Need ON</w:t>
      </w:r>
    </w:p>
    <w:p w14:paraId="4C71D1F4" w14:textId="77777777" w:rsidR="003324CC" w:rsidRPr="000E4E7F" w:rsidRDefault="003324CC" w:rsidP="003324CC">
      <w:pPr>
        <w:pStyle w:val="PL"/>
        <w:shd w:val="clear" w:color="auto" w:fill="E6E6E6"/>
      </w:pPr>
      <w:r w:rsidRPr="000E4E7F">
        <w:tab/>
      </w:r>
      <w:r w:rsidRPr="000E4E7F">
        <w:tab/>
        <w:t>cqi-ReportConfigSCell-v1250</w:t>
      </w:r>
      <w:r w:rsidRPr="000E4E7F">
        <w:tab/>
      </w:r>
      <w:r w:rsidRPr="000E4E7F">
        <w:tab/>
      </w:r>
      <w:r w:rsidRPr="000E4E7F">
        <w:tab/>
        <w:t>CQI-ReportConfig-v1250</w:t>
      </w:r>
      <w:r w:rsidRPr="000E4E7F">
        <w:tab/>
      </w:r>
      <w:r w:rsidRPr="000E4E7F">
        <w:tab/>
        <w:t>OPTIONAL,</w:t>
      </w:r>
      <w:r w:rsidRPr="000E4E7F">
        <w:tab/>
      </w:r>
      <w:r w:rsidRPr="000E4E7F">
        <w:tab/>
        <w:t>-- Need ON</w:t>
      </w:r>
    </w:p>
    <w:p w14:paraId="45906651" w14:textId="77777777" w:rsidR="003324CC" w:rsidRPr="000E4E7F" w:rsidRDefault="003324CC" w:rsidP="003324CC">
      <w:pPr>
        <w:pStyle w:val="PL"/>
        <w:shd w:val="clear" w:color="auto" w:fill="E6E6E6"/>
      </w:pPr>
      <w:r w:rsidRPr="000E4E7F">
        <w:tab/>
      </w:r>
      <w:r w:rsidRPr="000E4E7F">
        <w:tab/>
        <w:t>uplinkPowerControlDedicatedSCell-v1250</w:t>
      </w:r>
    </w:p>
    <w:p w14:paraId="4FB201C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UplinkPowerControlDedicated-v1250</w:t>
      </w:r>
      <w:r w:rsidRPr="000E4E7F">
        <w:tab/>
        <w:t>OPTIONAL,</w:t>
      </w:r>
      <w:r w:rsidRPr="000E4E7F">
        <w:tab/>
      </w:r>
      <w:r w:rsidRPr="000E4E7F">
        <w:tab/>
        <w:t>-- Need ON</w:t>
      </w:r>
    </w:p>
    <w:p w14:paraId="7AF9F1CC" w14:textId="77777777" w:rsidR="003324CC" w:rsidRPr="000E4E7F" w:rsidRDefault="003324CC" w:rsidP="003324CC">
      <w:pPr>
        <w:pStyle w:val="PL"/>
        <w:shd w:val="clear" w:color="auto" w:fill="E6E6E6"/>
      </w:pPr>
      <w:r w:rsidRPr="000E4E7F">
        <w:tab/>
      </w:r>
      <w:r w:rsidRPr="000E4E7F">
        <w:tab/>
        <w:t>csi-RS-Config-v1250</w:t>
      </w:r>
      <w:r w:rsidRPr="000E4E7F">
        <w:tab/>
      </w:r>
      <w:r w:rsidRPr="000E4E7F">
        <w:tab/>
      </w:r>
      <w:r w:rsidRPr="000E4E7F">
        <w:tab/>
      </w:r>
      <w:r w:rsidRPr="000E4E7F">
        <w:tab/>
      </w:r>
      <w:r w:rsidRPr="000E4E7F">
        <w:tab/>
        <w:t>CSI-RS-Config-v1250</w:t>
      </w:r>
      <w:r w:rsidRPr="000E4E7F">
        <w:tab/>
      </w:r>
      <w:r w:rsidRPr="000E4E7F">
        <w:tab/>
      </w:r>
      <w:r w:rsidRPr="000E4E7F">
        <w:tab/>
        <w:t>OPTIONAL</w:t>
      </w:r>
      <w:r w:rsidRPr="000E4E7F">
        <w:tab/>
      </w:r>
      <w:r w:rsidRPr="000E4E7F">
        <w:tab/>
        <w:t>-- Need ON</w:t>
      </w:r>
    </w:p>
    <w:p w14:paraId="61BE1126" w14:textId="77777777" w:rsidR="003324CC" w:rsidRPr="000E4E7F" w:rsidRDefault="003324CC" w:rsidP="003324CC">
      <w:pPr>
        <w:pStyle w:val="PL"/>
        <w:shd w:val="clear" w:color="auto" w:fill="E6E6E6"/>
      </w:pPr>
      <w:r w:rsidRPr="000E4E7F">
        <w:tab/>
        <w:t>]],</w:t>
      </w:r>
    </w:p>
    <w:p w14:paraId="53A4CA53" w14:textId="77777777" w:rsidR="003324CC" w:rsidRPr="000E4E7F" w:rsidRDefault="003324CC" w:rsidP="003324CC">
      <w:pPr>
        <w:pStyle w:val="PL"/>
        <w:shd w:val="clear" w:color="auto" w:fill="E6E6E6"/>
      </w:pPr>
      <w:r w:rsidRPr="000E4E7F">
        <w:tab/>
        <w:t>[[</w:t>
      </w:r>
      <w:r w:rsidRPr="000E4E7F">
        <w:tab/>
        <w:t>pdsch-ConfigDedicated-v1280</w:t>
      </w:r>
      <w:r w:rsidRPr="000E4E7F">
        <w:tab/>
      </w:r>
      <w:r w:rsidRPr="000E4E7F">
        <w:tab/>
      </w:r>
      <w:r w:rsidRPr="000E4E7F">
        <w:tab/>
        <w:t>PDSCH-ConfigDedicated-v1280</w:t>
      </w:r>
      <w:r w:rsidRPr="000E4E7F">
        <w:tab/>
        <w:t>OPTIONAL</w:t>
      </w:r>
      <w:r w:rsidRPr="000E4E7F">
        <w:tab/>
      </w:r>
      <w:r w:rsidRPr="000E4E7F">
        <w:tab/>
        <w:t>-- Need ON</w:t>
      </w:r>
    </w:p>
    <w:p w14:paraId="73F2C517" w14:textId="77777777" w:rsidR="003324CC" w:rsidRPr="000E4E7F" w:rsidRDefault="003324CC" w:rsidP="003324CC">
      <w:pPr>
        <w:pStyle w:val="PL"/>
        <w:shd w:val="clear" w:color="auto" w:fill="E6E6E6"/>
      </w:pPr>
      <w:r w:rsidRPr="000E4E7F">
        <w:tab/>
        <w:t>]],</w:t>
      </w:r>
    </w:p>
    <w:p w14:paraId="437FF59F" w14:textId="77777777" w:rsidR="003324CC" w:rsidRPr="000E4E7F" w:rsidRDefault="003324CC" w:rsidP="003324CC">
      <w:pPr>
        <w:pStyle w:val="PL"/>
        <w:shd w:val="clear" w:color="auto" w:fill="E6E6E6"/>
      </w:pPr>
      <w:r w:rsidRPr="000E4E7F">
        <w:tab/>
        <w:t>[[</w:t>
      </w:r>
      <w:r w:rsidRPr="000E4E7F">
        <w:tab/>
        <w:t>pucch-Cell-r13</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Cond PUCCH-SCell1</w:t>
      </w:r>
    </w:p>
    <w:p w14:paraId="1EFEAEC1" w14:textId="77777777" w:rsidR="003324CC" w:rsidRPr="000E4E7F" w:rsidRDefault="003324CC" w:rsidP="003324CC">
      <w:pPr>
        <w:pStyle w:val="PL"/>
        <w:shd w:val="clear" w:color="auto" w:fill="E6E6E6"/>
      </w:pPr>
      <w:r w:rsidRPr="000E4E7F">
        <w:tab/>
      </w:r>
      <w:r w:rsidRPr="000E4E7F">
        <w:tab/>
        <w:t>pucch-SCell</w:t>
      </w:r>
      <w:r w:rsidRPr="000E4E7F">
        <w:tab/>
      </w:r>
      <w:r w:rsidRPr="000E4E7F">
        <w:tab/>
      </w:r>
      <w:r w:rsidRPr="000E4E7F">
        <w:tab/>
      </w:r>
      <w:r w:rsidRPr="000E4E7F">
        <w:tab/>
      </w:r>
      <w:r w:rsidRPr="000E4E7F">
        <w:tab/>
      </w:r>
      <w:r w:rsidRPr="000E4E7F">
        <w:tab/>
      </w:r>
      <w:r w:rsidRPr="000E4E7F">
        <w:tab/>
        <w:t>CHOICE{</w:t>
      </w:r>
    </w:p>
    <w:p w14:paraId="2B82DB5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6262991"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1159504" w14:textId="77777777" w:rsidR="003324CC" w:rsidRPr="000E4E7F" w:rsidRDefault="003324CC" w:rsidP="003324CC">
      <w:pPr>
        <w:pStyle w:val="PL"/>
        <w:shd w:val="clear" w:color="auto" w:fill="E6E6E6"/>
      </w:pPr>
      <w:r w:rsidRPr="000E4E7F">
        <w:tab/>
      </w:r>
      <w:r w:rsidRPr="000E4E7F">
        <w:tab/>
      </w:r>
      <w:r w:rsidRPr="000E4E7F">
        <w:tab/>
      </w:r>
      <w:r w:rsidRPr="000E4E7F">
        <w:tab/>
        <w:t>pucch-ConfigDedicated-r13</w:t>
      </w:r>
    </w:p>
    <w:p w14:paraId="04027F2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PUCCH-ConfigDedicated-r13</w:t>
      </w:r>
      <w:r w:rsidRPr="000E4E7F">
        <w:tab/>
        <w:t>OPTIONAL,</w:t>
      </w:r>
      <w:r w:rsidRPr="000E4E7F">
        <w:tab/>
      </w:r>
      <w:r w:rsidRPr="000E4E7F">
        <w:tab/>
        <w:t>-- Need ON</w:t>
      </w:r>
    </w:p>
    <w:p w14:paraId="6ED53763" w14:textId="77777777" w:rsidR="003324CC" w:rsidRPr="000E4E7F" w:rsidRDefault="003324CC" w:rsidP="003324CC">
      <w:pPr>
        <w:pStyle w:val="PL"/>
        <w:shd w:val="clear" w:color="auto" w:fill="E6E6E6"/>
      </w:pPr>
      <w:r w:rsidRPr="000E4E7F">
        <w:tab/>
      </w:r>
      <w:r w:rsidRPr="000E4E7F">
        <w:tab/>
      </w:r>
      <w:r w:rsidRPr="000E4E7F">
        <w:tab/>
      </w:r>
      <w:r w:rsidRPr="000E4E7F">
        <w:tab/>
        <w:t>schedulingRequestConfig-r13</w:t>
      </w:r>
      <w:r w:rsidRPr="000E4E7F">
        <w:tab/>
      </w:r>
      <w:r w:rsidRPr="000E4E7F">
        <w:tab/>
      </w:r>
      <w:r w:rsidRPr="000E4E7F">
        <w:tab/>
      </w:r>
    </w:p>
    <w:p w14:paraId="04BAB59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SchedulingRequestConfigSCell-r13</w:t>
      </w:r>
      <w:r w:rsidRPr="000E4E7F">
        <w:tab/>
        <w:t>OPTIONAL,</w:t>
      </w:r>
      <w:r w:rsidRPr="000E4E7F">
        <w:tab/>
      </w:r>
      <w:r w:rsidRPr="000E4E7F">
        <w:tab/>
        <w:t>-- Need ON</w:t>
      </w:r>
    </w:p>
    <w:p w14:paraId="09D55FF7" w14:textId="77777777" w:rsidR="003324CC" w:rsidRPr="000E4E7F" w:rsidRDefault="003324CC" w:rsidP="003324CC">
      <w:pPr>
        <w:pStyle w:val="PL"/>
        <w:shd w:val="clear" w:color="auto" w:fill="E6E6E6"/>
      </w:pPr>
      <w:r w:rsidRPr="000E4E7F">
        <w:tab/>
      </w:r>
      <w:r w:rsidRPr="000E4E7F">
        <w:tab/>
      </w:r>
      <w:r w:rsidRPr="000E4E7F">
        <w:tab/>
      </w:r>
      <w:r w:rsidRPr="000E4E7F">
        <w:tab/>
        <w:t>tpc-PDCCH-ConfigPUCCH-SCell-r13</w:t>
      </w:r>
      <w:r w:rsidRPr="000E4E7F">
        <w:tab/>
      </w:r>
      <w:r w:rsidRPr="000E4E7F">
        <w:tab/>
      </w:r>
    </w:p>
    <w:p w14:paraId="59CF2EB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TPC-PDCCH-ConfigSCell-r13</w:t>
      </w:r>
      <w:r w:rsidRPr="000E4E7F">
        <w:tab/>
        <w:t>OPTIONAL,</w:t>
      </w:r>
      <w:r w:rsidRPr="000E4E7F">
        <w:tab/>
      </w:r>
      <w:r w:rsidRPr="000E4E7F">
        <w:tab/>
        <w:t>-- Need ON</w:t>
      </w:r>
    </w:p>
    <w:p w14:paraId="7C4108B6" w14:textId="77777777" w:rsidR="003324CC" w:rsidRPr="000E4E7F" w:rsidRDefault="003324CC" w:rsidP="003324CC">
      <w:pPr>
        <w:pStyle w:val="PL"/>
        <w:shd w:val="clear" w:color="auto" w:fill="E6E6E6"/>
      </w:pPr>
      <w:r w:rsidRPr="000E4E7F">
        <w:tab/>
      </w:r>
      <w:r w:rsidRPr="000E4E7F">
        <w:tab/>
      </w:r>
      <w:r w:rsidRPr="000E4E7F">
        <w:tab/>
      </w:r>
      <w:r w:rsidRPr="000E4E7F">
        <w:tab/>
        <w:t>pusch-ConfigDedicated-r13</w:t>
      </w:r>
      <w:r w:rsidRPr="000E4E7F">
        <w:tab/>
      </w:r>
      <w:r w:rsidRPr="000E4E7F">
        <w:tab/>
      </w:r>
    </w:p>
    <w:p w14:paraId="65F8183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PUSCH-ConfigDedicated-r13</w:t>
      </w:r>
      <w:r w:rsidRPr="000E4E7F">
        <w:tab/>
        <w:t>OPTIONAL,</w:t>
      </w:r>
      <w:r w:rsidRPr="000E4E7F">
        <w:tab/>
        <w:t>-- Cond PUSCH-SCell</w:t>
      </w:r>
    </w:p>
    <w:p w14:paraId="79C5D79C" w14:textId="77777777" w:rsidR="003324CC" w:rsidRPr="000E4E7F" w:rsidRDefault="003324CC" w:rsidP="003324CC">
      <w:pPr>
        <w:pStyle w:val="PL"/>
        <w:shd w:val="clear" w:color="auto" w:fill="E6E6E6"/>
      </w:pPr>
      <w:r w:rsidRPr="000E4E7F">
        <w:tab/>
      </w:r>
      <w:r w:rsidRPr="000E4E7F">
        <w:tab/>
      </w:r>
      <w:r w:rsidRPr="000E4E7F">
        <w:tab/>
      </w:r>
      <w:r w:rsidRPr="000E4E7F">
        <w:tab/>
        <w:t>uplinkPowerControlDedicated-r13</w:t>
      </w:r>
      <w:r w:rsidRPr="000E4E7F">
        <w:tab/>
      </w:r>
      <w:r w:rsidRPr="000E4E7F">
        <w:tab/>
      </w:r>
    </w:p>
    <w:p w14:paraId="35ED6F8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UplinkPowerControlDedicatedSCell-v1310</w:t>
      </w:r>
      <w:r w:rsidRPr="000E4E7F">
        <w:tab/>
        <w:t>OPTIONAL</w:t>
      </w:r>
      <w:r w:rsidRPr="000E4E7F">
        <w:tab/>
        <w:t>-- Need ON</w:t>
      </w:r>
    </w:p>
    <w:p w14:paraId="70DBC788" w14:textId="77777777" w:rsidR="003324CC" w:rsidRPr="000E4E7F" w:rsidRDefault="003324CC" w:rsidP="003324CC">
      <w:pPr>
        <w:pStyle w:val="PL"/>
        <w:shd w:val="clear" w:color="auto" w:fill="E6E6E6"/>
      </w:pPr>
      <w:r w:rsidRPr="000E4E7F">
        <w:tab/>
      </w:r>
      <w:r w:rsidRPr="000E4E7F">
        <w:tab/>
      </w:r>
      <w:r w:rsidRPr="000E4E7F">
        <w:tab/>
        <w:t>}</w:t>
      </w:r>
    </w:p>
    <w:p w14:paraId="3A82AF88"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294C973" w14:textId="77777777" w:rsidR="003324CC" w:rsidRPr="000E4E7F" w:rsidRDefault="003324CC" w:rsidP="003324CC">
      <w:pPr>
        <w:pStyle w:val="PL"/>
        <w:shd w:val="clear" w:color="auto" w:fill="E6E6E6"/>
      </w:pPr>
      <w:r w:rsidRPr="000E4E7F">
        <w:tab/>
      </w:r>
      <w:r w:rsidRPr="000E4E7F">
        <w:tab/>
        <w:t>crossCarrierSchedulingConfig-r13</w:t>
      </w:r>
    </w:p>
    <w:p w14:paraId="610120D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CrossCarrierSchedulingConfig-r13</w:t>
      </w:r>
      <w:r w:rsidRPr="000E4E7F">
        <w:tab/>
        <w:t>OPTIONAL,</w:t>
      </w:r>
      <w:r w:rsidRPr="000E4E7F">
        <w:tab/>
        <w:t>-- Cond Cross-Carrier-Config</w:t>
      </w:r>
    </w:p>
    <w:p w14:paraId="03558657" w14:textId="77777777" w:rsidR="003324CC" w:rsidRPr="000E4E7F" w:rsidRDefault="003324CC" w:rsidP="003324CC">
      <w:pPr>
        <w:pStyle w:val="PL"/>
        <w:shd w:val="clear" w:color="auto" w:fill="E6E6E6"/>
      </w:pPr>
      <w:r w:rsidRPr="000E4E7F">
        <w:tab/>
      </w:r>
      <w:r w:rsidRPr="000E4E7F">
        <w:tab/>
        <w:t>pdcch-ConfigSCell-r13</w:t>
      </w:r>
      <w:r w:rsidRPr="000E4E7F">
        <w:tab/>
      </w:r>
      <w:r w:rsidRPr="000E4E7F">
        <w:tab/>
      </w:r>
      <w:r w:rsidRPr="000E4E7F">
        <w:tab/>
      </w:r>
      <w:r w:rsidRPr="000E4E7F">
        <w:tab/>
        <w:t>PDCCH-ConfigSCell-r13</w:t>
      </w:r>
      <w:r w:rsidRPr="000E4E7F">
        <w:tab/>
      </w:r>
      <w:r w:rsidRPr="000E4E7F">
        <w:tab/>
        <w:t>OPTIONAL,</w:t>
      </w:r>
      <w:r w:rsidRPr="000E4E7F">
        <w:tab/>
      </w:r>
      <w:r w:rsidRPr="000E4E7F">
        <w:tab/>
        <w:t>-- Need ON</w:t>
      </w:r>
    </w:p>
    <w:p w14:paraId="030F6DDC" w14:textId="77777777" w:rsidR="003324CC" w:rsidRPr="000E4E7F" w:rsidRDefault="003324CC" w:rsidP="003324CC">
      <w:pPr>
        <w:pStyle w:val="PL"/>
        <w:shd w:val="clear" w:color="auto" w:fill="E6E6E6"/>
      </w:pPr>
      <w:r w:rsidRPr="000E4E7F">
        <w:tab/>
      </w:r>
      <w:r w:rsidRPr="000E4E7F">
        <w:tab/>
        <w:t>cqi-ReportConfig-v1310</w:t>
      </w:r>
      <w:r w:rsidRPr="000E4E7F">
        <w:tab/>
      </w:r>
      <w:r w:rsidRPr="000E4E7F">
        <w:tab/>
      </w:r>
      <w:r w:rsidRPr="000E4E7F">
        <w:tab/>
      </w:r>
      <w:r w:rsidRPr="000E4E7F">
        <w:tab/>
        <w:t>CQI-ReportConfig-v1310</w:t>
      </w:r>
      <w:r w:rsidRPr="000E4E7F">
        <w:tab/>
      </w:r>
      <w:r w:rsidRPr="000E4E7F">
        <w:tab/>
        <w:t>OPTIONAL,</w:t>
      </w:r>
      <w:r w:rsidRPr="000E4E7F">
        <w:tab/>
      </w:r>
      <w:r w:rsidRPr="000E4E7F">
        <w:tab/>
        <w:t>-- Need ON</w:t>
      </w:r>
    </w:p>
    <w:p w14:paraId="01F63185" w14:textId="77777777" w:rsidR="003324CC" w:rsidRPr="000E4E7F" w:rsidRDefault="003324CC" w:rsidP="003324CC">
      <w:pPr>
        <w:pStyle w:val="PL"/>
        <w:shd w:val="clear" w:color="auto" w:fill="E6E6E6"/>
      </w:pPr>
      <w:r w:rsidRPr="000E4E7F">
        <w:tab/>
      </w:r>
      <w:r w:rsidRPr="000E4E7F">
        <w:tab/>
        <w:t>pdsch-ConfigDedicated-v1310</w:t>
      </w:r>
      <w:r w:rsidRPr="000E4E7F">
        <w:tab/>
      </w:r>
      <w:r w:rsidRPr="000E4E7F">
        <w:tab/>
      </w:r>
      <w:r w:rsidRPr="000E4E7F">
        <w:tab/>
        <w:t>PDSCH-ConfigDedicated-v1310</w:t>
      </w:r>
      <w:r w:rsidRPr="000E4E7F">
        <w:tab/>
        <w:t>OPTIONAL,</w:t>
      </w:r>
      <w:r w:rsidRPr="000E4E7F">
        <w:tab/>
      </w:r>
      <w:r w:rsidRPr="000E4E7F">
        <w:tab/>
        <w:t>-- Need ON</w:t>
      </w:r>
    </w:p>
    <w:p w14:paraId="5CD66F51" w14:textId="77777777" w:rsidR="003324CC" w:rsidRPr="000E4E7F" w:rsidRDefault="003324CC" w:rsidP="003324CC">
      <w:pPr>
        <w:pStyle w:val="PL"/>
        <w:shd w:val="clear" w:color="auto" w:fill="E6E6E6"/>
      </w:pPr>
      <w:r w:rsidRPr="000E4E7F">
        <w:tab/>
      </w:r>
      <w:r w:rsidRPr="000E4E7F">
        <w:tab/>
        <w:t>soundingRS-UL-ConfigDedicated-v1310</w:t>
      </w:r>
    </w:p>
    <w:p w14:paraId="2979698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SoundingRS-UL-ConfigDedicated-v1310</w:t>
      </w:r>
      <w:r w:rsidRPr="000E4E7F">
        <w:tab/>
      </w:r>
      <w:r w:rsidRPr="000E4E7F">
        <w:tab/>
        <w:t>OPTIONAL,</w:t>
      </w:r>
      <w:r w:rsidRPr="000E4E7F">
        <w:tab/>
      </w:r>
      <w:r w:rsidRPr="000E4E7F">
        <w:tab/>
        <w:t>-- Need ON</w:t>
      </w:r>
    </w:p>
    <w:p w14:paraId="31D198CA" w14:textId="77777777" w:rsidR="003324CC" w:rsidRPr="000E4E7F" w:rsidRDefault="003324CC" w:rsidP="003324CC">
      <w:pPr>
        <w:pStyle w:val="PL"/>
        <w:shd w:val="clear" w:color="auto" w:fill="E6E6E6"/>
      </w:pPr>
      <w:r w:rsidRPr="000E4E7F">
        <w:tab/>
      </w:r>
      <w:r w:rsidRPr="000E4E7F">
        <w:tab/>
        <w:t>soundingRS-UL-ConfigDedicatedUpPTsExt-r13</w:t>
      </w:r>
    </w:p>
    <w:p w14:paraId="50DF3AD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SoundingRS-UL-ConfigDedicatedUpPTsExt-r13</w:t>
      </w:r>
      <w:r w:rsidRPr="000E4E7F">
        <w:tab/>
        <w:t>OPTIONAL,</w:t>
      </w:r>
      <w:r w:rsidRPr="000E4E7F">
        <w:tab/>
      </w:r>
      <w:r w:rsidRPr="000E4E7F">
        <w:tab/>
        <w:t>-- Need ON</w:t>
      </w:r>
    </w:p>
    <w:p w14:paraId="1EE08865" w14:textId="77777777" w:rsidR="003324CC" w:rsidRPr="000E4E7F" w:rsidRDefault="003324CC" w:rsidP="003324CC">
      <w:pPr>
        <w:pStyle w:val="PL"/>
        <w:shd w:val="clear" w:color="auto" w:fill="E6E6E6"/>
      </w:pPr>
      <w:r w:rsidRPr="000E4E7F">
        <w:tab/>
      </w:r>
      <w:r w:rsidRPr="000E4E7F">
        <w:tab/>
        <w:t>soundingRS-UL-ConfigDedicatedAperiodic-v1310</w:t>
      </w:r>
    </w:p>
    <w:p w14:paraId="26DD591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SoundingRS-UL-ConfigDedicatedAperiodic-v1310</w:t>
      </w:r>
      <w:r w:rsidRPr="000E4E7F">
        <w:tab/>
        <w:t>OPTIONAL,</w:t>
      </w:r>
      <w:r w:rsidRPr="000E4E7F">
        <w:tab/>
      </w:r>
      <w:r w:rsidRPr="000E4E7F">
        <w:tab/>
        <w:t>-- Need ON</w:t>
      </w:r>
    </w:p>
    <w:p w14:paraId="14AEBADE" w14:textId="77777777" w:rsidR="003324CC" w:rsidRPr="000E4E7F" w:rsidRDefault="003324CC" w:rsidP="003324CC">
      <w:pPr>
        <w:pStyle w:val="PL"/>
        <w:shd w:val="clear" w:color="auto" w:fill="E6E6E6"/>
      </w:pPr>
      <w:r w:rsidRPr="000E4E7F">
        <w:tab/>
      </w:r>
      <w:r w:rsidRPr="000E4E7F">
        <w:tab/>
        <w:t>soundingRS-UL-ConfigDedicatedAperiodicUpPTsExt-r13</w:t>
      </w:r>
    </w:p>
    <w:p w14:paraId="0E439A6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t>SoundingRS-UL-ConfigDedicatedAperiodicUpPTsExt-r13</w:t>
      </w:r>
      <w:r w:rsidRPr="000E4E7F">
        <w:tab/>
        <w:t>OPTIONAL,</w:t>
      </w:r>
      <w:r w:rsidRPr="000E4E7F">
        <w:tab/>
      </w:r>
      <w:r w:rsidRPr="000E4E7F">
        <w:tab/>
        <w:t>-- Need ON</w:t>
      </w:r>
    </w:p>
    <w:p w14:paraId="5286833B" w14:textId="77777777" w:rsidR="003324CC" w:rsidRPr="000E4E7F" w:rsidRDefault="003324CC" w:rsidP="003324CC">
      <w:pPr>
        <w:pStyle w:val="PL"/>
        <w:shd w:val="clear" w:color="auto" w:fill="E6E6E6"/>
      </w:pPr>
      <w:r w:rsidRPr="000E4E7F">
        <w:lastRenderedPageBreak/>
        <w:tab/>
      </w:r>
      <w:r w:rsidRPr="000E4E7F">
        <w:tab/>
        <w:t>csi-RS-Config-v1310</w:t>
      </w:r>
      <w:r w:rsidRPr="000E4E7F">
        <w:tab/>
      </w:r>
      <w:r w:rsidRPr="000E4E7F">
        <w:tab/>
      </w:r>
      <w:r w:rsidRPr="000E4E7F">
        <w:tab/>
      </w:r>
      <w:r w:rsidRPr="000E4E7F">
        <w:tab/>
      </w:r>
      <w:r w:rsidRPr="000E4E7F">
        <w:tab/>
        <w:t>CSI-RS-Config-v1310</w:t>
      </w:r>
      <w:r w:rsidRPr="000E4E7F">
        <w:tab/>
      </w:r>
      <w:r w:rsidRPr="000E4E7F">
        <w:tab/>
      </w:r>
      <w:r w:rsidRPr="000E4E7F">
        <w:tab/>
        <w:t>OPTIONAL,</w:t>
      </w:r>
      <w:r w:rsidRPr="000E4E7F">
        <w:tab/>
      </w:r>
      <w:r w:rsidRPr="000E4E7F">
        <w:tab/>
        <w:t>-- Need ON</w:t>
      </w:r>
    </w:p>
    <w:p w14:paraId="0D656247" w14:textId="77777777" w:rsidR="003324CC" w:rsidRPr="000E4E7F" w:rsidRDefault="003324CC" w:rsidP="003324CC">
      <w:pPr>
        <w:pStyle w:val="PL"/>
        <w:shd w:val="clear" w:color="auto" w:fill="E6E6E6"/>
      </w:pPr>
      <w:r w:rsidRPr="000E4E7F">
        <w:tab/>
      </w:r>
      <w:r w:rsidRPr="000E4E7F">
        <w:tab/>
        <w:t>laa-SCellConfiguration-r13</w:t>
      </w:r>
      <w:r w:rsidRPr="000E4E7F">
        <w:tab/>
      </w:r>
      <w:r w:rsidRPr="000E4E7F">
        <w:tab/>
      </w:r>
      <w:r w:rsidRPr="000E4E7F">
        <w:tab/>
        <w:t>LAA-SCellConfiguration-r13</w:t>
      </w:r>
      <w:r w:rsidRPr="000E4E7F">
        <w:tab/>
        <w:t>OPTIONAL,</w:t>
      </w:r>
      <w:r w:rsidRPr="000E4E7F">
        <w:tab/>
      </w:r>
      <w:r w:rsidRPr="000E4E7F">
        <w:tab/>
        <w:t>-- Need ON</w:t>
      </w:r>
    </w:p>
    <w:p w14:paraId="0577EA3B" w14:textId="77777777" w:rsidR="003324CC" w:rsidRPr="000E4E7F" w:rsidRDefault="003324CC" w:rsidP="003324CC">
      <w:pPr>
        <w:pStyle w:val="PL"/>
        <w:shd w:val="clear" w:color="auto" w:fill="E6E6E6"/>
      </w:pPr>
      <w:r w:rsidRPr="000E4E7F">
        <w:tab/>
      </w:r>
      <w:r w:rsidRPr="000E4E7F">
        <w:tab/>
        <w:t>csi-RS-ConfigNZPToAddModListExt-r13</w:t>
      </w:r>
      <w:r w:rsidRPr="000E4E7F">
        <w:tab/>
        <w:t>CSI-RS-ConfigNZPToAddModListExt-r13</w:t>
      </w:r>
      <w:r w:rsidRPr="000E4E7F">
        <w:tab/>
        <w:t>OPTIONAL,</w:t>
      </w:r>
      <w:r w:rsidRPr="000E4E7F">
        <w:tab/>
        <w:t>-- Need ON</w:t>
      </w:r>
    </w:p>
    <w:p w14:paraId="646181E5" w14:textId="77777777" w:rsidR="003324CC" w:rsidRPr="000E4E7F" w:rsidRDefault="003324CC" w:rsidP="003324CC">
      <w:pPr>
        <w:pStyle w:val="PL"/>
        <w:shd w:val="clear" w:color="auto" w:fill="E6E6E6"/>
      </w:pPr>
      <w:r w:rsidRPr="000E4E7F">
        <w:tab/>
      </w:r>
      <w:r w:rsidRPr="000E4E7F">
        <w:tab/>
        <w:t>csi-RS-ConfigNZPToReleaseListExt-r13</w:t>
      </w:r>
      <w:r w:rsidRPr="000E4E7F">
        <w:tab/>
        <w:t>CSI-RS-ConfigNZPToReleaseListExt-r13</w:t>
      </w:r>
      <w:r w:rsidRPr="000E4E7F">
        <w:tab/>
        <w:t>OPTIONAL</w:t>
      </w:r>
      <w:r w:rsidRPr="000E4E7F">
        <w:tab/>
        <w:t>-- Need ON</w:t>
      </w:r>
    </w:p>
    <w:p w14:paraId="0BC10B55" w14:textId="77777777" w:rsidR="003324CC" w:rsidRPr="000E4E7F" w:rsidRDefault="003324CC" w:rsidP="003324CC">
      <w:pPr>
        <w:pStyle w:val="PL"/>
        <w:shd w:val="clear" w:color="auto" w:fill="E6E6E6"/>
      </w:pPr>
      <w:r w:rsidRPr="000E4E7F">
        <w:tab/>
        <w:t>]],</w:t>
      </w:r>
    </w:p>
    <w:p w14:paraId="07DC66E4" w14:textId="77777777" w:rsidR="003324CC" w:rsidRPr="000E4E7F" w:rsidRDefault="003324CC" w:rsidP="003324CC">
      <w:pPr>
        <w:pStyle w:val="PL"/>
        <w:shd w:val="clear" w:color="auto" w:fill="E6E6E6"/>
      </w:pPr>
      <w:r w:rsidRPr="000E4E7F">
        <w:tab/>
        <w:t>[[</w:t>
      </w:r>
      <w:r w:rsidRPr="000E4E7F">
        <w:tab/>
        <w:t>cqi-ReportConfig-v1320</w:t>
      </w:r>
      <w:r w:rsidRPr="000E4E7F">
        <w:tab/>
      </w:r>
      <w:r w:rsidRPr="000E4E7F">
        <w:tab/>
      </w:r>
      <w:r w:rsidRPr="000E4E7F">
        <w:tab/>
      </w:r>
      <w:r w:rsidRPr="000E4E7F">
        <w:tab/>
        <w:t>CQI-ReportConfig-v1320</w:t>
      </w:r>
      <w:r w:rsidRPr="000E4E7F">
        <w:tab/>
        <w:t>OPTIONAL</w:t>
      </w:r>
      <w:r w:rsidRPr="000E4E7F">
        <w:tab/>
      </w:r>
      <w:r w:rsidRPr="000E4E7F">
        <w:tab/>
        <w:t>-- Need ON</w:t>
      </w:r>
    </w:p>
    <w:p w14:paraId="2D63F659" w14:textId="77777777" w:rsidR="003324CC" w:rsidRPr="000E4E7F" w:rsidRDefault="003324CC" w:rsidP="003324CC">
      <w:pPr>
        <w:pStyle w:val="PL"/>
        <w:shd w:val="clear" w:color="auto" w:fill="E6E6E6"/>
      </w:pPr>
      <w:r w:rsidRPr="000E4E7F">
        <w:tab/>
        <w:t>]],</w:t>
      </w:r>
    </w:p>
    <w:p w14:paraId="6EEE6CAD" w14:textId="77777777" w:rsidR="003324CC" w:rsidRPr="000E4E7F" w:rsidRDefault="003324CC" w:rsidP="003324CC">
      <w:pPr>
        <w:pStyle w:val="PL"/>
        <w:shd w:val="clear" w:color="auto" w:fill="E6E6E6"/>
      </w:pPr>
      <w:r w:rsidRPr="000E4E7F">
        <w:tab/>
        <w:t>[[</w:t>
      </w:r>
      <w:r w:rsidRPr="000E4E7F">
        <w:tab/>
        <w:t>laa-SCellConfiguration-v1430</w:t>
      </w:r>
      <w:r w:rsidRPr="000E4E7F">
        <w:tab/>
      </w:r>
      <w:r w:rsidRPr="000E4E7F">
        <w:tab/>
        <w:t>LAA-SCellConfiguration-v1430</w:t>
      </w:r>
    </w:p>
    <w:p w14:paraId="4BCC197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FF9C45E" w14:textId="77777777" w:rsidR="003324CC" w:rsidRPr="000E4E7F" w:rsidRDefault="003324CC" w:rsidP="003324CC">
      <w:pPr>
        <w:pStyle w:val="PL"/>
        <w:shd w:val="clear" w:color="auto" w:fill="E6E6E6"/>
      </w:pPr>
      <w:r w:rsidRPr="000E4E7F">
        <w:tab/>
      </w:r>
      <w:r w:rsidRPr="000E4E7F">
        <w:tab/>
        <w:t>typeB-SRS-TPC-PDCCH-Config-r14</w:t>
      </w:r>
      <w:r w:rsidRPr="000E4E7F">
        <w:tab/>
      </w:r>
      <w:r w:rsidRPr="000E4E7F">
        <w:tab/>
        <w:t>SRS-TPC-PDCCH-Config-r14</w:t>
      </w:r>
      <w:r w:rsidRPr="000E4E7F">
        <w:tab/>
        <w:t>OPTIONAL,</w:t>
      </w:r>
      <w:r w:rsidRPr="000E4E7F">
        <w:tab/>
        <w:t>-- Need ON</w:t>
      </w:r>
    </w:p>
    <w:p w14:paraId="5BEF37B1" w14:textId="77777777" w:rsidR="003324CC" w:rsidRPr="000E4E7F" w:rsidRDefault="003324CC" w:rsidP="003324CC">
      <w:pPr>
        <w:pStyle w:val="PL"/>
        <w:shd w:val="clear" w:color="auto" w:fill="E6E6E6"/>
      </w:pPr>
    </w:p>
    <w:p w14:paraId="033870B9" w14:textId="77777777" w:rsidR="003324CC" w:rsidRPr="000E4E7F" w:rsidRDefault="003324CC" w:rsidP="003324CC">
      <w:pPr>
        <w:pStyle w:val="PL"/>
        <w:shd w:val="clear" w:color="auto" w:fill="E6E6E6"/>
      </w:pPr>
      <w:r w:rsidRPr="000E4E7F">
        <w:tab/>
      </w:r>
      <w:r w:rsidRPr="000E4E7F">
        <w:tab/>
        <w:t>uplinkPUSCH-LessPowerControlDedicated-v1430</w:t>
      </w:r>
      <w:r w:rsidRPr="000E4E7F">
        <w:tab/>
      </w:r>
      <w:r w:rsidRPr="000E4E7F">
        <w:tab/>
        <w:t>UplinkPUSCH-LessPowerControlDedicated-v1430 OPTIONAL,</w:t>
      </w:r>
      <w:r w:rsidRPr="000E4E7F">
        <w:tab/>
      </w:r>
      <w:r w:rsidRPr="000E4E7F">
        <w:tab/>
        <w:t>-- Need ON</w:t>
      </w:r>
    </w:p>
    <w:p w14:paraId="27492082" w14:textId="77777777" w:rsidR="003324CC" w:rsidRPr="000E4E7F" w:rsidRDefault="003324CC" w:rsidP="003324CC">
      <w:pPr>
        <w:pStyle w:val="PL"/>
        <w:shd w:val="clear" w:color="auto" w:fill="E6E6E6"/>
      </w:pPr>
      <w:r w:rsidRPr="000E4E7F">
        <w:tab/>
      </w:r>
      <w:r w:rsidRPr="000E4E7F">
        <w:tab/>
        <w:t>soundingRS-UL-PeriodicConfigDedicatedList-r14</w:t>
      </w:r>
      <w:r w:rsidRPr="000E4E7F">
        <w:tab/>
      </w:r>
      <w:r w:rsidRPr="000E4E7F">
        <w:tab/>
      </w:r>
      <w:r w:rsidRPr="000E4E7F">
        <w:tab/>
      </w:r>
      <w:r w:rsidRPr="000E4E7F">
        <w:tab/>
      </w:r>
      <w:r w:rsidRPr="000E4E7F">
        <w:tab/>
        <w:t>SEQUENCE (SIZE (1..2)) OF SoundingRS-UL-ConfigDedicated</w:t>
      </w:r>
      <w:r w:rsidRPr="000E4E7F">
        <w:tab/>
      </w:r>
      <w:r w:rsidRPr="000E4E7F">
        <w:tab/>
      </w:r>
      <w:r w:rsidRPr="000E4E7F">
        <w:tab/>
      </w:r>
      <w:r w:rsidRPr="000E4E7F">
        <w:tab/>
      </w:r>
      <w:r w:rsidRPr="000E4E7F">
        <w:tab/>
      </w:r>
      <w:r w:rsidRPr="000E4E7F">
        <w:tab/>
        <w:t>OPTIONAL,</w:t>
      </w:r>
      <w:r w:rsidRPr="000E4E7F">
        <w:tab/>
      </w:r>
      <w:r w:rsidRPr="000E4E7F">
        <w:tab/>
        <w:t>-- Cond PeriodicSRS</w:t>
      </w:r>
    </w:p>
    <w:p w14:paraId="3B70D0A7" w14:textId="77777777" w:rsidR="003324CC" w:rsidRPr="000E4E7F" w:rsidRDefault="003324CC" w:rsidP="003324CC">
      <w:pPr>
        <w:pStyle w:val="PL"/>
        <w:shd w:val="clear" w:color="auto" w:fill="E6E6E6"/>
      </w:pPr>
      <w:r w:rsidRPr="000E4E7F">
        <w:tab/>
      </w:r>
      <w:r w:rsidRPr="000E4E7F">
        <w:tab/>
        <w:t>soundingRS-UL-PeriodicConfigDedicatedUpPTsExtList-r14</w:t>
      </w:r>
      <w:r w:rsidRPr="000E4E7F">
        <w:tab/>
      </w:r>
      <w:r w:rsidRPr="000E4E7F">
        <w:tab/>
      </w:r>
      <w:r w:rsidRPr="000E4E7F">
        <w:tab/>
      </w:r>
      <w:r w:rsidRPr="000E4E7F">
        <w:tab/>
      </w:r>
      <w:r w:rsidRPr="000E4E7F">
        <w:tab/>
        <w:t>SEQUENCE (SIZE (1..4)) OF SoundingRS-UL-ConfigDedicatedUpPTsExt-r13</w:t>
      </w:r>
      <w:r w:rsidRPr="000E4E7F">
        <w:tab/>
      </w:r>
      <w:r w:rsidRPr="000E4E7F">
        <w:tab/>
      </w:r>
      <w:r w:rsidRPr="000E4E7F">
        <w:tab/>
      </w:r>
      <w:r w:rsidRPr="000E4E7F">
        <w:tab/>
      </w:r>
      <w:r w:rsidRPr="000E4E7F">
        <w:tab/>
      </w:r>
      <w:r w:rsidRPr="000E4E7F">
        <w:tab/>
        <w:t>OPTIONAL,</w:t>
      </w:r>
      <w:r w:rsidRPr="000E4E7F">
        <w:tab/>
      </w:r>
      <w:r w:rsidRPr="000E4E7F">
        <w:tab/>
        <w:t>-- Cond PeriodicSRSExt</w:t>
      </w:r>
      <w:r w:rsidRPr="000E4E7F">
        <w:tab/>
      </w:r>
      <w:r w:rsidRPr="000E4E7F">
        <w:tab/>
      </w:r>
    </w:p>
    <w:p w14:paraId="720174B3" w14:textId="77777777" w:rsidR="003324CC" w:rsidRPr="000E4E7F" w:rsidRDefault="003324CC" w:rsidP="003324CC">
      <w:pPr>
        <w:pStyle w:val="PL"/>
        <w:shd w:val="clear" w:color="auto" w:fill="E6E6E6"/>
      </w:pPr>
      <w:r w:rsidRPr="000E4E7F">
        <w:tab/>
      </w:r>
      <w:r w:rsidRPr="000E4E7F">
        <w:tab/>
        <w:t>soundingRS-UL-AperiodicConfigDedicatedList-r14</w:t>
      </w:r>
      <w:r w:rsidRPr="000E4E7F">
        <w:tab/>
      </w:r>
      <w:r w:rsidRPr="000E4E7F">
        <w:tab/>
      </w:r>
      <w:r w:rsidRPr="000E4E7F">
        <w:tab/>
      </w:r>
      <w:r w:rsidRPr="000E4E7F">
        <w:tab/>
      </w:r>
      <w:r w:rsidRPr="000E4E7F">
        <w:tab/>
        <w:t>SEQUENCE (SIZE (1..2)) OF SoundingRS-AperiodicSet-r14</w:t>
      </w:r>
      <w:r w:rsidRPr="000E4E7F">
        <w:tab/>
      </w:r>
      <w:r w:rsidRPr="000E4E7F">
        <w:tab/>
      </w:r>
      <w:r w:rsidRPr="000E4E7F">
        <w:tab/>
      </w:r>
      <w:r w:rsidRPr="000E4E7F">
        <w:tab/>
      </w:r>
      <w:r w:rsidRPr="000E4E7F">
        <w:tab/>
      </w:r>
      <w:r w:rsidRPr="000E4E7F">
        <w:tab/>
        <w:t>OPTIONAL,</w:t>
      </w:r>
      <w:r w:rsidRPr="000E4E7F">
        <w:tab/>
      </w:r>
      <w:r w:rsidRPr="000E4E7F">
        <w:tab/>
        <w:t>-- Cond AperiodicSRS</w:t>
      </w:r>
    </w:p>
    <w:p w14:paraId="3CE6F5A8" w14:textId="77777777" w:rsidR="003324CC" w:rsidRPr="000E4E7F" w:rsidRDefault="003324CC" w:rsidP="003324CC">
      <w:pPr>
        <w:pStyle w:val="PL"/>
        <w:shd w:val="clear" w:color="auto" w:fill="E6E6E6"/>
      </w:pPr>
      <w:r w:rsidRPr="000E4E7F">
        <w:tab/>
      </w:r>
      <w:r w:rsidRPr="000E4E7F">
        <w:tab/>
        <w:t>soundingRS-UL-ConfigDedicatedApUpPTsExtList-r14</w:t>
      </w:r>
      <w:r w:rsidRPr="000E4E7F">
        <w:tab/>
      </w:r>
      <w:r w:rsidRPr="000E4E7F">
        <w:tab/>
      </w:r>
      <w:r w:rsidRPr="000E4E7F">
        <w:tab/>
      </w:r>
      <w:r w:rsidRPr="000E4E7F">
        <w:tab/>
      </w:r>
      <w:r w:rsidRPr="000E4E7F">
        <w:tab/>
        <w:t>SEQUENCE (SIZE (1..4)) OF SoundingRS-AperiodicSetUpPTsExt-r14</w:t>
      </w:r>
      <w:r w:rsidRPr="000E4E7F">
        <w:tab/>
      </w:r>
      <w:r w:rsidRPr="000E4E7F">
        <w:tab/>
      </w:r>
      <w:r w:rsidRPr="000E4E7F">
        <w:tab/>
        <w:t>OPTIONAL,</w:t>
      </w:r>
      <w:r w:rsidRPr="000E4E7F">
        <w:tab/>
      </w:r>
      <w:r w:rsidRPr="000E4E7F">
        <w:tab/>
        <w:t>-- Cond AperiodicSRSExt</w:t>
      </w:r>
    </w:p>
    <w:p w14:paraId="036B06FA" w14:textId="77777777" w:rsidR="003324CC" w:rsidRPr="000E4E7F" w:rsidRDefault="003324CC" w:rsidP="003324CC">
      <w:pPr>
        <w:pStyle w:val="PL"/>
        <w:shd w:val="clear" w:color="auto" w:fill="E6E6E6"/>
      </w:pPr>
      <w:r w:rsidRPr="000E4E7F">
        <w:tab/>
      </w:r>
      <w:r w:rsidRPr="000E4E7F">
        <w:tab/>
        <w:t>must-Config-r14</w:t>
      </w:r>
      <w:r w:rsidRPr="000E4E7F">
        <w:tab/>
      </w:r>
      <w:r w:rsidRPr="000E4E7F">
        <w:tab/>
      </w:r>
      <w:r w:rsidRPr="000E4E7F">
        <w:tab/>
      </w:r>
      <w:r w:rsidRPr="000E4E7F">
        <w:tab/>
      </w:r>
      <w:r w:rsidRPr="000E4E7F">
        <w:tab/>
      </w:r>
      <w:r w:rsidRPr="000E4E7F">
        <w:tab/>
        <w:t>CHOICE{</w:t>
      </w:r>
    </w:p>
    <w:p w14:paraId="3BF7493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8C1674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EA3D886" w14:textId="77777777" w:rsidR="003324CC" w:rsidRPr="000E4E7F" w:rsidRDefault="003324CC" w:rsidP="003324CC">
      <w:pPr>
        <w:pStyle w:val="PL"/>
        <w:shd w:val="clear" w:color="auto" w:fill="E6E6E6"/>
      </w:pPr>
      <w:r w:rsidRPr="000E4E7F">
        <w:tab/>
      </w:r>
      <w:r w:rsidRPr="000E4E7F">
        <w:tab/>
      </w:r>
      <w:r w:rsidRPr="000E4E7F">
        <w:tab/>
      </w:r>
      <w:r w:rsidRPr="000E4E7F">
        <w:tab/>
        <w:t>k-max-r14</w:t>
      </w:r>
      <w:r w:rsidRPr="000E4E7F">
        <w:tab/>
      </w:r>
      <w:r w:rsidRPr="000E4E7F">
        <w:tab/>
      </w:r>
      <w:r w:rsidRPr="000E4E7F">
        <w:tab/>
      </w:r>
      <w:r w:rsidRPr="000E4E7F">
        <w:tab/>
      </w:r>
      <w:r w:rsidRPr="000E4E7F">
        <w:tab/>
      </w:r>
      <w:r w:rsidRPr="000E4E7F">
        <w:tab/>
        <w:t>ENUMERATED {l1, l3},</w:t>
      </w:r>
    </w:p>
    <w:p w14:paraId="7EB65C53" w14:textId="77777777" w:rsidR="003324CC" w:rsidRPr="000E4E7F" w:rsidRDefault="003324CC" w:rsidP="003324CC">
      <w:pPr>
        <w:pStyle w:val="PL"/>
        <w:shd w:val="clear" w:color="auto" w:fill="E6E6E6"/>
      </w:pPr>
      <w:r w:rsidRPr="000E4E7F">
        <w:tab/>
      </w:r>
      <w:r w:rsidRPr="000E4E7F">
        <w:tab/>
      </w:r>
      <w:r w:rsidRPr="000E4E7F">
        <w:tab/>
      </w:r>
      <w:r w:rsidRPr="000E4E7F">
        <w:tab/>
        <w:t>p-a-must-r14</w:t>
      </w:r>
      <w:r w:rsidRPr="000E4E7F">
        <w:tab/>
      </w:r>
      <w:r w:rsidRPr="000E4E7F">
        <w:tab/>
      </w:r>
      <w:r w:rsidRPr="000E4E7F">
        <w:tab/>
      </w:r>
      <w:r w:rsidRPr="000E4E7F">
        <w:tab/>
      </w:r>
      <w:r w:rsidRPr="000E4E7F">
        <w:tab/>
        <w:t>ENUMERATED {</w:t>
      </w:r>
    </w:p>
    <w:p w14:paraId="3500DF94"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7D8DFB5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r w:rsidRPr="000E4E7F">
        <w:tab/>
        <w:t>OPTIONAL</w:t>
      </w:r>
      <w:r w:rsidRPr="000E4E7F">
        <w:tab/>
      </w:r>
      <w:r w:rsidRPr="000E4E7F">
        <w:tab/>
        <w:t>-- Need ON</w:t>
      </w:r>
    </w:p>
    <w:p w14:paraId="4AEF485D" w14:textId="77777777" w:rsidR="003324CC" w:rsidRPr="000E4E7F" w:rsidRDefault="003324CC" w:rsidP="003324CC">
      <w:pPr>
        <w:pStyle w:val="PL"/>
        <w:shd w:val="clear" w:color="auto" w:fill="E6E6E6"/>
      </w:pPr>
      <w:r w:rsidRPr="000E4E7F">
        <w:tab/>
      </w:r>
      <w:r w:rsidRPr="000E4E7F">
        <w:tab/>
      </w:r>
      <w:r w:rsidRPr="000E4E7F">
        <w:tab/>
        <w:t>}</w:t>
      </w:r>
    </w:p>
    <w:p w14:paraId="58B7EE07"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23335F02" w14:textId="77777777" w:rsidR="003324CC" w:rsidRPr="000E4E7F" w:rsidRDefault="003324CC" w:rsidP="003324CC">
      <w:pPr>
        <w:pStyle w:val="PL"/>
        <w:shd w:val="clear" w:color="auto" w:fill="E6E6E6"/>
      </w:pPr>
      <w:r w:rsidRPr="000E4E7F">
        <w:tab/>
      </w:r>
      <w:r w:rsidRPr="000E4E7F">
        <w:tab/>
        <w:t>pusch-ConfigDedicated-v1430</w:t>
      </w:r>
      <w:r w:rsidRPr="000E4E7F">
        <w:tab/>
      </w:r>
      <w:r w:rsidRPr="000E4E7F">
        <w:tab/>
      </w:r>
      <w:r w:rsidRPr="000E4E7F">
        <w:tab/>
        <w:t>PUSCH-ConfigDedicatedSCell-v1430</w:t>
      </w:r>
      <w:r w:rsidRPr="000E4E7F">
        <w:tab/>
        <w:t>OPTIONAL,</w:t>
      </w:r>
      <w:r w:rsidRPr="000E4E7F">
        <w:tab/>
        <w:t>-- Need ON</w:t>
      </w:r>
    </w:p>
    <w:p w14:paraId="04D088C0" w14:textId="77777777" w:rsidR="003324CC" w:rsidRPr="000E4E7F" w:rsidRDefault="003324CC" w:rsidP="003324CC">
      <w:pPr>
        <w:pStyle w:val="PL"/>
        <w:shd w:val="clear" w:color="auto" w:fill="E6E6E6"/>
      </w:pPr>
      <w:r w:rsidRPr="000E4E7F">
        <w:tab/>
      </w:r>
      <w:r w:rsidRPr="000E4E7F">
        <w:tab/>
        <w:t>csi-RS-Config-v1430</w:t>
      </w:r>
      <w:r w:rsidRPr="000E4E7F">
        <w:tab/>
      </w:r>
      <w:r w:rsidRPr="000E4E7F">
        <w:tab/>
      </w:r>
      <w:r w:rsidRPr="000E4E7F">
        <w:tab/>
      </w:r>
      <w:r w:rsidRPr="000E4E7F">
        <w:tab/>
      </w:r>
      <w:r w:rsidRPr="000E4E7F">
        <w:tab/>
      </w:r>
      <w:r w:rsidRPr="000E4E7F">
        <w:tab/>
        <w:t>CSI-RS-Config-v1430</w:t>
      </w:r>
      <w:r w:rsidRPr="000E4E7F">
        <w:tab/>
      </w:r>
      <w:r w:rsidRPr="000E4E7F">
        <w:tab/>
      </w:r>
      <w:r w:rsidRPr="000E4E7F">
        <w:tab/>
        <w:t>OPTIONAL,</w:t>
      </w:r>
      <w:r w:rsidRPr="000E4E7F">
        <w:tab/>
        <w:t>-- Need ON</w:t>
      </w:r>
    </w:p>
    <w:p w14:paraId="4F1AE9FE" w14:textId="77777777" w:rsidR="003324CC" w:rsidRPr="000E4E7F" w:rsidRDefault="003324CC" w:rsidP="003324CC">
      <w:pPr>
        <w:pStyle w:val="PL"/>
        <w:shd w:val="clear" w:color="auto" w:fill="E6E6E6"/>
      </w:pPr>
      <w:r w:rsidRPr="000E4E7F">
        <w:tab/>
      </w:r>
      <w:r w:rsidRPr="000E4E7F">
        <w:tab/>
        <w:t>csi-RS-ConfigZP-ApList-r14</w:t>
      </w:r>
      <w:r w:rsidRPr="000E4E7F">
        <w:tab/>
      </w:r>
      <w:r w:rsidRPr="000E4E7F">
        <w:tab/>
      </w:r>
      <w:r w:rsidRPr="000E4E7F">
        <w:tab/>
      </w:r>
      <w:r w:rsidRPr="000E4E7F">
        <w:tab/>
        <w:t>CSI-RS-ConfigZP-ApList-r14</w:t>
      </w:r>
      <w:r w:rsidRPr="000E4E7F">
        <w:tab/>
      </w:r>
      <w:r w:rsidRPr="000E4E7F">
        <w:tab/>
        <w:t>OPTIONAL,</w:t>
      </w:r>
      <w:r w:rsidRPr="000E4E7F">
        <w:tab/>
        <w:t>-- Need ON</w:t>
      </w:r>
    </w:p>
    <w:p w14:paraId="568F909C" w14:textId="77777777" w:rsidR="003324CC" w:rsidRPr="000E4E7F" w:rsidRDefault="003324CC" w:rsidP="003324CC">
      <w:pPr>
        <w:pStyle w:val="PL"/>
        <w:shd w:val="clear" w:color="auto" w:fill="E6E6E6"/>
      </w:pPr>
      <w:r w:rsidRPr="000E4E7F">
        <w:tab/>
      </w:r>
      <w:r w:rsidRPr="000E4E7F">
        <w:tab/>
        <w:t>cqi-ReportConfig-v1430</w:t>
      </w:r>
      <w:r w:rsidRPr="000E4E7F">
        <w:tab/>
      </w:r>
      <w:r w:rsidRPr="000E4E7F">
        <w:tab/>
      </w:r>
      <w:r w:rsidRPr="000E4E7F">
        <w:tab/>
      </w:r>
      <w:r w:rsidRPr="000E4E7F">
        <w:tab/>
      </w:r>
      <w:r w:rsidRPr="000E4E7F">
        <w:tab/>
        <w:t>CQI-ReportConfig-v1430</w:t>
      </w:r>
      <w:r w:rsidRPr="000E4E7F">
        <w:tab/>
        <w:t>OPTIONAL,</w:t>
      </w:r>
      <w:r w:rsidRPr="000E4E7F">
        <w:tab/>
        <w:t>-- Need ON</w:t>
      </w:r>
    </w:p>
    <w:p w14:paraId="5CAB9A9E" w14:textId="77777777" w:rsidR="003324CC" w:rsidRPr="000E4E7F" w:rsidRDefault="003324CC" w:rsidP="003324CC">
      <w:pPr>
        <w:pStyle w:val="PL"/>
        <w:shd w:val="clear" w:color="auto" w:fill="E6E6E6"/>
        <w:rPr>
          <w:rFonts w:eastAsia="SimSun"/>
        </w:rPr>
      </w:pPr>
      <w:r w:rsidRPr="000E4E7F">
        <w:tab/>
      </w:r>
      <w:r w:rsidRPr="000E4E7F">
        <w:tab/>
        <w:t>semiOpenLoop-r14</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w:t>
      </w:r>
      <w:r w:rsidRPr="000E4E7F">
        <w:rPr>
          <w:rFonts w:eastAsia="SimSun"/>
        </w:rPr>
        <w:t>- Need ON</w:t>
      </w:r>
    </w:p>
    <w:p w14:paraId="3E579975" w14:textId="77777777" w:rsidR="003324CC" w:rsidRPr="000E4E7F" w:rsidRDefault="003324CC" w:rsidP="003324CC">
      <w:pPr>
        <w:pStyle w:val="PL"/>
        <w:shd w:val="clear" w:color="auto" w:fill="E6E6E6"/>
      </w:pPr>
      <w:r w:rsidRPr="000E4E7F">
        <w:rPr>
          <w:rFonts w:eastAsia="SimSun"/>
        </w:rPr>
        <w:tab/>
      </w:r>
      <w:r w:rsidRPr="000E4E7F">
        <w:rPr>
          <w:rFonts w:eastAsia="SimSun"/>
        </w:rPr>
        <w:tab/>
        <w:t>pdsch-ConfigDedicatedSCell-v1430</w:t>
      </w:r>
      <w:r w:rsidRPr="000E4E7F">
        <w:rPr>
          <w:rFonts w:eastAsia="SimSun"/>
        </w:rPr>
        <w:tab/>
      </w:r>
      <w:r w:rsidRPr="000E4E7F">
        <w:rPr>
          <w:rFonts w:eastAsia="SimSun"/>
        </w:rPr>
        <w:tab/>
        <w:t>PDSCH-ConfigDedicatedSCell-v1430</w:t>
      </w:r>
      <w:r w:rsidRPr="000E4E7F">
        <w:rPr>
          <w:rFonts w:eastAsia="SimSun"/>
        </w:rPr>
        <w:tab/>
      </w:r>
      <w:r w:rsidRPr="000E4E7F">
        <w:rPr>
          <w:rFonts w:eastAsia="SimSun"/>
        </w:rPr>
        <w:tab/>
        <w:t>OPTIONAL</w:t>
      </w:r>
      <w:r w:rsidRPr="000E4E7F">
        <w:rPr>
          <w:rFonts w:eastAsia="SimSun"/>
        </w:rPr>
        <w:tab/>
      </w:r>
      <w:r w:rsidRPr="000E4E7F">
        <w:rPr>
          <w:rFonts w:eastAsia="SimSun"/>
        </w:rPr>
        <w:tab/>
        <w:t>-- Need ON</w:t>
      </w:r>
    </w:p>
    <w:p w14:paraId="41A6F339" w14:textId="77777777" w:rsidR="003324CC" w:rsidRPr="000E4E7F" w:rsidRDefault="003324CC" w:rsidP="003324CC">
      <w:pPr>
        <w:pStyle w:val="PL"/>
        <w:shd w:val="clear" w:color="auto" w:fill="E6E6E6"/>
      </w:pPr>
      <w:r w:rsidRPr="000E4E7F">
        <w:tab/>
        <w:t>]],</w:t>
      </w:r>
    </w:p>
    <w:p w14:paraId="3CCDA3C1" w14:textId="77777777" w:rsidR="003324CC" w:rsidRPr="000E4E7F" w:rsidRDefault="003324CC" w:rsidP="003324CC">
      <w:pPr>
        <w:pStyle w:val="PL"/>
        <w:shd w:val="clear" w:color="auto" w:fill="E6E6E6"/>
      </w:pPr>
      <w:r w:rsidRPr="000E4E7F">
        <w:tab/>
        <w:t>[[</w:t>
      </w:r>
      <w:r w:rsidRPr="000E4E7F">
        <w:tab/>
        <w:t>csi-RS-Config-v1480</w:t>
      </w:r>
      <w:r w:rsidRPr="000E4E7F">
        <w:tab/>
      </w:r>
      <w:r w:rsidRPr="000E4E7F">
        <w:tab/>
      </w:r>
      <w:r w:rsidRPr="000E4E7F">
        <w:tab/>
      </w:r>
      <w:r w:rsidRPr="000E4E7F">
        <w:tab/>
      </w:r>
      <w:r w:rsidRPr="000E4E7F">
        <w:tab/>
        <w:t>CSI-RS-Config-v1480</w:t>
      </w:r>
      <w:r w:rsidRPr="000E4E7F">
        <w:tab/>
      </w:r>
      <w:r w:rsidRPr="000E4E7F">
        <w:tab/>
      </w:r>
      <w:r w:rsidRPr="000E4E7F">
        <w:tab/>
      </w:r>
      <w:r w:rsidRPr="000E4E7F">
        <w:tab/>
        <w:t>OPTIONAL</w:t>
      </w:r>
      <w:r w:rsidRPr="000E4E7F">
        <w:tab/>
        <w:t>-- Need ON</w:t>
      </w:r>
    </w:p>
    <w:p w14:paraId="380FF8FB" w14:textId="77777777" w:rsidR="003324CC" w:rsidRPr="000E4E7F" w:rsidRDefault="003324CC" w:rsidP="003324CC">
      <w:pPr>
        <w:pStyle w:val="PL"/>
        <w:shd w:val="clear" w:color="auto" w:fill="E6E6E6"/>
      </w:pPr>
      <w:r w:rsidRPr="000E4E7F">
        <w:tab/>
        <w:t>]],</w:t>
      </w:r>
    </w:p>
    <w:p w14:paraId="57CF952A" w14:textId="77777777" w:rsidR="003324CC" w:rsidRPr="000E4E7F" w:rsidRDefault="003324CC" w:rsidP="003324CC">
      <w:pPr>
        <w:pStyle w:val="PL"/>
        <w:shd w:val="clear" w:color="auto" w:fill="E6E6E6"/>
      </w:pPr>
      <w:r w:rsidRPr="000E4E7F">
        <w:tab/>
        <w:t>[[</w:t>
      </w:r>
      <w:r w:rsidRPr="000E4E7F">
        <w:tab/>
        <w:t>physicalConfigDedicatedSTTI-r15</w:t>
      </w:r>
      <w:r w:rsidRPr="000E4E7F">
        <w:tab/>
      </w:r>
      <w:r w:rsidRPr="000E4E7F">
        <w:tab/>
        <w:t>PhysicalConfigDedicatedSTTI-r15</w:t>
      </w:r>
      <w:r w:rsidRPr="000E4E7F">
        <w:tab/>
        <w:t>OPTIONAL,</w:t>
      </w:r>
      <w:r w:rsidRPr="000E4E7F">
        <w:tab/>
        <w:t>-- Need ON</w:t>
      </w:r>
    </w:p>
    <w:p w14:paraId="519A603F" w14:textId="77777777" w:rsidR="003324CC" w:rsidRPr="000E4E7F" w:rsidRDefault="003324CC" w:rsidP="003324CC">
      <w:pPr>
        <w:pStyle w:val="PL"/>
        <w:shd w:val="clear" w:color="auto" w:fill="E6E6E6"/>
      </w:pPr>
      <w:r w:rsidRPr="000E4E7F">
        <w:tab/>
      </w:r>
      <w:r w:rsidRPr="000E4E7F">
        <w:tab/>
        <w:t>pdsch-ConfigDedicated-v1530</w:t>
      </w:r>
      <w:r w:rsidRPr="000E4E7F">
        <w:tab/>
      </w:r>
      <w:r w:rsidRPr="000E4E7F">
        <w:tab/>
      </w:r>
      <w:r w:rsidRPr="000E4E7F">
        <w:tab/>
        <w:t>PDSCH-ConfigDedicated-v1530</w:t>
      </w:r>
      <w:r w:rsidRPr="000E4E7F">
        <w:tab/>
      </w:r>
      <w:r w:rsidRPr="000E4E7F">
        <w:tab/>
        <w:t>OPTIONAL,</w:t>
      </w:r>
      <w:r w:rsidRPr="000E4E7F">
        <w:tab/>
        <w:t>-- Need ON</w:t>
      </w:r>
    </w:p>
    <w:p w14:paraId="2A6B319F" w14:textId="77777777" w:rsidR="003324CC" w:rsidRPr="000E4E7F" w:rsidRDefault="003324CC" w:rsidP="003324CC">
      <w:pPr>
        <w:pStyle w:val="PL"/>
        <w:shd w:val="clear" w:color="auto" w:fill="E6E6E6"/>
      </w:pPr>
      <w:r w:rsidRPr="000E4E7F">
        <w:tab/>
      </w:r>
      <w:r w:rsidRPr="000E4E7F">
        <w:tab/>
        <w:t>dummy</w:t>
      </w:r>
      <w:r w:rsidRPr="000E4E7F">
        <w:tab/>
      </w:r>
      <w:r w:rsidRPr="000E4E7F">
        <w:tab/>
      </w:r>
      <w:r w:rsidRPr="000E4E7F">
        <w:tab/>
      </w:r>
      <w:r w:rsidRPr="000E4E7F">
        <w:tab/>
      </w:r>
      <w:r w:rsidRPr="000E4E7F">
        <w:tab/>
      </w:r>
      <w:r w:rsidRPr="000E4E7F">
        <w:tab/>
      </w:r>
      <w:r w:rsidRPr="000E4E7F">
        <w:tab/>
      </w:r>
      <w:r w:rsidRPr="000E4E7F">
        <w:tab/>
        <w:t>CQI-ReportConfig-v1530</w:t>
      </w:r>
      <w:r w:rsidRPr="000E4E7F">
        <w:tab/>
      </w:r>
      <w:r w:rsidRPr="000E4E7F">
        <w:tab/>
      </w:r>
      <w:r w:rsidRPr="000E4E7F">
        <w:tab/>
        <w:t>OPTIONAL,</w:t>
      </w:r>
      <w:r w:rsidRPr="000E4E7F">
        <w:tab/>
        <w:t>-- Need ON</w:t>
      </w:r>
    </w:p>
    <w:p w14:paraId="6D5B6757" w14:textId="77777777" w:rsidR="003324CC" w:rsidRPr="000E4E7F" w:rsidRDefault="003324CC" w:rsidP="003324CC">
      <w:pPr>
        <w:pStyle w:val="PL"/>
        <w:shd w:val="clear" w:color="auto" w:fill="E6E6E6"/>
      </w:pPr>
      <w:r w:rsidRPr="000E4E7F">
        <w:tab/>
      </w:r>
      <w:r w:rsidRPr="000E4E7F">
        <w:tab/>
        <w:t>cqi-ReportConfigSCell-r15</w:t>
      </w:r>
      <w:r w:rsidRPr="000E4E7F">
        <w:tab/>
      </w:r>
      <w:r w:rsidRPr="000E4E7F">
        <w:tab/>
      </w:r>
      <w:r w:rsidRPr="000E4E7F">
        <w:tab/>
        <w:t>CQI-ReportConfigSCell-r15</w:t>
      </w:r>
      <w:r w:rsidRPr="000E4E7F">
        <w:tab/>
      </w:r>
      <w:r w:rsidRPr="000E4E7F">
        <w:tab/>
        <w:t>OPTIONAL,</w:t>
      </w:r>
      <w:r w:rsidRPr="000E4E7F">
        <w:tab/>
        <w:t>-- Need ON</w:t>
      </w:r>
    </w:p>
    <w:p w14:paraId="669878DA" w14:textId="77777777" w:rsidR="003324CC" w:rsidRPr="000E4E7F" w:rsidRDefault="003324CC" w:rsidP="003324CC">
      <w:pPr>
        <w:pStyle w:val="PL"/>
        <w:shd w:val="clear" w:color="auto" w:fill="E6E6E6"/>
      </w:pPr>
      <w:r w:rsidRPr="000E4E7F">
        <w:tab/>
      </w:r>
      <w:r w:rsidRPr="000E4E7F">
        <w:tab/>
        <w:t>cqi-ShortConfigSCell-r15</w:t>
      </w:r>
      <w:r w:rsidRPr="000E4E7F">
        <w:tab/>
      </w:r>
      <w:r w:rsidRPr="000E4E7F">
        <w:tab/>
      </w:r>
      <w:r w:rsidRPr="000E4E7F">
        <w:tab/>
        <w:t>CQI-ShortConfigSCell-r15</w:t>
      </w:r>
      <w:r w:rsidRPr="000E4E7F">
        <w:tab/>
      </w:r>
      <w:r w:rsidRPr="000E4E7F">
        <w:tab/>
        <w:t>OPTIONAL,</w:t>
      </w:r>
      <w:r w:rsidRPr="000E4E7F">
        <w:tab/>
        <w:t>-- Need ON</w:t>
      </w:r>
    </w:p>
    <w:p w14:paraId="026133F7" w14:textId="77777777" w:rsidR="003324CC" w:rsidRPr="000E4E7F" w:rsidRDefault="003324CC" w:rsidP="003324CC">
      <w:pPr>
        <w:pStyle w:val="PL"/>
        <w:shd w:val="clear" w:color="auto" w:fill="E6E6E6"/>
      </w:pPr>
      <w:r w:rsidRPr="000E4E7F">
        <w:tab/>
      </w:r>
      <w:r w:rsidRPr="000E4E7F">
        <w:tab/>
        <w:t>csi-RS-Config-v1530</w:t>
      </w:r>
      <w:r w:rsidRPr="000E4E7F">
        <w:tab/>
      </w:r>
      <w:r w:rsidRPr="000E4E7F">
        <w:tab/>
      </w:r>
      <w:r w:rsidRPr="000E4E7F">
        <w:tab/>
      </w:r>
      <w:r w:rsidRPr="000E4E7F">
        <w:tab/>
      </w:r>
      <w:r w:rsidRPr="000E4E7F">
        <w:tab/>
        <w:t>CSI-RS-Config-v1530</w:t>
      </w:r>
      <w:r w:rsidRPr="000E4E7F">
        <w:tab/>
      </w:r>
      <w:r w:rsidRPr="000E4E7F">
        <w:tab/>
      </w:r>
      <w:r w:rsidRPr="000E4E7F">
        <w:tab/>
      </w:r>
      <w:r w:rsidRPr="000E4E7F">
        <w:tab/>
        <w:t>OPTIONAL,</w:t>
      </w:r>
      <w:r w:rsidRPr="000E4E7F">
        <w:tab/>
        <w:t>-- Need ON</w:t>
      </w:r>
    </w:p>
    <w:p w14:paraId="66134C5E" w14:textId="77777777" w:rsidR="003324CC" w:rsidRPr="000E4E7F" w:rsidRDefault="003324CC" w:rsidP="003324CC">
      <w:pPr>
        <w:pStyle w:val="PL"/>
        <w:shd w:val="clear" w:color="auto" w:fill="E6E6E6"/>
      </w:pPr>
      <w:r w:rsidRPr="000E4E7F">
        <w:tab/>
        <w:t>uplinkPowerControlDedicatedSCell-v1530</w:t>
      </w:r>
    </w:p>
    <w:p w14:paraId="0D65907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UplinkPowerControlDedicated-v1530</w:t>
      </w:r>
      <w:r w:rsidRPr="000E4E7F">
        <w:tab/>
        <w:t>OPTIONAL,</w:t>
      </w:r>
      <w:r w:rsidRPr="000E4E7F">
        <w:tab/>
      </w:r>
      <w:r w:rsidRPr="000E4E7F">
        <w:tab/>
        <w:t>-- Need ON</w:t>
      </w:r>
    </w:p>
    <w:p w14:paraId="0C64C9D4" w14:textId="77777777" w:rsidR="003324CC" w:rsidRPr="000E4E7F" w:rsidRDefault="003324CC" w:rsidP="003324CC">
      <w:pPr>
        <w:pStyle w:val="PL"/>
        <w:shd w:val="clear" w:color="auto" w:fill="E6E6E6"/>
      </w:pPr>
      <w:r w:rsidRPr="000E4E7F">
        <w:tab/>
      </w:r>
      <w:r w:rsidRPr="000E4E7F">
        <w:tab/>
        <w:t>laa-SCellConfiguration-v1530</w:t>
      </w:r>
      <w:r w:rsidRPr="000E4E7F">
        <w:tab/>
      </w:r>
      <w:r w:rsidRPr="000E4E7F">
        <w:tab/>
        <w:t>LAA-SCellConfiguration-v1530</w:t>
      </w:r>
      <w:r w:rsidRPr="000E4E7F">
        <w:tab/>
        <w:t>OPTIONAL,</w:t>
      </w:r>
      <w:r w:rsidRPr="000E4E7F">
        <w:tab/>
        <w:t>-- Need ON</w:t>
      </w:r>
    </w:p>
    <w:p w14:paraId="119F8942" w14:textId="77777777" w:rsidR="003324CC" w:rsidRPr="000E4E7F" w:rsidRDefault="003324CC" w:rsidP="003324CC">
      <w:pPr>
        <w:pStyle w:val="PL"/>
        <w:shd w:val="clear" w:color="auto" w:fill="E6E6E6"/>
      </w:pPr>
      <w:r w:rsidRPr="000E4E7F">
        <w:tab/>
      </w:r>
      <w:r w:rsidRPr="000E4E7F">
        <w:tab/>
        <w:t>pusch-ConfigDedicated-v1530</w:t>
      </w:r>
      <w:r w:rsidRPr="000E4E7F">
        <w:tab/>
      </w:r>
      <w:r w:rsidRPr="000E4E7F">
        <w:tab/>
      </w:r>
      <w:r w:rsidRPr="000E4E7F">
        <w:tab/>
        <w:t>PUSCH-ConfigDedicatedScell-v1530</w:t>
      </w:r>
      <w:r w:rsidRPr="000E4E7F">
        <w:tab/>
        <w:t>OPTIONAL,</w:t>
      </w:r>
      <w:r w:rsidRPr="000E4E7F">
        <w:tab/>
        <w:t>-- Cond AUL</w:t>
      </w:r>
    </w:p>
    <w:p w14:paraId="30616824" w14:textId="77777777" w:rsidR="003324CC" w:rsidRPr="000E4E7F" w:rsidRDefault="003324CC" w:rsidP="003324CC">
      <w:pPr>
        <w:pStyle w:val="PL"/>
        <w:shd w:val="clear" w:color="auto" w:fill="E6E6E6"/>
      </w:pPr>
      <w:r w:rsidRPr="000E4E7F">
        <w:tab/>
      </w:r>
      <w:r w:rsidRPr="000E4E7F">
        <w:tab/>
        <w:t>semiStaticCFI-Config-r15</w:t>
      </w:r>
      <w:r w:rsidRPr="000E4E7F">
        <w:tab/>
      </w:r>
      <w:r w:rsidRPr="000E4E7F">
        <w:tab/>
        <w:t>CHOICE{</w:t>
      </w:r>
    </w:p>
    <w:p w14:paraId="23E50BA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4FC4EE6"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CHOICE{</w:t>
      </w:r>
    </w:p>
    <w:p w14:paraId="7E6B897E" w14:textId="77777777" w:rsidR="003324CC" w:rsidRPr="000E4E7F" w:rsidRDefault="003324CC" w:rsidP="003324CC">
      <w:pPr>
        <w:pStyle w:val="PL"/>
        <w:shd w:val="clear" w:color="auto" w:fill="E6E6E6"/>
      </w:pPr>
      <w:r w:rsidRPr="000E4E7F">
        <w:tab/>
      </w:r>
      <w:r w:rsidRPr="000E4E7F">
        <w:tab/>
      </w:r>
      <w:r w:rsidRPr="000E4E7F">
        <w:tab/>
      </w:r>
      <w:r w:rsidRPr="000E4E7F">
        <w:tab/>
        <w:t>cfi-Config-r15</w:t>
      </w:r>
      <w:r w:rsidRPr="000E4E7F">
        <w:tab/>
      </w:r>
      <w:r w:rsidRPr="000E4E7F">
        <w:tab/>
      </w:r>
      <w:r w:rsidRPr="000E4E7F">
        <w:tab/>
      </w:r>
      <w:r w:rsidRPr="000E4E7F">
        <w:tab/>
      </w:r>
      <w:r w:rsidRPr="000E4E7F">
        <w:tab/>
        <w:t>CFI-Config-r15,</w:t>
      </w:r>
    </w:p>
    <w:p w14:paraId="7E86B2F6" w14:textId="77777777" w:rsidR="003324CC" w:rsidRPr="000E4E7F" w:rsidRDefault="003324CC" w:rsidP="003324CC">
      <w:pPr>
        <w:pStyle w:val="PL"/>
        <w:shd w:val="clear" w:color="auto" w:fill="E6E6E6"/>
      </w:pPr>
      <w:r w:rsidRPr="000E4E7F">
        <w:tab/>
      </w:r>
      <w:r w:rsidRPr="000E4E7F">
        <w:tab/>
      </w:r>
      <w:r w:rsidRPr="000E4E7F">
        <w:tab/>
      </w:r>
      <w:r w:rsidRPr="000E4E7F">
        <w:tab/>
        <w:t>cfi-PatternConfig-r15</w:t>
      </w:r>
      <w:r w:rsidRPr="000E4E7F">
        <w:tab/>
      </w:r>
      <w:r w:rsidRPr="000E4E7F">
        <w:tab/>
      </w:r>
      <w:r w:rsidRPr="000E4E7F">
        <w:tab/>
        <w:t>CFI-PatternConfig-r15</w:t>
      </w:r>
    </w:p>
    <w:p w14:paraId="108C81E1" w14:textId="77777777" w:rsidR="003324CC" w:rsidRPr="000E4E7F" w:rsidRDefault="003324CC" w:rsidP="003324CC">
      <w:pPr>
        <w:pStyle w:val="PL"/>
        <w:shd w:val="clear" w:color="auto" w:fill="E6E6E6"/>
      </w:pPr>
      <w:r w:rsidRPr="000E4E7F">
        <w:tab/>
      </w:r>
      <w:r w:rsidRPr="000E4E7F">
        <w:tab/>
      </w:r>
      <w:r w:rsidRPr="000E4E7F">
        <w:tab/>
        <w:t>}</w:t>
      </w:r>
    </w:p>
    <w:p w14:paraId="795F479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574B38B0" w14:textId="77777777" w:rsidR="003324CC" w:rsidRPr="000E4E7F" w:rsidRDefault="003324CC" w:rsidP="003324CC">
      <w:pPr>
        <w:pStyle w:val="PL"/>
        <w:shd w:val="clear" w:color="auto" w:fill="E6E6E6"/>
      </w:pPr>
      <w:r w:rsidRPr="000E4E7F">
        <w:lastRenderedPageBreak/>
        <w:tab/>
      </w:r>
      <w:r w:rsidRPr="000E4E7F">
        <w:tab/>
        <w:t>blindPDSCH-Repetition-Config-r15</w:t>
      </w:r>
      <w:r w:rsidRPr="000E4E7F">
        <w:tab/>
        <w:t>CHOICE{</w:t>
      </w:r>
    </w:p>
    <w:p w14:paraId="7BCA8C1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46CDACC"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7F127D93" w14:textId="77777777" w:rsidR="003324CC" w:rsidRPr="000E4E7F" w:rsidRDefault="003324CC" w:rsidP="003324CC">
      <w:pPr>
        <w:pStyle w:val="PL"/>
        <w:shd w:val="clear" w:color="auto" w:fill="E6E6E6"/>
      </w:pPr>
      <w:r w:rsidRPr="000E4E7F">
        <w:tab/>
      </w:r>
      <w:r w:rsidRPr="000E4E7F">
        <w:tab/>
      </w:r>
      <w:r w:rsidRPr="000E4E7F">
        <w:tab/>
      </w:r>
      <w:r w:rsidRPr="000E4E7F">
        <w:tab/>
        <w:t>blindSubframePDSCH-Repetitions-r15</w:t>
      </w:r>
      <w:r w:rsidRPr="000E4E7F">
        <w:tab/>
      </w:r>
      <w:r w:rsidRPr="000E4E7F">
        <w:tab/>
        <w:t>BOOLEAN,</w:t>
      </w:r>
    </w:p>
    <w:p w14:paraId="03687CD2" w14:textId="77777777" w:rsidR="003324CC" w:rsidRPr="000E4E7F" w:rsidRDefault="003324CC" w:rsidP="003324CC">
      <w:pPr>
        <w:pStyle w:val="PL"/>
        <w:shd w:val="clear" w:color="auto" w:fill="E6E6E6"/>
      </w:pPr>
      <w:r w:rsidRPr="000E4E7F">
        <w:tab/>
      </w:r>
      <w:r w:rsidRPr="000E4E7F">
        <w:tab/>
      </w:r>
      <w:r w:rsidRPr="000E4E7F">
        <w:tab/>
      </w:r>
      <w:r w:rsidRPr="000E4E7F">
        <w:tab/>
        <w:t>blindSlotSubslotPDSCH-Repetitions-r15</w:t>
      </w:r>
      <w:r w:rsidRPr="000E4E7F">
        <w:tab/>
        <w:t>BOOLEAN,</w:t>
      </w:r>
    </w:p>
    <w:p w14:paraId="5A89470D" w14:textId="77777777" w:rsidR="003324CC" w:rsidRPr="000E4E7F" w:rsidRDefault="003324CC" w:rsidP="003324CC">
      <w:pPr>
        <w:pStyle w:val="PL"/>
        <w:shd w:val="clear" w:color="auto" w:fill="E6E6E6"/>
      </w:pPr>
      <w:r w:rsidRPr="000E4E7F">
        <w:tab/>
      </w:r>
      <w:r w:rsidRPr="000E4E7F">
        <w:tab/>
      </w:r>
      <w:r w:rsidRPr="000E4E7F">
        <w:tab/>
      </w:r>
      <w:r w:rsidRPr="000E4E7F">
        <w:tab/>
        <w:t>maxNumber-SubframePDSCH-Repetitions-r15</w:t>
      </w:r>
      <w:r w:rsidRPr="000E4E7F">
        <w:tab/>
        <w:t>ENUMERATED {n4,n6}</w:t>
      </w:r>
      <w:r w:rsidRPr="000E4E7F">
        <w:tab/>
        <w:t>OPTIONAL,</w:t>
      </w:r>
      <w:r w:rsidRPr="000E4E7F">
        <w:tab/>
        <w:t>-- Need ON</w:t>
      </w:r>
    </w:p>
    <w:p w14:paraId="5F77917E" w14:textId="77777777" w:rsidR="003324CC" w:rsidRPr="000E4E7F" w:rsidRDefault="003324CC" w:rsidP="003324CC">
      <w:pPr>
        <w:pStyle w:val="PL"/>
        <w:shd w:val="clear" w:color="auto" w:fill="E6E6E6"/>
      </w:pPr>
      <w:r w:rsidRPr="000E4E7F">
        <w:tab/>
      </w:r>
      <w:r w:rsidRPr="000E4E7F">
        <w:tab/>
      </w:r>
      <w:r w:rsidRPr="000E4E7F">
        <w:tab/>
      </w:r>
      <w:r w:rsidRPr="000E4E7F">
        <w:tab/>
        <w:t>maxNumber-SlotSubslotPDSCH-Repetitions-r15</w:t>
      </w:r>
      <w:r w:rsidRPr="000E4E7F">
        <w:tab/>
        <w:t>ENUMERATED {n4,n6}</w:t>
      </w:r>
      <w:r w:rsidRPr="000E4E7F">
        <w:tab/>
      </w:r>
      <w:r w:rsidRPr="000E4E7F">
        <w:tab/>
        <w:t>OPTIONAL, -- Need ON</w:t>
      </w:r>
    </w:p>
    <w:p w14:paraId="09156B77" w14:textId="77777777" w:rsidR="003324CC" w:rsidRPr="000E4E7F" w:rsidRDefault="003324CC" w:rsidP="003324CC">
      <w:pPr>
        <w:pStyle w:val="PL"/>
        <w:shd w:val="clear" w:color="auto" w:fill="E6E6E6"/>
      </w:pPr>
      <w:r w:rsidRPr="000E4E7F">
        <w:tab/>
      </w:r>
      <w:r w:rsidRPr="000E4E7F">
        <w:tab/>
      </w:r>
      <w:r w:rsidRPr="000E4E7F">
        <w:tab/>
      </w:r>
      <w:r w:rsidRPr="000E4E7F">
        <w:tab/>
        <w:t>rv-SubframePDSCH-Repetitions-r15</w:t>
      </w:r>
      <w:r w:rsidRPr="000E4E7F">
        <w:tab/>
        <w:t>ENUMERATED {dlrvseq1, dlrvseq2}</w:t>
      </w:r>
      <w:r w:rsidRPr="000E4E7F">
        <w:tab/>
        <w:t>OPTIONAL, -- Need ON</w:t>
      </w:r>
    </w:p>
    <w:p w14:paraId="15C85BCC" w14:textId="77777777" w:rsidR="003324CC" w:rsidRPr="000E4E7F" w:rsidRDefault="003324CC" w:rsidP="003324CC">
      <w:pPr>
        <w:pStyle w:val="PL"/>
        <w:shd w:val="clear" w:color="auto" w:fill="E6E6E6"/>
      </w:pPr>
      <w:r w:rsidRPr="000E4E7F">
        <w:tab/>
      </w:r>
      <w:r w:rsidRPr="000E4E7F">
        <w:tab/>
      </w:r>
      <w:r w:rsidRPr="000E4E7F">
        <w:tab/>
      </w:r>
      <w:r w:rsidRPr="000E4E7F">
        <w:tab/>
        <w:t>rv-SlotsublotPDSCH-Repetitions-r15</w:t>
      </w:r>
      <w:r w:rsidRPr="000E4E7F">
        <w:tab/>
        <w:t>ENUMERATED {dlrvseq1, dlrvseq2}</w:t>
      </w:r>
      <w:r w:rsidRPr="000E4E7F">
        <w:tab/>
        <w:t>OPTIONAL, -- Need ON</w:t>
      </w:r>
    </w:p>
    <w:p w14:paraId="427650FD"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numberOfProcesses-SubframePDSCH-Repetitions-r15</w:t>
      </w:r>
      <w:r w:rsidRPr="000E4E7F">
        <w:tab/>
        <w:t>INTEGER(1..16)</w:t>
      </w:r>
      <w:r w:rsidRPr="000E4E7F">
        <w:tab/>
        <w:t>OPTIONAL, -- Need ON</w:t>
      </w:r>
    </w:p>
    <w:p w14:paraId="500DD65F"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numberOfProcesses-SlotSubslotPDSCH-Repetitions-r15</w:t>
      </w:r>
      <w:r w:rsidRPr="000E4E7F">
        <w:tab/>
        <w:t>INTEGER(1..16)</w:t>
      </w:r>
      <w:r w:rsidRPr="000E4E7F">
        <w:tab/>
        <w:t>OPTIONAL, -- Need ON</w:t>
      </w:r>
    </w:p>
    <w:p w14:paraId="3DE5D9E5" w14:textId="77777777" w:rsidR="003324CC" w:rsidRPr="000E4E7F" w:rsidRDefault="003324CC" w:rsidP="003324CC">
      <w:pPr>
        <w:pStyle w:val="PL"/>
        <w:shd w:val="clear" w:color="auto" w:fill="E6E6E6"/>
      </w:pPr>
      <w:r w:rsidRPr="000E4E7F">
        <w:tab/>
      </w:r>
      <w:r w:rsidRPr="000E4E7F">
        <w:tab/>
      </w:r>
      <w:r w:rsidRPr="000E4E7F">
        <w:tab/>
      </w:r>
      <w:r w:rsidRPr="000E4E7F">
        <w:tab/>
        <w:t>mcs-restrictionSubframePDSCH-Repetitions-r15</w:t>
      </w:r>
      <w:r w:rsidRPr="000E4E7F">
        <w:tab/>
        <w:t>ENUMERATED {n0, n1}</w:t>
      </w:r>
      <w:r w:rsidRPr="000E4E7F">
        <w:tab/>
        <w:t>OPTIONAL, -- Need ON</w:t>
      </w:r>
    </w:p>
    <w:p w14:paraId="35E508CC" w14:textId="77777777" w:rsidR="003324CC" w:rsidRPr="000E4E7F" w:rsidRDefault="003324CC" w:rsidP="003324CC">
      <w:pPr>
        <w:pStyle w:val="PL"/>
        <w:shd w:val="clear" w:color="auto" w:fill="E6E6E6"/>
      </w:pPr>
      <w:r w:rsidRPr="000E4E7F">
        <w:tab/>
      </w:r>
      <w:r w:rsidRPr="000E4E7F">
        <w:tab/>
      </w:r>
      <w:r w:rsidRPr="000E4E7F">
        <w:tab/>
      </w:r>
      <w:r w:rsidRPr="000E4E7F">
        <w:tab/>
        <w:t>mcs-restrictionSlotSubslotPDSCH-Repetitions-r15</w:t>
      </w:r>
      <w:r w:rsidRPr="000E4E7F">
        <w:tab/>
        <w:t>ENUMERATED {n0, n1}</w:t>
      </w:r>
      <w:r w:rsidRPr="000E4E7F">
        <w:tab/>
        <w:t>OPTIONAL -- Need ON</w:t>
      </w:r>
    </w:p>
    <w:p w14:paraId="2E8F5573" w14:textId="77777777" w:rsidR="003324CC" w:rsidRPr="000E4E7F" w:rsidRDefault="003324CC" w:rsidP="003324CC">
      <w:pPr>
        <w:pStyle w:val="PL"/>
        <w:shd w:val="clear" w:color="auto" w:fill="E6E6E6"/>
      </w:pPr>
      <w:r w:rsidRPr="000E4E7F">
        <w:tab/>
      </w:r>
      <w:r w:rsidRPr="000E4E7F">
        <w:tab/>
      </w:r>
      <w:r w:rsidRPr="000E4E7F">
        <w:tab/>
        <w:t>}</w:t>
      </w:r>
    </w:p>
    <w:p w14:paraId="4BCDE05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3425237B" w14:textId="77777777" w:rsidR="003324CC" w:rsidRPr="000E4E7F" w:rsidRDefault="003324CC" w:rsidP="003324CC">
      <w:pPr>
        <w:pStyle w:val="PL"/>
        <w:shd w:val="clear" w:color="auto" w:fill="E6E6E6"/>
      </w:pPr>
      <w:r w:rsidRPr="000E4E7F">
        <w:tab/>
        <w:t>]],</w:t>
      </w:r>
    </w:p>
    <w:p w14:paraId="0FCEFB68" w14:textId="77777777" w:rsidR="003324CC" w:rsidRPr="000E4E7F" w:rsidRDefault="003324CC" w:rsidP="003324CC">
      <w:pPr>
        <w:pStyle w:val="PL"/>
        <w:shd w:val="clear" w:color="auto" w:fill="E6E6E6"/>
      </w:pPr>
      <w:r w:rsidRPr="000E4E7F">
        <w:tab/>
        <w:t>[[</w:t>
      </w:r>
      <w:r w:rsidRPr="000E4E7F">
        <w:tab/>
        <w:t>spucch-Config-v1550</w:t>
      </w:r>
      <w:r w:rsidRPr="000E4E7F">
        <w:tab/>
      </w:r>
      <w:r w:rsidRPr="000E4E7F">
        <w:tab/>
      </w:r>
      <w:r w:rsidRPr="000E4E7F">
        <w:tab/>
      </w:r>
      <w:r w:rsidRPr="000E4E7F">
        <w:tab/>
        <w:t>SPUCCH-Config-v1550</w:t>
      </w:r>
      <w:r w:rsidRPr="000E4E7F">
        <w:tab/>
      </w:r>
      <w:r w:rsidRPr="000E4E7F">
        <w:tab/>
      </w:r>
      <w:r w:rsidRPr="000E4E7F">
        <w:tab/>
        <w:t>OPTIONAL -- Need ON</w:t>
      </w:r>
    </w:p>
    <w:p w14:paraId="128F7078" w14:textId="77777777" w:rsidR="003324CC" w:rsidRPr="000E4E7F" w:rsidRDefault="003324CC" w:rsidP="003324CC">
      <w:pPr>
        <w:pStyle w:val="PL"/>
        <w:shd w:val="clear" w:color="auto" w:fill="E6E6E6"/>
      </w:pPr>
      <w:r w:rsidRPr="000E4E7F">
        <w:tab/>
        <w:t>]],</w:t>
      </w:r>
    </w:p>
    <w:p w14:paraId="23DA5B1A" w14:textId="77777777" w:rsidR="003324CC" w:rsidRPr="000E4E7F" w:rsidRDefault="003324CC" w:rsidP="003324CC">
      <w:pPr>
        <w:pStyle w:val="PL"/>
        <w:shd w:val="clear" w:color="auto" w:fill="E6E6E6"/>
      </w:pPr>
      <w:r w:rsidRPr="000E4E7F">
        <w:tab/>
        <w:t>[[</w:t>
      </w:r>
      <w:r w:rsidRPr="000E4E7F">
        <w:tab/>
        <w:t>soundingRS-UL-ConfigDedicatedAdd-r16</w:t>
      </w:r>
      <w:r w:rsidRPr="000E4E7F">
        <w:tab/>
      </w:r>
      <w:r w:rsidRPr="000E4E7F">
        <w:tab/>
        <w:t>SoundingRS-UL-ConfigDedicatedAdd-r16</w:t>
      </w:r>
    </w:p>
    <w:p w14:paraId="0AE5AE1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28538FCE" w14:textId="77777777" w:rsidR="003324CC" w:rsidRPr="000E4E7F" w:rsidRDefault="003324CC" w:rsidP="003324CC">
      <w:pPr>
        <w:pStyle w:val="PL"/>
        <w:shd w:val="clear" w:color="auto" w:fill="E6E6E6"/>
      </w:pPr>
      <w:r w:rsidRPr="000E4E7F">
        <w:tab/>
      </w:r>
      <w:r w:rsidRPr="000E4E7F">
        <w:tab/>
        <w:t>uplinkPowerControlAddSRS-r16</w:t>
      </w:r>
      <w:r w:rsidRPr="000E4E7F">
        <w:tab/>
      </w:r>
      <w:r w:rsidRPr="000E4E7F">
        <w:tab/>
      </w:r>
      <w:r w:rsidRPr="000E4E7F">
        <w:tab/>
      </w:r>
      <w:r w:rsidRPr="000E4E7F">
        <w:tab/>
        <w:t>UplinkPowerControlAddSRS-r16</w:t>
      </w:r>
    </w:p>
    <w:p w14:paraId="28C08C3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7DCF93D5" w14:textId="77777777" w:rsidR="003324CC" w:rsidRPr="000E4E7F" w:rsidRDefault="003324CC" w:rsidP="003324CC">
      <w:pPr>
        <w:pStyle w:val="PL"/>
        <w:shd w:val="clear" w:color="auto" w:fill="E6E6E6"/>
      </w:pPr>
      <w:r w:rsidRPr="000E4E7F">
        <w:tab/>
      </w:r>
      <w:r w:rsidRPr="000E4E7F">
        <w:tab/>
        <w:t>soundingRS-VirtualCellID-r16</w:t>
      </w:r>
      <w:r w:rsidRPr="000E4E7F">
        <w:tab/>
      </w:r>
      <w:r w:rsidRPr="000E4E7F">
        <w:tab/>
      </w:r>
      <w:r w:rsidRPr="000E4E7F">
        <w:tab/>
      </w:r>
      <w:r w:rsidRPr="000E4E7F">
        <w:tab/>
        <w:t>SoundingRS-VirtualCellID-r16</w:t>
      </w:r>
    </w:p>
    <w:p w14:paraId="1F6756A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5A7328E4" w14:textId="77777777" w:rsidR="003324CC" w:rsidRPr="000E4E7F" w:rsidRDefault="003324CC" w:rsidP="00332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t>widebandPRG-r16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WidebandPRG-r16</w:t>
      </w:r>
      <w:r w:rsidRPr="000E4E7F">
        <w:rPr>
          <w:rFonts w:ascii="Courier New" w:hAnsi="Courier New"/>
          <w:noProof/>
          <w:sz w:val="16"/>
        </w:rPr>
        <w:tab/>
      </w:r>
      <w:r w:rsidRPr="000E4E7F">
        <w:rPr>
          <w:rFonts w:ascii="Courier New" w:hAnsi="Courier New"/>
          <w:noProof/>
          <w:sz w:val="16"/>
        </w:rPr>
        <w:tab/>
        <w:t>OPTIONAL -- Need ON</w:t>
      </w:r>
    </w:p>
    <w:p w14:paraId="0EF49AD5" w14:textId="77777777" w:rsidR="003324CC" w:rsidRPr="000E4E7F" w:rsidRDefault="003324CC" w:rsidP="003324CC">
      <w:pPr>
        <w:pStyle w:val="PL"/>
        <w:shd w:val="clear" w:color="auto" w:fill="E6E6E6"/>
      </w:pPr>
      <w:r w:rsidRPr="000E4E7F">
        <w:tab/>
        <w:t>]]</w:t>
      </w:r>
    </w:p>
    <w:p w14:paraId="58E49559" w14:textId="77777777" w:rsidR="003324CC" w:rsidRPr="000E4E7F" w:rsidRDefault="003324CC" w:rsidP="003324CC">
      <w:pPr>
        <w:pStyle w:val="PL"/>
        <w:shd w:val="clear" w:color="auto" w:fill="E6E6E6"/>
      </w:pPr>
      <w:r w:rsidRPr="000E4E7F">
        <w:t>}</w:t>
      </w:r>
    </w:p>
    <w:p w14:paraId="54426B78" w14:textId="77777777" w:rsidR="003324CC" w:rsidRPr="000E4E7F" w:rsidRDefault="003324CC" w:rsidP="003324CC">
      <w:pPr>
        <w:pStyle w:val="PL"/>
        <w:shd w:val="clear" w:color="auto" w:fill="E6E6E6"/>
      </w:pPr>
    </w:p>
    <w:p w14:paraId="1321C944" w14:textId="77777777" w:rsidR="003324CC" w:rsidRPr="000E4E7F" w:rsidRDefault="003324CC" w:rsidP="003324CC">
      <w:pPr>
        <w:pStyle w:val="PL"/>
        <w:shd w:val="clear" w:color="auto" w:fill="E6E6E6"/>
      </w:pPr>
      <w:r w:rsidRPr="000E4E7F">
        <w:t>PhysicalConfigDedicatedSCell-v1370 ::=</w:t>
      </w:r>
      <w:r w:rsidRPr="000E4E7F">
        <w:tab/>
        <w:t>SEQUENCE {</w:t>
      </w:r>
    </w:p>
    <w:p w14:paraId="1232F40C" w14:textId="77777777" w:rsidR="003324CC" w:rsidRPr="000E4E7F" w:rsidRDefault="003324CC" w:rsidP="003324CC">
      <w:pPr>
        <w:pStyle w:val="PL"/>
        <w:shd w:val="clear" w:color="auto" w:fill="E6E6E6"/>
      </w:pPr>
      <w:r w:rsidRPr="000E4E7F">
        <w:tab/>
        <w:t>pucch-SCell-v1370</w:t>
      </w:r>
      <w:r w:rsidRPr="000E4E7F">
        <w:tab/>
      </w:r>
      <w:r w:rsidRPr="000E4E7F">
        <w:tab/>
      </w:r>
      <w:r w:rsidRPr="000E4E7F">
        <w:tab/>
      </w:r>
      <w:r w:rsidRPr="000E4E7F">
        <w:tab/>
        <w:t>CHOICE{</w:t>
      </w:r>
    </w:p>
    <w:p w14:paraId="47C928A1"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0B289224"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2E7B26E7" w14:textId="77777777" w:rsidR="003324CC" w:rsidRPr="000E4E7F" w:rsidRDefault="003324CC" w:rsidP="003324CC">
      <w:pPr>
        <w:pStyle w:val="PL"/>
        <w:shd w:val="clear" w:color="auto" w:fill="E6E6E6"/>
      </w:pPr>
      <w:r w:rsidRPr="000E4E7F">
        <w:tab/>
      </w:r>
      <w:r w:rsidRPr="000E4E7F">
        <w:tab/>
      </w:r>
      <w:r w:rsidRPr="000E4E7F">
        <w:tab/>
        <w:t>pucch-ConfigDedicated-v1370</w:t>
      </w:r>
      <w:r w:rsidRPr="000E4E7F">
        <w:tab/>
      </w:r>
      <w:r w:rsidRPr="000E4E7F">
        <w:tab/>
        <w:t>PUCCH-ConfigDedicated-v1370</w:t>
      </w:r>
      <w:r w:rsidRPr="000E4E7F">
        <w:tab/>
      </w:r>
      <w:r w:rsidRPr="000E4E7F">
        <w:tab/>
        <w:t>OPTIONAL</w:t>
      </w:r>
      <w:r w:rsidRPr="000E4E7F">
        <w:tab/>
        <w:t>-- Cond PUCCH-Format4or5</w:t>
      </w:r>
    </w:p>
    <w:p w14:paraId="45902BC2" w14:textId="77777777" w:rsidR="003324CC" w:rsidRPr="000E4E7F" w:rsidRDefault="003324CC" w:rsidP="003324CC">
      <w:pPr>
        <w:pStyle w:val="PL"/>
        <w:shd w:val="clear" w:color="auto" w:fill="E6E6E6"/>
      </w:pPr>
      <w:r w:rsidRPr="000E4E7F">
        <w:tab/>
      </w:r>
      <w:r w:rsidRPr="000E4E7F">
        <w:tab/>
        <w:t>}</w:t>
      </w:r>
    </w:p>
    <w:p w14:paraId="46EB8206" w14:textId="77777777" w:rsidR="003324CC" w:rsidRPr="000E4E7F" w:rsidRDefault="003324CC" w:rsidP="003324CC">
      <w:pPr>
        <w:pStyle w:val="PL"/>
        <w:shd w:val="clear" w:color="auto" w:fill="E6E6E6"/>
      </w:pPr>
      <w:r w:rsidRPr="000E4E7F">
        <w:tab/>
        <w:t>}</w:t>
      </w:r>
    </w:p>
    <w:p w14:paraId="53E80422" w14:textId="77777777" w:rsidR="003324CC" w:rsidRPr="000E4E7F" w:rsidRDefault="003324CC" w:rsidP="003324CC">
      <w:pPr>
        <w:pStyle w:val="PL"/>
        <w:shd w:val="clear" w:color="auto" w:fill="E6E6E6"/>
      </w:pPr>
      <w:r w:rsidRPr="000E4E7F">
        <w:t>}</w:t>
      </w:r>
    </w:p>
    <w:p w14:paraId="06F37208" w14:textId="77777777" w:rsidR="003324CC" w:rsidRPr="000E4E7F" w:rsidRDefault="003324CC" w:rsidP="003324CC">
      <w:pPr>
        <w:pStyle w:val="PL"/>
        <w:shd w:val="clear" w:color="auto" w:fill="E6E6E6"/>
        <w:rPr>
          <w:lang w:eastAsia="en-US"/>
        </w:rPr>
      </w:pPr>
    </w:p>
    <w:p w14:paraId="446A630A" w14:textId="77777777" w:rsidR="003324CC" w:rsidRPr="000E4E7F" w:rsidRDefault="003324CC" w:rsidP="003324CC">
      <w:pPr>
        <w:pStyle w:val="PL"/>
        <w:shd w:val="clear" w:color="auto" w:fill="E6E6E6"/>
      </w:pPr>
      <w:r w:rsidRPr="000E4E7F">
        <w:t>PhysicalConfigDedicatedSCell-v13c0 ::=</w:t>
      </w:r>
      <w:r w:rsidRPr="000E4E7F">
        <w:tab/>
        <w:t>SEQUENCE {</w:t>
      </w:r>
    </w:p>
    <w:p w14:paraId="40665112" w14:textId="77777777" w:rsidR="003324CC" w:rsidRPr="000E4E7F" w:rsidRDefault="003324CC" w:rsidP="003324CC">
      <w:pPr>
        <w:pStyle w:val="PL"/>
        <w:shd w:val="clear" w:color="auto" w:fill="E6E6E6"/>
      </w:pPr>
      <w:r w:rsidRPr="000E4E7F">
        <w:tab/>
        <w:t>pucch-SCell-v13c0</w:t>
      </w:r>
      <w:r w:rsidRPr="000E4E7F">
        <w:tab/>
      </w:r>
      <w:r w:rsidRPr="000E4E7F">
        <w:tab/>
      </w:r>
      <w:r w:rsidRPr="000E4E7F">
        <w:tab/>
      </w:r>
      <w:r w:rsidRPr="000E4E7F">
        <w:tab/>
        <w:t>CHOICE{</w:t>
      </w:r>
    </w:p>
    <w:p w14:paraId="30410298"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90D6001"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2128D796" w14:textId="77777777" w:rsidR="003324CC" w:rsidRPr="000E4E7F" w:rsidRDefault="003324CC" w:rsidP="003324CC">
      <w:pPr>
        <w:pStyle w:val="PL"/>
        <w:shd w:val="clear" w:color="auto" w:fill="E6E6E6"/>
      </w:pPr>
      <w:r w:rsidRPr="000E4E7F">
        <w:tab/>
      </w:r>
      <w:r w:rsidRPr="000E4E7F">
        <w:tab/>
      </w:r>
      <w:r w:rsidRPr="000E4E7F">
        <w:tab/>
        <w:t>pucch-ConfigDedicated-v13c0</w:t>
      </w:r>
      <w:r w:rsidRPr="000E4E7F">
        <w:tab/>
      </w:r>
      <w:r w:rsidRPr="000E4E7F">
        <w:tab/>
        <w:t>PUCCH-ConfigDedicated-v13c0</w:t>
      </w:r>
    </w:p>
    <w:p w14:paraId="36E36B70" w14:textId="77777777" w:rsidR="003324CC" w:rsidRPr="000E4E7F" w:rsidRDefault="003324CC" w:rsidP="003324CC">
      <w:pPr>
        <w:pStyle w:val="PL"/>
        <w:shd w:val="clear" w:color="auto" w:fill="E6E6E6"/>
      </w:pPr>
      <w:r w:rsidRPr="000E4E7F">
        <w:tab/>
      </w:r>
      <w:r w:rsidRPr="000E4E7F">
        <w:tab/>
        <w:t>}</w:t>
      </w:r>
    </w:p>
    <w:p w14:paraId="4D9D6846" w14:textId="77777777" w:rsidR="003324CC" w:rsidRPr="000E4E7F" w:rsidRDefault="003324CC" w:rsidP="003324CC">
      <w:pPr>
        <w:pStyle w:val="PL"/>
        <w:shd w:val="clear" w:color="auto" w:fill="E6E6E6"/>
      </w:pPr>
      <w:r w:rsidRPr="000E4E7F">
        <w:tab/>
        <w:t>}</w:t>
      </w:r>
    </w:p>
    <w:p w14:paraId="2AB6354D" w14:textId="77777777" w:rsidR="003324CC" w:rsidRPr="000E4E7F" w:rsidRDefault="003324CC" w:rsidP="003324CC">
      <w:pPr>
        <w:pStyle w:val="PL"/>
        <w:shd w:val="clear" w:color="auto" w:fill="E6E6E6"/>
      </w:pPr>
      <w:r w:rsidRPr="000E4E7F">
        <w:t>}</w:t>
      </w:r>
    </w:p>
    <w:p w14:paraId="2B2785B8" w14:textId="77777777" w:rsidR="003324CC" w:rsidRPr="000E4E7F" w:rsidRDefault="003324CC" w:rsidP="003324CC">
      <w:pPr>
        <w:pStyle w:val="PL"/>
        <w:shd w:val="clear" w:color="auto" w:fill="E6E6E6"/>
      </w:pPr>
    </w:p>
    <w:p w14:paraId="2641A6E8" w14:textId="77777777" w:rsidR="003324CC" w:rsidRPr="000E4E7F" w:rsidRDefault="003324CC" w:rsidP="003324CC">
      <w:pPr>
        <w:pStyle w:val="PL"/>
        <w:shd w:val="clear" w:color="auto" w:fill="E6E6E6"/>
      </w:pPr>
      <w:r w:rsidRPr="000E4E7F">
        <w:t>CFI-Config-r15</w:t>
      </w:r>
      <w:r w:rsidRPr="000E4E7F">
        <w:tab/>
        <w:t>::= SEQUENCE {</w:t>
      </w:r>
    </w:p>
    <w:p w14:paraId="3FACDB90" w14:textId="77777777" w:rsidR="003324CC" w:rsidRPr="000E4E7F" w:rsidRDefault="003324CC" w:rsidP="003324CC">
      <w:pPr>
        <w:pStyle w:val="PL"/>
        <w:shd w:val="clear" w:color="auto" w:fill="E6E6E6"/>
      </w:pPr>
      <w:r w:rsidRPr="000E4E7F">
        <w:tab/>
        <w:t>cfi-SubframeNonMBSFN-r15</w:t>
      </w:r>
      <w:r w:rsidRPr="000E4E7F">
        <w:tab/>
      </w:r>
      <w:r w:rsidRPr="000E4E7F">
        <w:tab/>
        <w:t>INTEGER (1..4)</w:t>
      </w:r>
      <w:r w:rsidRPr="000E4E7F">
        <w:tab/>
      </w:r>
      <w:r w:rsidRPr="000E4E7F">
        <w:tab/>
      </w:r>
      <w:r w:rsidRPr="000E4E7F">
        <w:tab/>
      </w:r>
      <w:r w:rsidRPr="000E4E7F">
        <w:tab/>
      </w:r>
      <w:r w:rsidRPr="000E4E7F">
        <w:tab/>
      </w:r>
      <w:r w:rsidRPr="000E4E7F">
        <w:tab/>
        <w:t>OPTIONAL,</w:t>
      </w:r>
      <w:r w:rsidRPr="000E4E7F">
        <w:tab/>
        <w:t xml:space="preserve"> -- Need ON</w:t>
      </w:r>
    </w:p>
    <w:p w14:paraId="656FEF83" w14:textId="77777777" w:rsidR="003324CC" w:rsidRPr="000E4E7F" w:rsidRDefault="003324CC" w:rsidP="003324CC">
      <w:pPr>
        <w:pStyle w:val="PL"/>
        <w:shd w:val="clear" w:color="auto" w:fill="E6E6E6"/>
      </w:pPr>
      <w:r w:rsidRPr="000E4E7F">
        <w:tab/>
        <w:t>cfi-SlotSubslotNonMBSFN-r15</w:t>
      </w:r>
      <w:r w:rsidRPr="000E4E7F">
        <w:tab/>
      </w:r>
      <w:r w:rsidRPr="000E4E7F">
        <w:tab/>
        <w:t>INTEGER (1..3)</w:t>
      </w:r>
      <w:r w:rsidRPr="000E4E7F">
        <w:tab/>
      </w:r>
      <w:r w:rsidRPr="000E4E7F">
        <w:tab/>
      </w:r>
      <w:r w:rsidRPr="000E4E7F">
        <w:tab/>
      </w:r>
      <w:r w:rsidRPr="000E4E7F">
        <w:tab/>
      </w:r>
      <w:r w:rsidRPr="000E4E7F">
        <w:tab/>
        <w:t>OPTIONAL,</w:t>
      </w:r>
      <w:r w:rsidRPr="000E4E7F">
        <w:tab/>
        <w:t xml:space="preserve"> -- Need ON</w:t>
      </w:r>
    </w:p>
    <w:p w14:paraId="12446A61" w14:textId="77777777" w:rsidR="003324CC" w:rsidRPr="000E4E7F" w:rsidRDefault="003324CC" w:rsidP="003324CC">
      <w:pPr>
        <w:pStyle w:val="PL"/>
        <w:shd w:val="clear" w:color="auto" w:fill="E6E6E6"/>
      </w:pPr>
      <w:r w:rsidRPr="000E4E7F">
        <w:tab/>
        <w:t>cfi-SubframeMBSFN-r15</w:t>
      </w:r>
      <w:r w:rsidRPr="000E4E7F">
        <w:tab/>
      </w:r>
      <w:r w:rsidRPr="000E4E7F">
        <w:tab/>
      </w:r>
      <w:r w:rsidRPr="000E4E7F">
        <w:tab/>
        <w:t>INTEGER (1..2)</w:t>
      </w:r>
      <w:r w:rsidRPr="000E4E7F">
        <w:tab/>
      </w:r>
      <w:r w:rsidRPr="000E4E7F">
        <w:tab/>
      </w:r>
      <w:r w:rsidRPr="000E4E7F">
        <w:tab/>
      </w:r>
      <w:r w:rsidRPr="000E4E7F">
        <w:tab/>
      </w:r>
      <w:r w:rsidRPr="000E4E7F">
        <w:tab/>
      </w:r>
      <w:r w:rsidRPr="000E4E7F">
        <w:tab/>
        <w:t>OPTIONAL,</w:t>
      </w:r>
      <w:r w:rsidRPr="000E4E7F">
        <w:tab/>
        <w:t xml:space="preserve"> -- Need ON</w:t>
      </w:r>
    </w:p>
    <w:p w14:paraId="65B1D364" w14:textId="77777777" w:rsidR="003324CC" w:rsidRPr="000E4E7F" w:rsidRDefault="003324CC" w:rsidP="003324CC">
      <w:pPr>
        <w:pStyle w:val="PL"/>
        <w:shd w:val="clear" w:color="auto" w:fill="E6E6E6"/>
      </w:pPr>
      <w:r w:rsidRPr="000E4E7F">
        <w:tab/>
        <w:t>cfi-SlotSubslotMBSFN-r15</w:t>
      </w:r>
      <w:r w:rsidRPr="000E4E7F">
        <w:tab/>
      </w:r>
      <w:r w:rsidRPr="000E4E7F">
        <w:tab/>
        <w:t>INTEGER (1..2)</w:t>
      </w:r>
      <w:r w:rsidRPr="000E4E7F">
        <w:tab/>
      </w:r>
      <w:r w:rsidRPr="000E4E7F">
        <w:tab/>
      </w:r>
      <w:r w:rsidRPr="000E4E7F">
        <w:tab/>
      </w:r>
      <w:r w:rsidRPr="000E4E7F">
        <w:tab/>
      </w:r>
      <w:r w:rsidRPr="000E4E7F">
        <w:tab/>
      </w:r>
      <w:r w:rsidRPr="000E4E7F">
        <w:tab/>
        <w:t>OPTIONAL</w:t>
      </w:r>
      <w:r w:rsidRPr="000E4E7F">
        <w:tab/>
        <w:t xml:space="preserve"> -- Need ON</w:t>
      </w:r>
    </w:p>
    <w:p w14:paraId="7207A075" w14:textId="77777777" w:rsidR="003324CC" w:rsidRPr="000E4E7F" w:rsidRDefault="003324CC" w:rsidP="003324CC">
      <w:pPr>
        <w:pStyle w:val="PL"/>
        <w:shd w:val="clear" w:color="auto" w:fill="E6E6E6"/>
      </w:pPr>
      <w:r w:rsidRPr="000E4E7F">
        <w:t>}</w:t>
      </w:r>
    </w:p>
    <w:p w14:paraId="29A38F62" w14:textId="77777777" w:rsidR="003324CC" w:rsidRPr="000E4E7F" w:rsidRDefault="003324CC" w:rsidP="003324CC">
      <w:pPr>
        <w:pStyle w:val="PL"/>
        <w:shd w:val="clear" w:color="auto" w:fill="E6E6E6"/>
      </w:pPr>
    </w:p>
    <w:p w14:paraId="02C06538" w14:textId="77777777" w:rsidR="003324CC" w:rsidRPr="000E4E7F" w:rsidRDefault="003324CC" w:rsidP="003324CC">
      <w:pPr>
        <w:pStyle w:val="PL"/>
        <w:shd w:val="clear" w:color="auto" w:fill="E6E6E6"/>
      </w:pPr>
      <w:r w:rsidRPr="000E4E7F">
        <w:t>CFI-PatternConfig-r15</w:t>
      </w:r>
      <w:r w:rsidRPr="000E4E7F">
        <w:tab/>
        <w:t>::= SEQUENCE {</w:t>
      </w:r>
    </w:p>
    <w:p w14:paraId="29F7B4D1" w14:textId="77777777" w:rsidR="003324CC" w:rsidRPr="000E4E7F" w:rsidRDefault="003324CC" w:rsidP="003324CC">
      <w:pPr>
        <w:pStyle w:val="PL"/>
        <w:shd w:val="clear" w:color="auto" w:fill="E6E6E6"/>
      </w:pPr>
      <w:r w:rsidRPr="000E4E7F">
        <w:tab/>
        <w:t>cfi-PatternSubframe-r15</w:t>
      </w:r>
      <w:r w:rsidRPr="000E4E7F">
        <w:tab/>
      </w:r>
      <w:r w:rsidRPr="000E4E7F">
        <w:tab/>
        <w:t>SEQUENCE (SIZE(10)) OF INTEGER (1..4)</w:t>
      </w:r>
      <w:r w:rsidRPr="000E4E7F">
        <w:tab/>
        <w:t>OPTIONAL,</w:t>
      </w:r>
      <w:r w:rsidRPr="000E4E7F">
        <w:tab/>
        <w:t xml:space="preserve"> -- Need ON</w:t>
      </w:r>
    </w:p>
    <w:p w14:paraId="1EE0747F" w14:textId="77777777" w:rsidR="003324CC" w:rsidRPr="000E4E7F" w:rsidRDefault="003324CC" w:rsidP="003324CC">
      <w:pPr>
        <w:pStyle w:val="PL"/>
        <w:shd w:val="clear" w:color="auto" w:fill="E6E6E6"/>
      </w:pPr>
      <w:r w:rsidRPr="000E4E7F">
        <w:tab/>
        <w:t>cfi-PatternSlotSubslot-r15</w:t>
      </w:r>
      <w:r w:rsidRPr="000E4E7F">
        <w:tab/>
        <w:t>SEQUENCE (SIZE(10)) OF INTEGER (1..3)</w:t>
      </w:r>
      <w:r w:rsidRPr="000E4E7F">
        <w:tab/>
        <w:t>OPTIONAL</w:t>
      </w:r>
      <w:r w:rsidRPr="000E4E7F">
        <w:tab/>
        <w:t xml:space="preserve"> -- Need ON</w:t>
      </w:r>
    </w:p>
    <w:p w14:paraId="23E1E9F4" w14:textId="77777777" w:rsidR="003324CC" w:rsidRPr="000E4E7F" w:rsidRDefault="003324CC" w:rsidP="003324CC">
      <w:pPr>
        <w:pStyle w:val="PL"/>
        <w:shd w:val="clear" w:color="auto" w:fill="E6E6E6"/>
      </w:pPr>
      <w:r w:rsidRPr="000E4E7F">
        <w:t>}</w:t>
      </w:r>
    </w:p>
    <w:p w14:paraId="2CD909DD" w14:textId="77777777" w:rsidR="003324CC" w:rsidRPr="000E4E7F" w:rsidRDefault="003324CC" w:rsidP="003324CC">
      <w:pPr>
        <w:pStyle w:val="PL"/>
        <w:shd w:val="clear" w:color="auto" w:fill="E6E6E6"/>
      </w:pPr>
    </w:p>
    <w:p w14:paraId="1D5C1D0F" w14:textId="77777777" w:rsidR="003324CC" w:rsidRPr="000E4E7F" w:rsidRDefault="003324CC" w:rsidP="003324CC">
      <w:pPr>
        <w:pStyle w:val="PL"/>
        <w:shd w:val="clear" w:color="auto" w:fill="E6E6E6"/>
      </w:pPr>
      <w:r w:rsidRPr="000E4E7F">
        <w:t>LAA-SCellConfiguration-r13 ::=</w:t>
      </w:r>
      <w:r w:rsidRPr="000E4E7F">
        <w:tab/>
      </w:r>
      <w:r w:rsidRPr="000E4E7F">
        <w:tab/>
      </w:r>
      <w:r w:rsidRPr="000E4E7F">
        <w:tab/>
        <w:t>SEQUENCE {</w:t>
      </w:r>
    </w:p>
    <w:p w14:paraId="71D37DA5" w14:textId="77777777" w:rsidR="003324CC" w:rsidRPr="000E4E7F" w:rsidRDefault="003324CC" w:rsidP="003324CC">
      <w:pPr>
        <w:pStyle w:val="PL"/>
        <w:shd w:val="clear" w:color="auto" w:fill="E6E6E6"/>
      </w:pPr>
      <w:r w:rsidRPr="000E4E7F">
        <w:tab/>
        <w:t>subframeStartPosition-r13</w:t>
      </w:r>
      <w:r w:rsidRPr="000E4E7F">
        <w:tab/>
      </w:r>
      <w:r w:rsidRPr="000E4E7F">
        <w:tab/>
      </w:r>
      <w:r w:rsidRPr="000E4E7F">
        <w:tab/>
      </w:r>
      <w:r w:rsidRPr="000E4E7F">
        <w:tab/>
        <w:t>ENUMERATED {s0, s07},</w:t>
      </w:r>
    </w:p>
    <w:p w14:paraId="598821CB" w14:textId="77777777" w:rsidR="003324CC" w:rsidRPr="000E4E7F" w:rsidRDefault="003324CC" w:rsidP="003324CC">
      <w:pPr>
        <w:pStyle w:val="PL"/>
        <w:shd w:val="clear" w:color="auto" w:fill="E6E6E6"/>
      </w:pPr>
      <w:r w:rsidRPr="000E4E7F">
        <w:tab/>
        <w:t>laa-SCellSubframeConfig-r13</w:t>
      </w:r>
      <w:r w:rsidRPr="000E4E7F">
        <w:tab/>
      </w:r>
      <w:r w:rsidRPr="000E4E7F">
        <w:tab/>
      </w:r>
      <w:r w:rsidRPr="000E4E7F">
        <w:tab/>
      </w:r>
      <w:r w:rsidRPr="000E4E7F">
        <w:tab/>
        <w:t>BIT STRING (SIZE(8))</w:t>
      </w:r>
    </w:p>
    <w:p w14:paraId="56855684" w14:textId="77777777" w:rsidR="003324CC" w:rsidRPr="000E4E7F" w:rsidRDefault="003324CC" w:rsidP="003324CC">
      <w:pPr>
        <w:pStyle w:val="PL"/>
        <w:shd w:val="clear" w:color="auto" w:fill="E6E6E6"/>
      </w:pPr>
      <w:r w:rsidRPr="000E4E7F">
        <w:t>}</w:t>
      </w:r>
    </w:p>
    <w:p w14:paraId="5454E3C3" w14:textId="77777777" w:rsidR="003324CC" w:rsidRPr="000E4E7F" w:rsidRDefault="003324CC" w:rsidP="003324CC">
      <w:pPr>
        <w:pStyle w:val="PL"/>
        <w:shd w:val="clear" w:color="auto" w:fill="E6E6E6"/>
      </w:pPr>
    </w:p>
    <w:p w14:paraId="57B29990" w14:textId="77777777" w:rsidR="003324CC" w:rsidRPr="000E4E7F" w:rsidRDefault="003324CC" w:rsidP="003324CC">
      <w:pPr>
        <w:pStyle w:val="PL"/>
        <w:shd w:val="clear" w:color="auto" w:fill="E6E6E6"/>
      </w:pPr>
      <w:r w:rsidRPr="000E4E7F">
        <w:lastRenderedPageBreak/>
        <w:t>LAA-SCellConfiguration-v1430 ::=</w:t>
      </w:r>
      <w:r w:rsidRPr="000E4E7F">
        <w:tab/>
      </w:r>
      <w:r w:rsidRPr="000E4E7F">
        <w:tab/>
        <w:t>SEQUENCE {</w:t>
      </w:r>
    </w:p>
    <w:p w14:paraId="79BA0E76" w14:textId="77777777" w:rsidR="003324CC" w:rsidRPr="000E4E7F" w:rsidRDefault="003324CC" w:rsidP="003324CC">
      <w:pPr>
        <w:pStyle w:val="PL"/>
        <w:shd w:val="clear" w:color="auto" w:fill="E6E6E6"/>
      </w:pPr>
      <w:r w:rsidRPr="000E4E7F">
        <w:tab/>
        <w:t>crossCarrierSchedulingConfig-UL-r14</w:t>
      </w:r>
      <w:r w:rsidRPr="000E4E7F">
        <w:tab/>
        <w:t>CHOICE {</w:t>
      </w:r>
    </w:p>
    <w:p w14:paraId="71C9CD4F"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65D6470F"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870F1EC" w14:textId="77777777" w:rsidR="003324CC" w:rsidRPr="000E4E7F" w:rsidRDefault="003324CC" w:rsidP="003324CC">
      <w:pPr>
        <w:pStyle w:val="PL"/>
        <w:shd w:val="clear" w:color="auto" w:fill="E6E6E6"/>
      </w:pPr>
      <w:r w:rsidRPr="000E4E7F">
        <w:tab/>
      </w:r>
      <w:r w:rsidRPr="000E4E7F">
        <w:tab/>
      </w:r>
      <w:r w:rsidRPr="000E4E7F">
        <w:tab/>
        <w:t>crossCarrierSchedulingConfigLAA-UL</w:t>
      </w:r>
      <w:r w:rsidRPr="000E4E7F">
        <w:rPr>
          <w:lang w:eastAsia="de-DE"/>
        </w:rPr>
        <w:t>-r14</w:t>
      </w:r>
      <w:r w:rsidRPr="000E4E7F">
        <w:tab/>
      </w:r>
      <w:r w:rsidRPr="000E4E7F">
        <w:tab/>
        <w:t>CrossCarrierSchedulingConfigLAA-UL-r14</w:t>
      </w:r>
    </w:p>
    <w:p w14:paraId="4FFDE504" w14:textId="77777777" w:rsidR="003324CC" w:rsidRPr="000E4E7F" w:rsidRDefault="003324CC" w:rsidP="003324CC">
      <w:pPr>
        <w:pStyle w:val="PL"/>
        <w:shd w:val="clear" w:color="auto" w:fill="E6E6E6"/>
      </w:pPr>
      <w:r w:rsidRPr="000E4E7F">
        <w:tab/>
      </w:r>
      <w:r w:rsidRPr="000E4E7F">
        <w:tab/>
        <w:t>}</w:t>
      </w:r>
    </w:p>
    <w:p w14:paraId="5A47B513" w14:textId="77777777" w:rsidR="003324CC" w:rsidRPr="000E4E7F" w:rsidRDefault="003324CC" w:rsidP="003324CC">
      <w:pPr>
        <w:pStyle w:val="PL"/>
        <w:shd w:val="clear" w:color="auto" w:fill="E6E6E6"/>
        <w:tabs>
          <w:tab w:val="clear" w:pos="8064"/>
          <w:tab w:val="left" w:pos="7990"/>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Cross-Carrier-ConfigUL</w:t>
      </w:r>
    </w:p>
    <w:p w14:paraId="0BFA85F4" w14:textId="77777777" w:rsidR="003324CC" w:rsidRPr="000E4E7F" w:rsidRDefault="003324CC" w:rsidP="003324CC">
      <w:pPr>
        <w:pStyle w:val="PL"/>
        <w:shd w:val="clear" w:color="auto" w:fill="E6E6E6"/>
      </w:pPr>
      <w:r w:rsidRPr="000E4E7F">
        <w:tab/>
        <w:t>lbt-Config-r14</w:t>
      </w:r>
      <w:r w:rsidRPr="000E4E7F">
        <w:tab/>
      </w:r>
      <w:r w:rsidRPr="000E4E7F">
        <w:tab/>
      </w:r>
      <w:r w:rsidRPr="000E4E7F">
        <w:tab/>
      </w:r>
      <w:r w:rsidRPr="000E4E7F">
        <w:tab/>
      </w:r>
      <w:r w:rsidRPr="000E4E7F">
        <w:tab/>
      </w:r>
      <w:r w:rsidRPr="000E4E7F">
        <w:tab/>
      </w:r>
      <w:r w:rsidRPr="000E4E7F">
        <w:tab/>
      </w:r>
      <w:r w:rsidRPr="000E4E7F">
        <w:tab/>
        <w:t>LBT-Config-r14</w:t>
      </w:r>
      <w:r w:rsidRPr="000E4E7F">
        <w:tab/>
      </w:r>
      <w:r w:rsidRPr="000E4E7F">
        <w:tab/>
      </w:r>
      <w:r w:rsidRPr="000E4E7F">
        <w:tab/>
        <w:t>OPTIONAL,</w:t>
      </w:r>
      <w:r w:rsidRPr="000E4E7F">
        <w:tab/>
      </w:r>
      <w:r w:rsidRPr="000E4E7F">
        <w:tab/>
        <w:t>-- Need ON</w:t>
      </w:r>
    </w:p>
    <w:p w14:paraId="24F19245" w14:textId="77777777" w:rsidR="003324CC" w:rsidRPr="000E4E7F" w:rsidRDefault="003324CC" w:rsidP="003324CC">
      <w:pPr>
        <w:pStyle w:val="PL"/>
        <w:shd w:val="clear" w:color="auto" w:fill="E6E6E6"/>
      </w:pPr>
      <w:r w:rsidRPr="000E4E7F">
        <w:tab/>
        <w:t>pdcch-ConfigLAA-r14</w:t>
      </w:r>
      <w:r w:rsidRPr="000E4E7F">
        <w:tab/>
      </w:r>
      <w:r w:rsidRPr="000E4E7F">
        <w:tab/>
      </w:r>
      <w:r w:rsidRPr="000E4E7F">
        <w:tab/>
      </w:r>
      <w:r w:rsidRPr="000E4E7F">
        <w:tab/>
      </w:r>
      <w:r w:rsidRPr="000E4E7F">
        <w:tab/>
      </w:r>
      <w:r w:rsidRPr="000E4E7F">
        <w:tab/>
      </w:r>
      <w:r w:rsidRPr="000E4E7F">
        <w:tab/>
        <w:t>PDCCH-ConfigLAA-r14</w:t>
      </w:r>
      <w:r w:rsidRPr="000E4E7F">
        <w:tab/>
        <w:t>OPTIONAL,</w:t>
      </w:r>
      <w:r w:rsidRPr="000E4E7F">
        <w:tab/>
      </w:r>
      <w:r w:rsidRPr="000E4E7F">
        <w:tab/>
        <w:t>-- Need ON</w:t>
      </w:r>
    </w:p>
    <w:p w14:paraId="6285367C" w14:textId="77777777" w:rsidR="003324CC" w:rsidRPr="000E4E7F" w:rsidRDefault="003324CC" w:rsidP="003324CC">
      <w:pPr>
        <w:pStyle w:val="PL"/>
        <w:shd w:val="clear" w:color="auto" w:fill="E6E6E6"/>
      </w:pPr>
      <w:r w:rsidRPr="000E4E7F">
        <w:tab/>
        <w:t>absenceOfAnyOtherTechnology-r14</w:t>
      </w:r>
      <w:r w:rsidRPr="000E4E7F">
        <w:tab/>
      </w:r>
      <w:r w:rsidRPr="000E4E7F">
        <w:tab/>
      </w:r>
      <w:r w:rsidRPr="000E4E7F">
        <w:tab/>
        <w:t>ENUMERATED {true}</w:t>
      </w:r>
      <w:r w:rsidRPr="000E4E7F">
        <w:tab/>
      </w:r>
      <w:r w:rsidRPr="000E4E7F">
        <w:tab/>
        <w:t>OPTIONAL,</w:t>
      </w:r>
      <w:r w:rsidRPr="000E4E7F">
        <w:tab/>
      </w:r>
      <w:r w:rsidRPr="000E4E7F">
        <w:tab/>
        <w:t>-- Need OR</w:t>
      </w:r>
    </w:p>
    <w:p w14:paraId="2B880F96" w14:textId="77777777" w:rsidR="003324CC" w:rsidRPr="000E4E7F" w:rsidRDefault="003324CC" w:rsidP="003324CC">
      <w:pPr>
        <w:pStyle w:val="PL"/>
        <w:shd w:val="clear" w:color="auto" w:fill="E6E6E6"/>
      </w:pPr>
      <w:r w:rsidRPr="000E4E7F">
        <w:tab/>
        <w:t>soundingRS-UL-ConfigDedicatedAperiodic-v1430</w:t>
      </w:r>
    </w:p>
    <w:p w14:paraId="1DCAAD7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SoundingRS-UL-ConfigDedicatedAperiodic-v1430</w:t>
      </w:r>
      <w:r w:rsidRPr="000E4E7F">
        <w:tab/>
        <w:t>OPTIONAL</w:t>
      </w:r>
      <w:r w:rsidRPr="000E4E7F">
        <w:tab/>
      </w:r>
      <w:r w:rsidRPr="000E4E7F">
        <w:tab/>
        <w:t>-- Need ON</w:t>
      </w:r>
    </w:p>
    <w:p w14:paraId="036E262C" w14:textId="77777777" w:rsidR="003324CC" w:rsidRPr="000E4E7F" w:rsidRDefault="003324CC" w:rsidP="003324CC">
      <w:pPr>
        <w:pStyle w:val="PL"/>
        <w:shd w:val="clear" w:color="auto" w:fill="E6E6E6"/>
      </w:pPr>
      <w:r w:rsidRPr="000E4E7F">
        <w:t>}</w:t>
      </w:r>
    </w:p>
    <w:p w14:paraId="33BB1B56" w14:textId="77777777" w:rsidR="003324CC" w:rsidRPr="000E4E7F" w:rsidRDefault="003324CC" w:rsidP="003324CC">
      <w:pPr>
        <w:pStyle w:val="PL"/>
        <w:shd w:val="clear" w:color="auto" w:fill="E6E6E6"/>
      </w:pPr>
    </w:p>
    <w:p w14:paraId="2C14724F" w14:textId="77777777" w:rsidR="003324CC" w:rsidRPr="000E4E7F" w:rsidRDefault="003324CC" w:rsidP="003324CC">
      <w:pPr>
        <w:pStyle w:val="PL"/>
        <w:shd w:val="clear" w:color="auto" w:fill="E6E6E6"/>
      </w:pPr>
      <w:r w:rsidRPr="000E4E7F">
        <w:t>LAA-SCellConfiguration-v1530 ::=</w:t>
      </w:r>
      <w:r w:rsidRPr="000E4E7F">
        <w:tab/>
      </w:r>
      <w:r w:rsidRPr="000E4E7F">
        <w:tab/>
        <w:t>SEQUENCE {</w:t>
      </w:r>
    </w:p>
    <w:p w14:paraId="2771FFCA" w14:textId="77777777" w:rsidR="003324CC" w:rsidRPr="000E4E7F" w:rsidRDefault="003324CC" w:rsidP="003324CC">
      <w:pPr>
        <w:pStyle w:val="PL"/>
        <w:shd w:val="clear" w:color="auto" w:fill="E6E6E6"/>
      </w:pPr>
      <w:r w:rsidRPr="000E4E7F">
        <w:tab/>
        <w:t>aul-Config-r15</w:t>
      </w:r>
      <w:r w:rsidRPr="000E4E7F">
        <w:tab/>
      </w:r>
      <w:r w:rsidRPr="000E4E7F">
        <w:tab/>
      </w:r>
      <w:r w:rsidRPr="000E4E7F">
        <w:tab/>
      </w:r>
      <w:r w:rsidRPr="000E4E7F">
        <w:tab/>
      </w:r>
      <w:r w:rsidRPr="000E4E7F">
        <w:tab/>
      </w:r>
      <w:r w:rsidRPr="000E4E7F">
        <w:tab/>
      </w:r>
      <w:r w:rsidRPr="000E4E7F">
        <w:tab/>
        <w:t>AUL-Config-r15</w:t>
      </w:r>
      <w:r w:rsidRPr="000E4E7F">
        <w:tab/>
      </w:r>
      <w:r w:rsidRPr="000E4E7F">
        <w:tab/>
        <w:t>OPTIONAL,</w:t>
      </w:r>
      <w:r w:rsidRPr="000E4E7F">
        <w:tab/>
      </w:r>
      <w:r w:rsidRPr="000E4E7F">
        <w:tab/>
        <w:t>-- Need ON</w:t>
      </w:r>
    </w:p>
    <w:p w14:paraId="5B6EBFF9" w14:textId="77777777" w:rsidR="003324CC" w:rsidRPr="000E4E7F" w:rsidRDefault="003324CC" w:rsidP="003324CC">
      <w:pPr>
        <w:pStyle w:val="PL"/>
        <w:shd w:val="clear" w:color="auto" w:fill="E6E6E6"/>
      </w:pPr>
      <w:r w:rsidRPr="000E4E7F">
        <w:tab/>
        <w:t>pusch-ModeConfigLAA-r15</w:t>
      </w:r>
      <w:r w:rsidRPr="000E4E7F">
        <w:tab/>
      </w:r>
      <w:r w:rsidRPr="000E4E7F">
        <w:tab/>
      </w:r>
      <w:r w:rsidRPr="000E4E7F">
        <w:tab/>
      </w:r>
      <w:r w:rsidRPr="000E4E7F">
        <w:tab/>
      </w:r>
      <w:r w:rsidRPr="000E4E7F">
        <w:tab/>
        <w:t>PUSCH-ModeConfigLAA-r15</w:t>
      </w:r>
      <w:r w:rsidRPr="000E4E7F">
        <w:tab/>
        <w:t>OPTIONAL</w:t>
      </w:r>
      <w:r w:rsidRPr="000E4E7F">
        <w:tab/>
        <w:t>-- Need OR</w:t>
      </w:r>
    </w:p>
    <w:p w14:paraId="42C79A42" w14:textId="77777777" w:rsidR="003324CC" w:rsidRPr="000E4E7F" w:rsidRDefault="003324CC" w:rsidP="003324CC">
      <w:pPr>
        <w:pStyle w:val="PL"/>
        <w:shd w:val="clear" w:color="auto" w:fill="E6E6E6"/>
      </w:pPr>
      <w:r w:rsidRPr="000E4E7F">
        <w:t>}</w:t>
      </w:r>
    </w:p>
    <w:p w14:paraId="7E75B7E8" w14:textId="77777777" w:rsidR="003324CC" w:rsidRPr="000E4E7F" w:rsidRDefault="003324CC" w:rsidP="003324CC">
      <w:pPr>
        <w:pStyle w:val="PL"/>
        <w:shd w:val="clear" w:color="auto" w:fill="E6E6E6"/>
      </w:pPr>
    </w:p>
    <w:p w14:paraId="051D28A2" w14:textId="77777777" w:rsidR="003324CC" w:rsidRPr="000E4E7F" w:rsidRDefault="003324CC" w:rsidP="003324CC">
      <w:pPr>
        <w:pStyle w:val="PL"/>
        <w:shd w:val="clear" w:color="auto" w:fill="E6E6E6"/>
      </w:pPr>
      <w:r w:rsidRPr="000E4E7F">
        <w:t>PUSCH-ModeConfigLAA-r15 ::=</w:t>
      </w:r>
      <w:r w:rsidRPr="000E4E7F">
        <w:tab/>
      </w:r>
      <w:r w:rsidRPr="000E4E7F">
        <w:tab/>
      </w:r>
      <w:r w:rsidRPr="000E4E7F">
        <w:tab/>
        <w:t>SEQUENCE {</w:t>
      </w:r>
    </w:p>
    <w:p w14:paraId="4AAC9150" w14:textId="77777777" w:rsidR="003324CC" w:rsidRPr="000E4E7F" w:rsidRDefault="003324CC" w:rsidP="003324CC">
      <w:pPr>
        <w:pStyle w:val="PL"/>
        <w:shd w:val="clear" w:color="auto" w:fill="E6E6E6"/>
      </w:pPr>
      <w:r w:rsidRPr="000E4E7F">
        <w:tab/>
      </w:r>
      <w:r w:rsidRPr="000E4E7F">
        <w:tab/>
        <w:t>laa-PUSCH-Mode1</w:t>
      </w:r>
      <w:r w:rsidRPr="000E4E7F">
        <w:tab/>
        <w:t>BOOLEAN,</w:t>
      </w:r>
    </w:p>
    <w:p w14:paraId="594F8852" w14:textId="77777777" w:rsidR="003324CC" w:rsidRPr="000E4E7F" w:rsidRDefault="003324CC" w:rsidP="003324CC">
      <w:pPr>
        <w:pStyle w:val="PL"/>
        <w:shd w:val="clear" w:color="auto" w:fill="E6E6E6"/>
      </w:pPr>
      <w:r w:rsidRPr="000E4E7F">
        <w:tab/>
      </w:r>
      <w:r w:rsidRPr="000E4E7F">
        <w:tab/>
        <w:t>laa-PUSCH-Mode2</w:t>
      </w:r>
      <w:r w:rsidRPr="000E4E7F">
        <w:tab/>
        <w:t>BOOLEAN,</w:t>
      </w:r>
    </w:p>
    <w:p w14:paraId="5B2D9EF5" w14:textId="77777777" w:rsidR="003324CC" w:rsidRPr="000E4E7F" w:rsidRDefault="003324CC" w:rsidP="003324CC">
      <w:pPr>
        <w:pStyle w:val="PL"/>
        <w:shd w:val="clear" w:color="auto" w:fill="E6E6E6"/>
      </w:pPr>
      <w:r w:rsidRPr="000E4E7F">
        <w:tab/>
      </w:r>
      <w:r w:rsidRPr="000E4E7F">
        <w:tab/>
        <w:t>laa-PUSCH-Mode3</w:t>
      </w:r>
      <w:r w:rsidRPr="000E4E7F">
        <w:tab/>
        <w:t>BOOLEAN</w:t>
      </w:r>
    </w:p>
    <w:p w14:paraId="00380FCC" w14:textId="77777777" w:rsidR="003324CC" w:rsidRPr="000E4E7F" w:rsidRDefault="003324CC" w:rsidP="003324CC">
      <w:pPr>
        <w:pStyle w:val="PL"/>
        <w:shd w:val="clear" w:color="auto" w:fill="E6E6E6"/>
      </w:pPr>
      <w:r w:rsidRPr="000E4E7F">
        <w:t>}</w:t>
      </w:r>
    </w:p>
    <w:p w14:paraId="01C2C314" w14:textId="77777777" w:rsidR="003324CC" w:rsidRPr="000E4E7F" w:rsidRDefault="003324CC" w:rsidP="003324CC">
      <w:pPr>
        <w:pStyle w:val="PL"/>
        <w:shd w:val="clear" w:color="auto" w:fill="E6E6E6"/>
      </w:pPr>
    </w:p>
    <w:p w14:paraId="27C29210" w14:textId="77777777" w:rsidR="003324CC" w:rsidRPr="000E4E7F" w:rsidRDefault="003324CC" w:rsidP="003324CC">
      <w:pPr>
        <w:pStyle w:val="PL"/>
        <w:shd w:val="clear" w:color="auto" w:fill="E6E6E6"/>
      </w:pPr>
      <w:r w:rsidRPr="000E4E7F">
        <w:t>LBT-Config-r14 ::=</w:t>
      </w:r>
      <w:r w:rsidRPr="000E4E7F">
        <w:tab/>
      </w:r>
      <w:r w:rsidRPr="000E4E7F">
        <w:tab/>
        <w:t>CHOICE{</w:t>
      </w:r>
    </w:p>
    <w:p w14:paraId="6E6A2FB6" w14:textId="77777777" w:rsidR="003324CC" w:rsidRPr="000E4E7F" w:rsidRDefault="003324CC" w:rsidP="003324CC">
      <w:pPr>
        <w:pStyle w:val="PL"/>
        <w:shd w:val="clear" w:color="auto" w:fill="E6E6E6"/>
      </w:pPr>
      <w:r w:rsidRPr="000E4E7F">
        <w:tab/>
        <w:t>maxEnergyDetectionThreshold-r14</w:t>
      </w:r>
      <w:r w:rsidRPr="000E4E7F">
        <w:tab/>
      </w:r>
      <w:r w:rsidRPr="000E4E7F">
        <w:tab/>
      </w:r>
      <w:r w:rsidRPr="000E4E7F">
        <w:tab/>
      </w:r>
      <w:r w:rsidRPr="000E4E7F">
        <w:tab/>
        <w:t>INTEGER(-85..-52),</w:t>
      </w:r>
    </w:p>
    <w:p w14:paraId="7AB5571B" w14:textId="77777777" w:rsidR="003324CC" w:rsidRPr="000E4E7F" w:rsidRDefault="003324CC" w:rsidP="003324CC">
      <w:pPr>
        <w:pStyle w:val="PL"/>
        <w:shd w:val="clear" w:color="auto" w:fill="E6E6E6"/>
      </w:pPr>
      <w:r w:rsidRPr="000E4E7F">
        <w:tab/>
        <w:t>energyDetectionThresholdOffset-r14</w:t>
      </w:r>
      <w:r w:rsidRPr="000E4E7F">
        <w:tab/>
      </w:r>
      <w:r w:rsidRPr="000E4E7F">
        <w:tab/>
      </w:r>
      <w:r w:rsidRPr="000E4E7F">
        <w:tab/>
        <w:t>INTEGER(-13..20)</w:t>
      </w:r>
    </w:p>
    <w:p w14:paraId="19DBA451" w14:textId="77777777" w:rsidR="003324CC" w:rsidRPr="000E4E7F" w:rsidRDefault="003324CC" w:rsidP="003324CC">
      <w:pPr>
        <w:pStyle w:val="PL"/>
        <w:shd w:val="clear" w:color="auto" w:fill="E6E6E6"/>
      </w:pPr>
      <w:r w:rsidRPr="000E4E7F">
        <w:t>}</w:t>
      </w:r>
    </w:p>
    <w:p w14:paraId="1A3B747F" w14:textId="77777777" w:rsidR="003324CC" w:rsidRPr="000E4E7F" w:rsidRDefault="003324CC" w:rsidP="003324CC">
      <w:pPr>
        <w:pStyle w:val="PL"/>
        <w:shd w:val="clear" w:color="auto" w:fill="E6E6E6"/>
      </w:pPr>
    </w:p>
    <w:p w14:paraId="75F0E108" w14:textId="77777777" w:rsidR="003324CC" w:rsidRPr="000E4E7F" w:rsidRDefault="003324CC" w:rsidP="003324CC">
      <w:pPr>
        <w:pStyle w:val="PL"/>
        <w:shd w:val="clear" w:color="auto" w:fill="E6E6E6"/>
      </w:pPr>
    </w:p>
    <w:p w14:paraId="34F5F940" w14:textId="77777777" w:rsidR="003324CC" w:rsidRPr="000E4E7F" w:rsidRDefault="003324CC" w:rsidP="003324CC">
      <w:pPr>
        <w:pStyle w:val="PL"/>
        <w:shd w:val="clear" w:color="auto" w:fill="E6E6E6"/>
      </w:pPr>
      <w:r w:rsidRPr="000E4E7F">
        <w:t>CSI-RS-ConfigNZPToAddModList-r11 ::=</w:t>
      </w:r>
      <w:r w:rsidRPr="000E4E7F">
        <w:tab/>
        <w:t>SEQUENCE (SIZE (1..maxCSI-RS-NZP-r11)) OF CSI-RS-ConfigNZP-r11</w:t>
      </w:r>
    </w:p>
    <w:p w14:paraId="5B67E424" w14:textId="77777777" w:rsidR="003324CC" w:rsidRPr="000E4E7F" w:rsidRDefault="003324CC" w:rsidP="003324CC">
      <w:pPr>
        <w:pStyle w:val="PL"/>
        <w:shd w:val="clear" w:color="auto" w:fill="E6E6E6"/>
      </w:pPr>
    </w:p>
    <w:p w14:paraId="3BA81564" w14:textId="77777777" w:rsidR="003324CC" w:rsidRPr="000E4E7F" w:rsidRDefault="003324CC" w:rsidP="003324CC">
      <w:pPr>
        <w:pStyle w:val="PL"/>
        <w:shd w:val="clear" w:color="auto" w:fill="E6E6E6"/>
      </w:pPr>
      <w:r w:rsidRPr="000E4E7F">
        <w:t>CSI-RS-ConfigNZPToAddModListExt-r13 ::=</w:t>
      </w:r>
      <w:r w:rsidRPr="000E4E7F">
        <w:tab/>
        <w:t>SEQUENCE (SIZE (1..maxCSI-RS-NZP-v1310)) OF CSI-RS-ConfigNZP-r11</w:t>
      </w:r>
    </w:p>
    <w:p w14:paraId="3A496EC7" w14:textId="77777777" w:rsidR="003324CC" w:rsidRPr="000E4E7F" w:rsidRDefault="003324CC" w:rsidP="003324CC">
      <w:pPr>
        <w:pStyle w:val="PL"/>
        <w:shd w:val="clear" w:color="auto" w:fill="E6E6E6"/>
      </w:pPr>
    </w:p>
    <w:p w14:paraId="2E2B8CC7" w14:textId="77777777" w:rsidR="003324CC" w:rsidRPr="000E4E7F" w:rsidRDefault="003324CC" w:rsidP="003324CC">
      <w:pPr>
        <w:pStyle w:val="PL"/>
        <w:shd w:val="clear" w:color="auto" w:fill="E6E6E6"/>
      </w:pPr>
      <w:r w:rsidRPr="000E4E7F">
        <w:t>CSI-RS-ConfigNZPToAddModList-r15 ::=</w:t>
      </w:r>
      <w:r w:rsidRPr="000E4E7F">
        <w:tab/>
        <w:t>SEQUENCE (SIZE (1..maxCSI-RS-NZP-r13)) OF CSI-RS-ConfigNZP-r11</w:t>
      </w:r>
    </w:p>
    <w:p w14:paraId="57C488E1" w14:textId="77777777" w:rsidR="003324CC" w:rsidRPr="000E4E7F" w:rsidRDefault="003324CC" w:rsidP="003324CC">
      <w:pPr>
        <w:pStyle w:val="PL"/>
        <w:shd w:val="clear" w:color="auto" w:fill="E6E6E6"/>
      </w:pPr>
    </w:p>
    <w:p w14:paraId="29C410BB" w14:textId="77777777" w:rsidR="003324CC" w:rsidRPr="000E4E7F" w:rsidRDefault="003324CC" w:rsidP="003324CC">
      <w:pPr>
        <w:pStyle w:val="PL"/>
        <w:shd w:val="clear" w:color="auto" w:fill="E6E6E6"/>
      </w:pPr>
      <w:r w:rsidRPr="000E4E7F">
        <w:t>CSI-RS-ConfigNZPToReleaseList-r11 ::=</w:t>
      </w:r>
      <w:r w:rsidRPr="000E4E7F">
        <w:tab/>
        <w:t>SEQUENCE (SIZE (1..maxCSI-RS-NZP-r11)) OF CSI-RS-ConfigNZPId-r11</w:t>
      </w:r>
    </w:p>
    <w:p w14:paraId="61C2AC79" w14:textId="77777777" w:rsidR="003324CC" w:rsidRPr="000E4E7F" w:rsidRDefault="003324CC" w:rsidP="003324CC">
      <w:pPr>
        <w:pStyle w:val="PL"/>
        <w:shd w:val="clear" w:color="auto" w:fill="E6E6E6"/>
      </w:pPr>
    </w:p>
    <w:p w14:paraId="045F964C" w14:textId="77777777" w:rsidR="003324CC" w:rsidRPr="000E4E7F" w:rsidRDefault="003324CC" w:rsidP="003324CC">
      <w:pPr>
        <w:pStyle w:val="PL"/>
        <w:shd w:val="clear" w:color="auto" w:fill="E6E6E6"/>
      </w:pPr>
      <w:r w:rsidRPr="000E4E7F">
        <w:t>CSI-RS-ConfigNZPToReleaseListExt-r13 ::=</w:t>
      </w:r>
      <w:r w:rsidRPr="000E4E7F">
        <w:tab/>
        <w:t>SEQUENCE (SIZE (1..maxCSI-RS-NZP-v1310)) OF CSI-RS-ConfigNZPId-v1310</w:t>
      </w:r>
    </w:p>
    <w:p w14:paraId="62158A25" w14:textId="77777777" w:rsidR="003324CC" w:rsidRPr="000E4E7F" w:rsidRDefault="003324CC" w:rsidP="003324CC">
      <w:pPr>
        <w:pStyle w:val="PL"/>
        <w:shd w:val="clear" w:color="auto" w:fill="E6E6E6"/>
      </w:pPr>
    </w:p>
    <w:p w14:paraId="6F61918B" w14:textId="77777777" w:rsidR="003324CC" w:rsidRPr="000E4E7F" w:rsidRDefault="003324CC" w:rsidP="003324CC">
      <w:pPr>
        <w:pStyle w:val="PL"/>
        <w:shd w:val="clear" w:color="auto" w:fill="E6E6E6"/>
      </w:pPr>
      <w:r w:rsidRPr="000E4E7F">
        <w:t>CSI-RS-ConfigNZPToReleaseList-r15 ::=</w:t>
      </w:r>
      <w:r w:rsidRPr="000E4E7F">
        <w:tab/>
        <w:t>SEQUENCE (SIZE (1..maxCSI-RS-NZP-r13)) OF CSI-RS-ConfigNZPId-r13</w:t>
      </w:r>
    </w:p>
    <w:p w14:paraId="0D19751D" w14:textId="77777777" w:rsidR="003324CC" w:rsidRPr="000E4E7F" w:rsidRDefault="003324CC" w:rsidP="003324CC">
      <w:pPr>
        <w:pStyle w:val="PL"/>
        <w:shd w:val="clear" w:color="auto" w:fill="E6E6E6"/>
      </w:pPr>
    </w:p>
    <w:p w14:paraId="24AE9781" w14:textId="77777777" w:rsidR="003324CC" w:rsidRPr="000E4E7F" w:rsidRDefault="003324CC" w:rsidP="003324CC">
      <w:pPr>
        <w:pStyle w:val="PL"/>
        <w:shd w:val="clear" w:color="auto" w:fill="E6E6E6"/>
      </w:pPr>
      <w:r w:rsidRPr="000E4E7F">
        <w:t>CSI-RS-ConfigZPToAddModList-r11 ::=</w:t>
      </w:r>
      <w:r w:rsidRPr="000E4E7F">
        <w:tab/>
        <w:t>SEQUENCE (SIZE (1..maxCSI-RS-ZP-r11)) OF CSI-RS-ConfigZP-r11</w:t>
      </w:r>
    </w:p>
    <w:p w14:paraId="58F6EBA8" w14:textId="77777777" w:rsidR="003324CC" w:rsidRPr="000E4E7F" w:rsidRDefault="003324CC" w:rsidP="003324CC">
      <w:pPr>
        <w:pStyle w:val="PL"/>
        <w:shd w:val="clear" w:color="auto" w:fill="E6E6E6"/>
      </w:pPr>
    </w:p>
    <w:p w14:paraId="13BB63ED" w14:textId="77777777" w:rsidR="003324CC" w:rsidRPr="000E4E7F" w:rsidRDefault="003324CC" w:rsidP="003324CC">
      <w:pPr>
        <w:pStyle w:val="PL"/>
        <w:shd w:val="clear" w:color="auto" w:fill="E6E6E6"/>
      </w:pPr>
      <w:r w:rsidRPr="000E4E7F">
        <w:t>CSI-RS-ConfigZPToReleaseList-r11 ::=</w:t>
      </w:r>
      <w:r w:rsidRPr="000E4E7F">
        <w:tab/>
        <w:t>SEQUENCE (SIZE (1..maxCSI-RS-ZP-r11)) OF CSI-RS-ConfigZPId-r11</w:t>
      </w:r>
    </w:p>
    <w:p w14:paraId="16F5310D" w14:textId="77777777" w:rsidR="003324CC" w:rsidRPr="000E4E7F" w:rsidRDefault="003324CC" w:rsidP="003324CC">
      <w:pPr>
        <w:pStyle w:val="PL"/>
        <w:shd w:val="clear" w:color="auto" w:fill="E6E6E6"/>
      </w:pPr>
    </w:p>
    <w:p w14:paraId="57676ACE" w14:textId="77777777" w:rsidR="003324CC" w:rsidRPr="000E4E7F" w:rsidRDefault="003324CC" w:rsidP="003324CC">
      <w:pPr>
        <w:pStyle w:val="PL"/>
        <w:shd w:val="clear" w:color="auto" w:fill="E6E6E6"/>
      </w:pPr>
      <w:r w:rsidRPr="000E4E7F">
        <w:t>PhysicalConfigDedicatedSTTI-r15 ::=</w:t>
      </w:r>
      <w:r w:rsidRPr="000E4E7F">
        <w:tab/>
        <w:t>CHOICE {</w:t>
      </w:r>
    </w:p>
    <w:p w14:paraId="35794BAF" w14:textId="77777777" w:rsidR="003324CC" w:rsidRPr="000E4E7F" w:rsidRDefault="003324CC" w:rsidP="003324CC">
      <w:pPr>
        <w:pStyle w:val="PL"/>
        <w:shd w:val="clear" w:color="auto" w:fill="E6E6E6"/>
      </w:pPr>
      <w:r w:rsidRPr="000E4E7F">
        <w:tab/>
        <w:t>release</w:t>
      </w:r>
      <w:r w:rsidRPr="000E4E7F">
        <w:tab/>
      </w:r>
      <w:r w:rsidRPr="000E4E7F">
        <w:tab/>
      </w:r>
      <w:r w:rsidRPr="000E4E7F">
        <w:tab/>
      </w:r>
      <w:r w:rsidRPr="000E4E7F">
        <w:tab/>
      </w:r>
      <w:r w:rsidRPr="000E4E7F">
        <w:tab/>
        <w:t>NULL,</w:t>
      </w:r>
    </w:p>
    <w:p w14:paraId="0959532B" w14:textId="77777777" w:rsidR="003324CC" w:rsidRPr="000E4E7F" w:rsidRDefault="003324CC" w:rsidP="003324CC">
      <w:pPr>
        <w:pStyle w:val="PL"/>
        <w:shd w:val="clear" w:color="auto" w:fill="E6E6E6"/>
      </w:pPr>
      <w:r w:rsidRPr="000E4E7F">
        <w:tab/>
        <w:t>setup</w:t>
      </w:r>
      <w:r w:rsidRPr="000E4E7F">
        <w:tab/>
      </w:r>
      <w:r w:rsidRPr="000E4E7F">
        <w:tab/>
      </w:r>
      <w:r w:rsidRPr="000E4E7F">
        <w:tab/>
      </w:r>
      <w:r w:rsidRPr="000E4E7F">
        <w:tab/>
      </w:r>
      <w:r w:rsidRPr="000E4E7F">
        <w:tab/>
        <w:t>SEQUENCE {</w:t>
      </w:r>
    </w:p>
    <w:p w14:paraId="42D83CE3" w14:textId="77777777" w:rsidR="003324CC" w:rsidRPr="000E4E7F" w:rsidRDefault="003324CC" w:rsidP="003324CC">
      <w:pPr>
        <w:pStyle w:val="PL"/>
        <w:shd w:val="clear" w:color="auto" w:fill="E6E6E6"/>
      </w:pPr>
      <w:r w:rsidRPr="000E4E7F">
        <w:tab/>
      </w:r>
      <w:r w:rsidRPr="000E4E7F">
        <w:tab/>
        <w:t>antennaInfoDedicatedSTTI-r15</w:t>
      </w:r>
      <w:r w:rsidRPr="000E4E7F">
        <w:tab/>
      </w:r>
      <w:r w:rsidRPr="000E4E7F">
        <w:tab/>
        <w:t>AntennaInfoDedicatedSTTI-r15</w:t>
      </w:r>
      <w:r w:rsidRPr="000E4E7F">
        <w:tab/>
      </w:r>
      <w:r w:rsidRPr="000E4E7F">
        <w:tab/>
        <w:t>OPTIONAL, -- Need ON</w:t>
      </w:r>
    </w:p>
    <w:p w14:paraId="7CA4A701" w14:textId="77777777" w:rsidR="003324CC" w:rsidRPr="000E4E7F" w:rsidRDefault="003324CC" w:rsidP="003324CC">
      <w:pPr>
        <w:pStyle w:val="PL"/>
        <w:shd w:val="clear" w:color="auto" w:fill="E6E6E6"/>
      </w:pPr>
      <w:r w:rsidRPr="000E4E7F">
        <w:tab/>
      </w:r>
      <w:r w:rsidRPr="000E4E7F">
        <w:tab/>
        <w:t>antennaInfoUL-STTI-r15</w:t>
      </w:r>
      <w:r w:rsidRPr="000E4E7F">
        <w:tab/>
      </w:r>
      <w:r w:rsidRPr="000E4E7F">
        <w:tab/>
      </w:r>
      <w:r w:rsidRPr="000E4E7F">
        <w:tab/>
      </w:r>
      <w:r w:rsidRPr="000E4E7F">
        <w:tab/>
        <w:t>AntennaInfoUL-STTI-r15</w:t>
      </w:r>
      <w:r w:rsidRPr="000E4E7F">
        <w:tab/>
      </w:r>
      <w:r w:rsidRPr="000E4E7F">
        <w:tab/>
      </w:r>
      <w:r w:rsidRPr="000E4E7F">
        <w:tab/>
      </w:r>
      <w:r w:rsidRPr="000E4E7F">
        <w:tab/>
        <w:t>OPTIONAL, -- Need ON</w:t>
      </w:r>
    </w:p>
    <w:p w14:paraId="53A7C9B2" w14:textId="77777777" w:rsidR="003324CC" w:rsidRPr="000E4E7F" w:rsidRDefault="003324CC" w:rsidP="003324CC">
      <w:pPr>
        <w:pStyle w:val="PL"/>
        <w:shd w:val="clear" w:color="auto" w:fill="E6E6E6"/>
      </w:pPr>
      <w:r w:rsidRPr="000E4E7F">
        <w:tab/>
      </w:r>
      <w:r w:rsidRPr="000E4E7F">
        <w:tab/>
        <w:t>pucch-ConfigDedicated-v1530</w:t>
      </w:r>
      <w:r w:rsidRPr="000E4E7F">
        <w:tab/>
      </w:r>
      <w:r w:rsidRPr="000E4E7F">
        <w:tab/>
      </w:r>
      <w:r w:rsidRPr="000E4E7F">
        <w:tab/>
        <w:t>PUCCH-ConfigDedicated-v1530</w:t>
      </w:r>
      <w:r w:rsidRPr="000E4E7F">
        <w:tab/>
      </w:r>
      <w:r w:rsidRPr="000E4E7F">
        <w:tab/>
      </w:r>
      <w:r w:rsidRPr="000E4E7F">
        <w:tab/>
        <w:t>OPTIONAL, -- Need ON</w:t>
      </w:r>
    </w:p>
    <w:p w14:paraId="66F1A713" w14:textId="77777777" w:rsidR="003324CC" w:rsidRPr="000E4E7F" w:rsidRDefault="003324CC" w:rsidP="003324CC">
      <w:pPr>
        <w:pStyle w:val="PL"/>
        <w:shd w:val="clear" w:color="auto" w:fill="E6E6E6"/>
      </w:pPr>
      <w:r w:rsidRPr="000E4E7F">
        <w:tab/>
      </w:r>
      <w:r w:rsidRPr="000E4E7F">
        <w:tab/>
        <w:t>schedulingRequestConfig-v1530</w:t>
      </w:r>
      <w:r w:rsidRPr="000E4E7F">
        <w:tab/>
      </w:r>
      <w:r w:rsidRPr="000E4E7F">
        <w:tab/>
        <w:t>SchedulingRequestConfig-v1530</w:t>
      </w:r>
      <w:r w:rsidRPr="000E4E7F">
        <w:tab/>
      </w:r>
      <w:r w:rsidRPr="000E4E7F">
        <w:tab/>
        <w:t>OPTIONAL, -- Need ON</w:t>
      </w:r>
    </w:p>
    <w:p w14:paraId="5FA375F1" w14:textId="77777777" w:rsidR="003324CC" w:rsidRPr="000E4E7F" w:rsidRDefault="003324CC" w:rsidP="003324CC">
      <w:pPr>
        <w:pStyle w:val="PL"/>
        <w:shd w:val="clear" w:color="auto" w:fill="E6E6E6"/>
      </w:pPr>
      <w:r w:rsidRPr="000E4E7F">
        <w:tab/>
      </w:r>
      <w:r w:rsidRPr="000E4E7F">
        <w:tab/>
        <w:t>uplinkPowerControlDedicatedSTTI-r15</w:t>
      </w:r>
      <w:r w:rsidRPr="000E4E7F">
        <w:tab/>
        <w:t>UplinkPowerControlDedicatedSTTI-r15</w:t>
      </w:r>
      <w:r w:rsidRPr="000E4E7F">
        <w:tab/>
        <w:t>OPTIONAL,</w:t>
      </w:r>
      <w:r w:rsidRPr="000E4E7F">
        <w:tab/>
        <w:t>--Need ON</w:t>
      </w:r>
    </w:p>
    <w:p w14:paraId="1CF089ED" w14:textId="77777777" w:rsidR="003324CC" w:rsidRPr="000E4E7F" w:rsidRDefault="003324CC" w:rsidP="003324CC">
      <w:pPr>
        <w:pStyle w:val="PL"/>
        <w:shd w:val="clear" w:color="auto" w:fill="E6E6E6"/>
      </w:pPr>
      <w:r w:rsidRPr="000E4E7F">
        <w:tab/>
      </w:r>
      <w:r w:rsidRPr="000E4E7F">
        <w:tab/>
        <w:t>cqi-ReportConfig-r15</w:t>
      </w:r>
      <w:r w:rsidRPr="000E4E7F">
        <w:tab/>
      </w:r>
      <w:r w:rsidRPr="000E4E7F">
        <w:tab/>
      </w:r>
      <w:r w:rsidRPr="000E4E7F">
        <w:tab/>
      </w:r>
      <w:r w:rsidRPr="000E4E7F">
        <w:tab/>
        <w:t>CQI-ReportConfig-r15</w:t>
      </w:r>
      <w:r w:rsidRPr="000E4E7F">
        <w:tab/>
      </w:r>
      <w:r w:rsidRPr="000E4E7F">
        <w:tab/>
      </w:r>
      <w:r w:rsidRPr="000E4E7F">
        <w:tab/>
      </w:r>
      <w:r w:rsidRPr="000E4E7F">
        <w:tab/>
        <w:t>OPTIONAL, -- Need ON</w:t>
      </w:r>
    </w:p>
    <w:p w14:paraId="52E807BD" w14:textId="77777777" w:rsidR="003324CC" w:rsidRPr="000E4E7F" w:rsidRDefault="003324CC" w:rsidP="003324CC">
      <w:pPr>
        <w:pStyle w:val="PL"/>
        <w:shd w:val="clear" w:color="auto" w:fill="E6E6E6"/>
      </w:pPr>
      <w:r w:rsidRPr="000E4E7F">
        <w:tab/>
      </w:r>
      <w:r w:rsidRPr="000E4E7F">
        <w:tab/>
        <w:t>csi-RS-Config-r15</w:t>
      </w:r>
      <w:r w:rsidRPr="000E4E7F">
        <w:tab/>
      </w:r>
      <w:r w:rsidRPr="000E4E7F">
        <w:tab/>
      </w:r>
      <w:r w:rsidRPr="000E4E7F">
        <w:tab/>
      </w:r>
      <w:r w:rsidRPr="000E4E7F">
        <w:tab/>
      </w:r>
      <w:r w:rsidRPr="000E4E7F">
        <w:tab/>
        <w:t>CSI-RS-Config-r15</w:t>
      </w:r>
      <w:r w:rsidRPr="000E4E7F">
        <w:tab/>
      </w:r>
      <w:r w:rsidRPr="000E4E7F">
        <w:tab/>
      </w:r>
      <w:r w:rsidRPr="000E4E7F">
        <w:tab/>
      </w:r>
      <w:r w:rsidRPr="000E4E7F">
        <w:tab/>
      </w:r>
      <w:r w:rsidRPr="000E4E7F">
        <w:tab/>
        <w:t>OPTIONAL, -- Need ON</w:t>
      </w:r>
    </w:p>
    <w:p w14:paraId="2A7DB1CE" w14:textId="77777777" w:rsidR="003324CC" w:rsidRPr="000E4E7F" w:rsidRDefault="003324CC" w:rsidP="003324CC">
      <w:pPr>
        <w:pStyle w:val="PL"/>
        <w:shd w:val="clear" w:color="auto" w:fill="E6E6E6"/>
      </w:pPr>
      <w:r w:rsidRPr="000E4E7F">
        <w:tab/>
      </w:r>
      <w:r w:rsidRPr="000E4E7F">
        <w:tab/>
        <w:t>csi-RS-ConfigNZPToReleaseList-r15</w:t>
      </w:r>
      <w:r w:rsidRPr="000E4E7F">
        <w:tab/>
        <w:t>CSI-RS-ConfigNZPToReleaseList-r15</w:t>
      </w:r>
      <w:r w:rsidRPr="000E4E7F">
        <w:tab/>
        <w:t>OPTIONAL, -- Need ON</w:t>
      </w:r>
    </w:p>
    <w:p w14:paraId="331B0500" w14:textId="77777777" w:rsidR="003324CC" w:rsidRPr="000E4E7F" w:rsidRDefault="003324CC" w:rsidP="003324CC">
      <w:pPr>
        <w:pStyle w:val="PL"/>
        <w:shd w:val="clear" w:color="auto" w:fill="E6E6E6"/>
      </w:pPr>
      <w:r w:rsidRPr="000E4E7F">
        <w:lastRenderedPageBreak/>
        <w:tab/>
      </w:r>
      <w:r w:rsidRPr="000E4E7F">
        <w:tab/>
        <w:t>csi-RS-ConfigNZPToAddModList-r15</w:t>
      </w:r>
      <w:r w:rsidRPr="000E4E7F">
        <w:tab/>
        <w:t>CSI-RS-ConfigNZPToAddModList-r15</w:t>
      </w:r>
      <w:r w:rsidRPr="000E4E7F">
        <w:tab/>
        <w:t>OPTIONAL, -- Need ON</w:t>
      </w:r>
    </w:p>
    <w:p w14:paraId="2E9BB0AF" w14:textId="77777777" w:rsidR="003324CC" w:rsidRPr="000E4E7F" w:rsidRDefault="003324CC" w:rsidP="003324CC">
      <w:pPr>
        <w:pStyle w:val="PL"/>
        <w:shd w:val="clear" w:color="auto" w:fill="E6E6E6"/>
      </w:pPr>
      <w:r w:rsidRPr="000E4E7F">
        <w:tab/>
      </w:r>
      <w:r w:rsidRPr="000E4E7F">
        <w:tab/>
        <w:t>csi-RS-ConfigZPToReleaseList-r15</w:t>
      </w:r>
      <w:r w:rsidRPr="000E4E7F">
        <w:tab/>
        <w:t>CSI-RS-ConfigZPToReleaseList-r11</w:t>
      </w:r>
      <w:r w:rsidRPr="000E4E7F">
        <w:tab/>
        <w:t>OPTIONAL, -- Need ON</w:t>
      </w:r>
    </w:p>
    <w:p w14:paraId="25D601B1" w14:textId="77777777" w:rsidR="003324CC" w:rsidRPr="000E4E7F" w:rsidRDefault="003324CC" w:rsidP="003324CC">
      <w:pPr>
        <w:pStyle w:val="PL"/>
        <w:shd w:val="clear" w:color="auto" w:fill="E6E6E6"/>
      </w:pPr>
      <w:r w:rsidRPr="000E4E7F">
        <w:tab/>
      </w:r>
      <w:r w:rsidRPr="000E4E7F">
        <w:tab/>
        <w:t>csi-RS-ConfigZPToAddModList-r11</w:t>
      </w:r>
      <w:r w:rsidRPr="000E4E7F">
        <w:tab/>
      </w:r>
      <w:r w:rsidRPr="000E4E7F">
        <w:tab/>
        <w:t>CSI-RS-ConfigZPToAddModList-r11</w:t>
      </w:r>
      <w:r w:rsidRPr="000E4E7F">
        <w:tab/>
      </w:r>
      <w:r w:rsidRPr="000E4E7F">
        <w:tab/>
        <w:t>OPTIONAL, -- Need ON</w:t>
      </w:r>
    </w:p>
    <w:p w14:paraId="1E0BAE28" w14:textId="77777777" w:rsidR="003324CC" w:rsidRPr="000E4E7F" w:rsidRDefault="003324CC" w:rsidP="003324CC">
      <w:pPr>
        <w:pStyle w:val="PL"/>
        <w:shd w:val="clear" w:color="auto" w:fill="E6E6E6"/>
      </w:pPr>
      <w:r w:rsidRPr="000E4E7F">
        <w:tab/>
      </w:r>
      <w:r w:rsidRPr="000E4E7F">
        <w:tab/>
        <w:t>csi-RS-ConfigZP-ApList-r15</w:t>
      </w:r>
      <w:r w:rsidRPr="000E4E7F">
        <w:tab/>
      </w:r>
      <w:r w:rsidRPr="000E4E7F">
        <w:tab/>
      </w:r>
      <w:r w:rsidRPr="000E4E7F">
        <w:tab/>
        <w:t>CSI-RS-ConfigZP-ApList-r14</w:t>
      </w:r>
      <w:r w:rsidRPr="000E4E7F">
        <w:tab/>
      </w:r>
      <w:r w:rsidRPr="000E4E7F">
        <w:tab/>
      </w:r>
      <w:r w:rsidRPr="000E4E7F">
        <w:tab/>
        <w:t>OPTIONAL, -- Need ON</w:t>
      </w:r>
    </w:p>
    <w:p w14:paraId="4124F99E" w14:textId="77777777" w:rsidR="003324CC" w:rsidRPr="000E4E7F" w:rsidRDefault="003324CC" w:rsidP="003324CC">
      <w:pPr>
        <w:pStyle w:val="PL"/>
        <w:shd w:val="clear" w:color="auto" w:fill="E6E6E6"/>
      </w:pPr>
      <w:r w:rsidRPr="000E4E7F">
        <w:tab/>
      </w:r>
      <w:r w:rsidRPr="000E4E7F">
        <w:tab/>
        <w:t>eimta-MainConfig-r12</w:t>
      </w:r>
      <w:r w:rsidRPr="000E4E7F">
        <w:tab/>
      </w:r>
      <w:r w:rsidRPr="000E4E7F">
        <w:tab/>
      </w:r>
      <w:r w:rsidRPr="000E4E7F">
        <w:tab/>
      </w:r>
      <w:r w:rsidRPr="000E4E7F">
        <w:tab/>
        <w:t>EIMTA-MainConfig-r12</w:t>
      </w:r>
      <w:r w:rsidRPr="000E4E7F">
        <w:tab/>
      </w:r>
      <w:r w:rsidRPr="000E4E7F">
        <w:tab/>
      </w:r>
      <w:r w:rsidRPr="000E4E7F">
        <w:tab/>
      </w:r>
      <w:r w:rsidRPr="000E4E7F">
        <w:tab/>
        <w:t>OPTIONAL, -- Need ON</w:t>
      </w:r>
    </w:p>
    <w:p w14:paraId="4288E802" w14:textId="77777777" w:rsidR="003324CC" w:rsidRPr="000E4E7F" w:rsidRDefault="003324CC" w:rsidP="003324CC">
      <w:pPr>
        <w:pStyle w:val="PL"/>
        <w:shd w:val="clear" w:color="auto" w:fill="E6E6E6"/>
      </w:pPr>
      <w:r w:rsidRPr="000E4E7F">
        <w:tab/>
      </w:r>
      <w:r w:rsidRPr="000E4E7F">
        <w:tab/>
        <w:t>eimta-MainConfigServCell-r15</w:t>
      </w:r>
      <w:r w:rsidRPr="000E4E7F">
        <w:tab/>
      </w:r>
      <w:r w:rsidRPr="000E4E7F">
        <w:tab/>
        <w:t>EIMTA-MainConfigServCell-r12</w:t>
      </w:r>
      <w:r w:rsidRPr="000E4E7F">
        <w:tab/>
      </w:r>
      <w:r w:rsidRPr="000E4E7F">
        <w:tab/>
        <w:t>OPTIONAL, -- Need ON</w:t>
      </w:r>
    </w:p>
    <w:p w14:paraId="193964C1" w14:textId="77777777" w:rsidR="003324CC" w:rsidRPr="000E4E7F" w:rsidRDefault="003324CC" w:rsidP="003324CC">
      <w:pPr>
        <w:pStyle w:val="PL"/>
        <w:shd w:val="clear" w:color="auto" w:fill="E6E6E6"/>
      </w:pPr>
      <w:r w:rsidRPr="000E4E7F">
        <w:tab/>
      </w:r>
      <w:r w:rsidRPr="000E4E7F">
        <w:tab/>
        <w:t>semiOpenLoopSTTI-r15</w:t>
      </w:r>
      <w:r w:rsidRPr="000E4E7F">
        <w:tab/>
      </w:r>
      <w:r w:rsidRPr="000E4E7F">
        <w:tab/>
      </w:r>
      <w:r w:rsidRPr="000E4E7F">
        <w:tab/>
      </w:r>
      <w:r w:rsidRPr="000E4E7F">
        <w:tab/>
        <w:t>BOOLEAN,</w:t>
      </w:r>
    </w:p>
    <w:p w14:paraId="49DAF34A" w14:textId="77777777" w:rsidR="003324CC" w:rsidRPr="000E4E7F" w:rsidRDefault="003324CC" w:rsidP="003324CC">
      <w:pPr>
        <w:pStyle w:val="PL"/>
        <w:shd w:val="clear" w:color="auto" w:fill="E6E6E6"/>
      </w:pPr>
      <w:r w:rsidRPr="000E4E7F">
        <w:tab/>
      </w:r>
      <w:r w:rsidRPr="000E4E7F">
        <w:tab/>
        <w:t>slotOrSubslotPDSCH-Config-r15</w:t>
      </w:r>
      <w:r w:rsidRPr="000E4E7F">
        <w:tab/>
      </w:r>
      <w:r w:rsidRPr="000E4E7F">
        <w:tab/>
        <w:t>SlotOrSubslotPDSCH-Config-r15</w:t>
      </w:r>
      <w:r w:rsidRPr="000E4E7F">
        <w:tab/>
      </w:r>
      <w:r w:rsidRPr="000E4E7F">
        <w:tab/>
        <w:t>OPTIONAL, -- Need ON</w:t>
      </w:r>
    </w:p>
    <w:p w14:paraId="6FB43A0B" w14:textId="77777777" w:rsidR="003324CC" w:rsidRPr="000E4E7F" w:rsidRDefault="003324CC" w:rsidP="003324CC">
      <w:pPr>
        <w:pStyle w:val="PL"/>
        <w:shd w:val="clear" w:color="auto" w:fill="E6E6E6"/>
      </w:pPr>
      <w:r w:rsidRPr="000E4E7F">
        <w:tab/>
      </w:r>
      <w:r w:rsidRPr="000E4E7F">
        <w:tab/>
        <w:t>slotOrSubslotPUSCH-Config-r15</w:t>
      </w:r>
      <w:r w:rsidRPr="000E4E7F">
        <w:tab/>
      </w:r>
      <w:r w:rsidRPr="000E4E7F">
        <w:tab/>
        <w:t>SlotOrSubslotPUSCH-Config-r15</w:t>
      </w:r>
      <w:r w:rsidRPr="000E4E7F">
        <w:tab/>
      </w:r>
      <w:r w:rsidRPr="000E4E7F">
        <w:tab/>
        <w:t>OPTIONAL, -- Need ON</w:t>
      </w:r>
    </w:p>
    <w:p w14:paraId="7023A1DE" w14:textId="77777777" w:rsidR="003324CC" w:rsidRPr="000E4E7F" w:rsidRDefault="003324CC" w:rsidP="003324CC">
      <w:pPr>
        <w:pStyle w:val="PL"/>
        <w:shd w:val="clear" w:color="auto" w:fill="E6E6E6"/>
      </w:pPr>
      <w:r w:rsidRPr="000E4E7F">
        <w:tab/>
      </w:r>
      <w:r w:rsidRPr="000E4E7F">
        <w:tab/>
        <w:t>spdcch-Config-r15</w:t>
      </w:r>
      <w:r w:rsidRPr="000E4E7F">
        <w:tab/>
      </w:r>
      <w:r w:rsidRPr="000E4E7F">
        <w:tab/>
      </w:r>
      <w:r w:rsidRPr="000E4E7F">
        <w:tab/>
      </w:r>
      <w:r w:rsidRPr="000E4E7F">
        <w:tab/>
      </w:r>
      <w:r w:rsidRPr="000E4E7F">
        <w:tab/>
        <w:t>SPDCCH-Config-r15</w:t>
      </w:r>
      <w:r w:rsidRPr="000E4E7F">
        <w:tab/>
      </w:r>
      <w:r w:rsidRPr="000E4E7F">
        <w:tab/>
      </w:r>
      <w:r w:rsidRPr="000E4E7F">
        <w:tab/>
      </w:r>
      <w:r w:rsidRPr="000E4E7F">
        <w:tab/>
      </w:r>
      <w:r w:rsidRPr="000E4E7F">
        <w:tab/>
        <w:t>OPTIONAL, -- Need ON</w:t>
      </w:r>
    </w:p>
    <w:p w14:paraId="2205B4D1" w14:textId="77777777" w:rsidR="003324CC" w:rsidRPr="000E4E7F" w:rsidRDefault="003324CC" w:rsidP="003324CC">
      <w:pPr>
        <w:pStyle w:val="PL"/>
        <w:shd w:val="clear" w:color="auto" w:fill="E6E6E6"/>
      </w:pPr>
      <w:r w:rsidRPr="000E4E7F">
        <w:tab/>
      </w:r>
      <w:r w:rsidRPr="000E4E7F">
        <w:tab/>
        <w:t>spucch-Config-r15</w:t>
      </w:r>
      <w:r w:rsidRPr="000E4E7F">
        <w:tab/>
      </w:r>
      <w:r w:rsidRPr="000E4E7F">
        <w:tab/>
      </w:r>
      <w:r w:rsidRPr="000E4E7F">
        <w:tab/>
      </w:r>
      <w:r w:rsidRPr="000E4E7F">
        <w:tab/>
      </w:r>
      <w:r w:rsidRPr="000E4E7F">
        <w:tab/>
        <w:t>SPUCCH-Config-r15</w:t>
      </w:r>
      <w:r w:rsidRPr="000E4E7F">
        <w:tab/>
      </w:r>
      <w:r w:rsidRPr="000E4E7F">
        <w:tab/>
      </w:r>
      <w:r w:rsidRPr="000E4E7F">
        <w:tab/>
      </w:r>
      <w:r w:rsidRPr="000E4E7F">
        <w:tab/>
      </w:r>
      <w:r w:rsidRPr="000E4E7F">
        <w:tab/>
        <w:t>OPTIONAL, -- Need ON</w:t>
      </w:r>
    </w:p>
    <w:p w14:paraId="4FF67072" w14:textId="77777777" w:rsidR="003324CC" w:rsidRPr="000E4E7F" w:rsidRDefault="003324CC" w:rsidP="003324CC">
      <w:pPr>
        <w:pStyle w:val="PL"/>
        <w:shd w:val="clear" w:color="auto" w:fill="E6E6E6"/>
      </w:pPr>
      <w:r w:rsidRPr="000E4E7F">
        <w:tab/>
      </w:r>
      <w:r w:rsidRPr="000E4E7F">
        <w:tab/>
        <w:t>srs-DCI7-TriggeringConfig-r15</w:t>
      </w:r>
      <w:r w:rsidRPr="000E4E7F">
        <w:tab/>
      </w:r>
      <w:r w:rsidRPr="000E4E7F">
        <w:tab/>
        <w:t>BOOLEAN,</w:t>
      </w:r>
    </w:p>
    <w:p w14:paraId="3C4499EF" w14:textId="77777777" w:rsidR="003324CC" w:rsidRPr="000E4E7F" w:rsidRDefault="003324CC" w:rsidP="003324CC">
      <w:pPr>
        <w:pStyle w:val="PL"/>
        <w:shd w:val="clear" w:color="auto" w:fill="E6E6E6"/>
      </w:pPr>
      <w:r w:rsidRPr="000E4E7F">
        <w:tab/>
      </w:r>
      <w:r w:rsidRPr="000E4E7F">
        <w:tab/>
        <w:t>shortProcessingTime-r15</w:t>
      </w:r>
      <w:r w:rsidRPr="000E4E7F">
        <w:tab/>
      </w:r>
      <w:r w:rsidRPr="000E4E7F">
        <w:tab/>
      </w:r>
      <w:r w:rsidRPr="000E4E7F">
        <w:tab/>
      </w:r>
      <w:r w:rsidRPr="000E4E7F">
        <w:tab/>
        <w:t>BOOLEAN,</w:t>
      </w:r>
    </w:p>
    <w:p w14:paraId="2ED23B78" w14:textId="77777777" w:rsidR="003324CC" w:rsidRPr="000E4E7F" w:rsidRDefault="003324CC" w:rsidP="003324CC">
      <w:pPr>
        <w:pStyle w:val="PL"/>
        <w:shd w:val="clear" w:color="auto" w:fill="E6E6E6"/>
      </w:pPr>
      <w:r w:rsidRPr="000E4E7F">
        <w:tab/>
      </w:r>
      <w:r w:rsidRPr="000E4E7F">
        <w:tab/>
        <w:t>shortTTI-r15</w:t>
      </w:r>
      <w:r w:rsidRPr="000E4E7F">
        <w:tab/>
      </w:r>
      <w:r w:rsidRPr="000E4E7F">
        <w:tab/>
      </w:r>
      <w:r w:rsidRPr="000E4E7F">
        <w:tab/>
      </w:r>
      <w:r w:rsidRPr="000E4E7F">
        <w:tab/>
      </w:r>
      <w:r w:rsidRPr="000E4E7F">
        <w:tab/>
      </w:r>
      <w:r w:rsidRPr="000E4E7F">
        <w:tab/>
        <w:t>ShortTTI-r15</w:t>
      </w:r>
      <w:r w:rsidRPr="000E4E7F">
        <w:tab/>
      </w:r>
      <w:r w:rsidRPr="000E4E7F">
        <w:tab/>
      </w:r>
      <w:r w:rsidRPr="000E4E7F">
        <w:tab/>
      </w:r>
      <w:r w:rsidRPr="000E4E7F">
        <w:tab/>
      </w:r>
      <w:r w:rsidRPr="000E4E7F">
        <w:tab/>
      </w:r>
      <w:r w:rsidRPr="000E4E7F">
        <w:tab/>
        <w:t>OPTIONAL -- Need ON</w:t>
      </w:r>
    </w:p>
    <w:p w14:paraId="524035AC" w14:textId="77777777" w:rsidR="003324CC" w:rsidRPr="000E4E7F" w:rsidRDefault="003324CC" w:rsidP="003324CC">
      <w:pPr>
        <w:pStyle w:val="PL"/>
        <w:shd w:val="clear" w:color="auto" w:fill="E6E6E6"/>
      </w:pPr>
      <w:r w:rsidRPr="000E4E7F">
        <w:tab/>
        <w:t>}</w:t>
      </w:r>
    </w:p>
    <w:p w14:paraId="0457E17A" w14:textId="77777777" w:rsidR="003324CC" w:rsidRPr="000E4E7F" w:rsidRDefault="003324CC" w:rsidP="003324CC">
      <w:pPr>
        <w:pStyle w:val="PL"/>
        <w:shd w:val="clear" w:color="auto" w:fill="E6E6E6"/>
      </w:pPr>
      <w:r w:rsidRPr="000E4E7F">
        <w:t>}</w:t>
      </w:r>
    </w:p>
    <w:p w14:paraId="3A71BE91" w14:textId="77777777" w:rsidR="003324CC" w:rsidRPr="000E4E7F" w:rsidRDefault="003324CC" w:rsidP="003324CC">
      <w:pPr>
        <w:pStyle w:val="PL"/>
        <w:shd w:val="clear" w:color="auto" w:fill="E6E6E6"/>
      </w:pPr>
    </w:p>
    <w:p w14:paraId="38A891D3" w14:textId="77777777" w:rsidR="003324CC" w:rsidRPr="000E4E7F" w:rsidRDefault="003324CC" w:rsidP="003324CC">
      <w:pPr>
        <w:pStyle w:val="PL"/>
        <w:shd w:val="clear" w:color="auto" w:fill="E6E6E6"/>
      </w:pPr>
      <w:r w:rsidRPr="000E4E7F">
        <w:t>SoundingRS-AperiodicSet-r14 ::= SEQUENCE{</w:t>
      </w:r>
    </w:p>
    <w:p w14:paraId="35EF1AA1" w14:textId="77777777" w:rsidR="003324CC" w:rsidRPr="000E4E7F" w:rsidRDefault="003324CC" w:rsidP="003324CC">
      <w:pPr>
        <w:pStyle w:val="PL"/>
        <w:shd w:val="clear" w:color="auto" w:fill="E6E6E6"/>
      </w:pPr>
      <w:r w:rsidRPr="000E4E7F">
        <w:tab/>
        <w:t>srs-CC-SetIndexList-r14</w:t>
      </w:r>
      <w:r w:rsidRPr="000E4E7F">
        <w:tab/>
      </w:r>
      <w:r w:rsidRPr="000E4E7F">
        <w:tab/>
      </w:r>
      <w:r w:rsidRPr="000E4E7F">
        <w:tab/>
      </w:r>
      <w:r w:rsidRPr="000E4E7F">
        <w:tab/>
      </w:r>
      <w:r w:rsidRPr="000E4E7F">
        <w:tab/>
      </w:r>
    </w:p>
    <w:p w14:paraId="30DD573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SEQUENCE (SIZE (1..4)) OF SRS-CC-SetIndex-r14</w:t>
      </w:r>
    </w:p>
    <w:p w14:paraId="366708A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SRS-Trigger-TypeA</w:t>
      </w:r>
    </w:p>
    <w:p w14:paraId="29C3F9A9" w14:textId="77777777" w:rsidR="003324CC" w:rsidRPr="000E4E7F" w:rsidRDefault="003324CC" w:rsidP="003324CC">
      <w:pPr>
        <w:pStyle w:val="PL"/>
        <w:shd w:val="clear" w:color="auto" w:fill="E6E6E6"/>
      </w:pPr>
      <w:r w:rsidRPr="000E4E7F">
        <w:tab/>
        <w:t>soundingRS-UL-ConfigDedicatedAperiodic-r14</w:t>
      </w:r>
    </w:p>
    <w:p w14:paraId="5E4DA00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SoundingRS-UL-ConfigDedicatedAperiodic-r10</w:t>
      </w:r>
    </w:p>
    <w:p w14:paraId="63024D38" w14:textId="77777777" w:rsidR="003324CC" w:rsidRPr="000E4E7F" w:rsidRDefault="003324CC" w:rsidP="003324CC">
      <w:pPr>
        <w:pStyle w:val="PL"/>
        <w:shd w:val="clear" w:color="auto" w:fill="E6E6E6"/>
      </w:pPr>
      <w:r w:rsidRPr="000E4E7F">
        <w:t>}</w:t>
      </w:r>
    </w:p>
    <w:p w14:paraId="6A593B27" w14:textId="77777777" w:rsidR="003324CC" w:rsidRPr="000E4E7F" w:rsidRDefault="003324CC" w:rsidP="003324CC">
      <w:pPr>
        <w:pStyle w:val="PL"/>
        <w:shd w:val="clear" w:color="auto" w:fill="E6E6E6"/>
      </w:pPr>
    </w:p>
    <w:p w14:paraId="7C3F30E3" w14:textId="77777777" w:rsidR="003324CC" w:rsidRPr="000E4E7F" w:rsidRDefault="003324CC" w:rsidP="003324CC">
      <w:pPr>
        <w:pStyle w:val="PL"/>
        <w:shd w:val="clear" w:color="auto" w:fill="E6E6E6"/>
      </w:pPr>
      <w:r w:rsidRPr="000E4E7F">
        <w:t>SoundingRS-AperiodicSetUpPTsExt-r14 ::= SEQUENCE{</w:t>
      </w:r>
    </w:p>
    <w:p w14:paraId="1F437FFC" w14:textId="77777777" w:rsidR="003324CC" w:rsidRPr="000E4E7F" w:rsidRDefault="003324CC" w:rsidP="003324CC">
      <w:pPr>
        <w:pStyle w:val="PL"/>
        <w:shd w:val="clear" w:color="auto" w:fill="E6E6E6"/>
      </w:pPr>
      <w:r w:rsidRPr="000E4E7F">
        <w:tab/>
        <w:t>srs-CC-SetIndexList-r14</w:t>
      </w:r>
    </w:p>
    <w:p w14:paraId="7B91A26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SEQUENCE (SIZE (1..4)) OF SRS-CC-SetIndex-r14</w:t>
      </w:r>
    </w:p>
    <w:p w14:paraId="1D109B5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SRS-Trigger-TypeA</w:t>
      </w:r>
    </w:p>
    <w:p w14:paraId="21253D7E" w14:textId="77777777" w:rsidR="003324CC" w:rsidRPr="000E4E7F" w:rsidRDefault="003324CC" w:rsidP="003324CC">
      <w:pPr>
        <w:pStyle w:val="PL"/>
        <w:shd w:val="clear" w:color="auto" w:fill="E6E6E6"/>
      </w:pPr>
      <w:r w:rsidRPr="000E4E7F">
        <w:tab/>
        <w:t>soundingRS-UL-ConfigDedicatedAperiodicUpPTsExt-r14</w:t>
      </w:r>
    </w:p>
    <w:p w14:paraId="2CB4C42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SoundingRS-UL-ConfigDedicatedAperiodicUpPTsExt-r13</w:t>
      </w:r>
    </w:p>
    <w:p w14:paraId="2DD684B5" w14:textId="77777777" w:rsidR="003324CC" w:rsidRPr="000E4E7F" w:rsidRDefault="003324CC" w:rsidP="003324CC">
      <w:pPr>
        <w:pStyle w:val="PL"/>
        <w:shd w:val="clear" w:color="auto" w:fill="E6E6E6"/>
      </w:pPr>
      <w:r w:rsidRPr="000E4E7F">
        <w:t>}</w:t>
      </w:r>
    </w:p>
    <w:p w14:paraId="19ADDA7D" w14:textId="77777777" w:rsidR="003324CC" w:rsidRPr="000E4E7F" w:rsidRDefault="003324CC" w:rsidP="003324CC">
      <w:pPr>
        <w:pStyle w:val="PL"/>
        <w:shd w:val="clear" w:color="auto" w:fill="E6E6E6"/>
      </w:pPr>
    </w:p>
    <w:p w14:paraId="3DA3B2DF" w14:textId="77777777" w:rsidR="003324CC" w:rsidRPr="000E4E7F" w:rsidRDefault="003324CC" w:rsidP="003324CC">
      <w:pPr>
        <w:pStyle w:val="PL"/>
        <w:shd w:val="clear" w:color="auto" w:fill="E6E6E6"/>
      </w:pPr>
      <w:r w:rsidRPr="000E4E7F">
        <w:t>ShortTTI-r15 ::=</w:t>
      </w:r>
      <w:r w:rsidRPr="000E4E7F">
        <w:tab/>
      </w:r>
      <w:r w:rsidRPr="000E4E7F">
        <w:tab/>
      </w:r>
      <w:r w:rsidRPr="000E4E7F">
        <w:tab/>
      </w:r>
      <w:r w:rsidRPr="000E4E7F">
        <w:tab/>
      </w:r>
      <w:r w:rsidRPr="000E4E7F">
        <w:tab/>
        <w:t>SEQUENCE {</w:t>
      </w:r>
    </w:p>
    <w:p w14:paraId="4C11D719" w14:textId="77777777" w:rsidR="003324CC" w:rsidRPr="000E4E7F" w:rsidRDefault="003324CC" w:rsidP="003324CC">
      <w:pPr>
        <w:pStyle w:val="PL"/>
        <w:shd w:val="clear" w:color="auto" w:fill="E6E6E6"/>
      </w:pPr>
      <w:r w:rsidRPr="000E4E7F">
        <w:tab/>
        <w:t>dl-STTI-Length-r15</w:t>
      </w:r>
      <w:r w:rsidRPr="000E4E7F">
        <w:tab/>
      </w:r>
      <w:r w:rsidRPr="000E4E7F">
        <w:tab/>
      </w:r>
      <w:r w:rsidRPr="000E4E7F">
        <w:tab/>
      </w:r>
      <w:r w:rsidRPr="000E4E7F">
        <w:tab/>
      </w:r>
      <w:r w:rsidRPr="000E4E7F">
        <w:tab/>
        <w:t>ShortTTI-Length-r15</w:t>
      </w:r>
      <w:r w:rsidRPr="000E4E7F">
        <w:tab/>
      </w:r>
      <w:r w:rsidRPr="000E4E7F">
        <w:tab/>
      </w:r>
      <w:r w:rsidRPr="000E4E7F">
        <w:tab/>
        <w:t>OPTIONAL,</w:t>
      </w:r>
      <w:r w:rsidRPr="000E4E7F">
        <w:tab/>
        <w:t>-- Need OR</w:t>
      </w:r>
    </w:p>
    <w:p w14:paraId="6375BBDD" w14:textId="77777777" w:rsidR="003324CC" w:rsidRPr="000E4E7F" w:rsidRDefault="003324CC" w:rsidP="003324CC">
      <w:pPr>
        <w:pStyle w:val="PL"/>
        <w:shd w:val="clear" w:color="auto" w:fill="E6E6E6"/>
      </w:pPr>
      <w:r w:rsidRPr="000E4E7F">
        <w:tab/>
        <w:t>ul-STTI-Length-r15</w:t>
      </w:r>
      <w:r w:rsidRPr="000E4E7F">
        <w:tab/>
      </w:r>
      <w:r w:rsidRPr="000E4E7F">
        <w:tab/>
      </w:r>
      <w:r w:rsidRPr="000E4E7F">
        <w:tab/>
      </w:r>
      <w:r w:rsidRPr="000E4E7F">
        <w:tab/>
      </w:r>
      <w:r w:rsidRPr="000E4E7F">
        <w:tab/>
        <w:t>ShortTTI-Length-r15</w:t>
      </w:r>
      <w:r w:rsidRPr="000E4E7F">
        <w:tab/>
      </w:r>
      <w:r w:rsidRPr="000E4E7F">
        <w:tab/>
      </w:r>
      <w:r w:rsidRPr="000E4E7F">
        <w:tab/>
        <w:t>OPTIONAL</w:t>
      </w:r>
      <w:r w:rsidRPr="000E4E7F">
        <w:tab/>
        <w:t>-- Need OR</w:t>
      </w:r>
    </w:p>
    <w:p w14:paraId="36B4E8B3" w14:textId="77777777" w:rsidR="003324CC" w:rsidRPr="000E4E7F" w:rsidRDefault="003324CC" w:rsidP="003324CC">
      <w:pPr>
        <w:pStyle w:val="PL"/>
        <w:shd w:val="clear" w:color="auto" w:fill="E6E6E6"/>
      </w:pPr>
      <w:r w:rsidRPr="000E4E7F">
        <w:t>}</w:t>
      </w:r>
    </w:p>
    <w:p w14:paraId="554FE594" w14:textId="77777777" w:rsidR="003324CC" w:rsidRPr="000E4E7F" w:rsidRDefault="003324CC" w:rsidP="003324CC">
      <w:pPr>
        <w:pStyle w:val="PL"/>
        <w:shd w:val="clear" w:color="auto" w:fill="E6E6E6"/>
      </w:pPr>
    </w:p>
    <w:p w14:paraId="752754B3" w14:textId="77777777" w:rsidR="003324CC" w:rsidRPr="000E4E7F" w:rsidRDefault="003324CC" w:rsidP="003324CC">
      <w:pPr>
        <w:pStyle w:val="PL"/>
        <w:shd w:val="clear" w:color="auto" w:fill="E6E6E6"/>
      </w:pPr>
      <w:r w:rsidRPr="000E4E7F">
        <w:t>ShortTTI-Length-r15 ::=</w:t>
      </w:r>
      <w:r w:rsidRPr="000E4E7F">
        <w:tab/>
      </w:r>
      <w:r w:rsidRPr="000E4E7F">
        <w:tab/>
      </w:r>
      <w:r w:rsidRPr="000E4E7F">
        <w:tab/>
      </w:r>
      <w:r w:rsidRPr="000E4E7F">
        <w:tab/>
      </w:r>
      <w:r w:rsidRPr="000E4E7F">
        <w:tab/>
        <w:t>ENUMERATED {slot, subslot}</w:t>
      </w:r>
    </w:p>
    <w:p w14:paraId="00E9537D" w14:textId="77777777" w:rsidR="003324CC" w:rsidRPr="000E4E7F" w:rsidRDefault="003324CC" w:rsidP="003324CC">
      <w:pPr>
        <w:pStyle w:val="PL"/>
        <w:shd w:val="clear" w:color="auto" w:fill="E6E6E6"/>
      </w:pPr>
    </w:p>
    <w:p w14:paraId="12348AA6" w14:textId="77777777" w:rsidR="003324CC" w:rsidRPr="000E4E7F" w:rsidRDefault="003324CC" w:rsidP="003324CC">
      <w:pPr>
        <w:pStyle w:val="PL"/>
        <w:shd w:val="clear" w:color="auto" w:fill="E6E6E6"/>
      </w:pPr>
      <w:r w:rsidRPr="000E4E7F">
        <w:t>SoundingRS-VirtualCellID-r16 ::=</w:t>
      </w:r>
      <w:r w:rsidRPr="000E4E7F">
        <w:tab/>
      </w:r>
      <w:r w:rsidRPr="000E4E7F">
        <w:tab/>
      </w:r>
      <w:r w:rsidRPr="000E4E7F">
        <w:tab/>
        <w:t>SEQUENCE {</w:t>
      </w:r>
    </w:p>
    <w:p w14:paraId="04B7CA8A" w14:textId="77777777" w:rsidR="003324CC" w:rsidRPr="000E4E7F" w:rsidRDefault="003324CC" w:rsidP="003324CC">
      <w:pPr>
        <w:pStyle w:val="PL"/>
        <w:shd w:val="clear" w:color="auto" w:fill="E6E6E6"/>
      </w:pPr>
      <w:r w:rsidRPr="000E4E7F">
        <w:tab/>
        <w:t>srs-VirtualCellID-r16</w:t>
      </w:r>
      <w:r w:rsidRPr="000E4E7F">
        <w:tab/>
      </w:r>
      <w:r w:rsidRPr="000E4E7F">
        <w:tab/>
      </w:r>
      <w:r w:rsidRPr="000E4E7F">
        <w:tab/>
      </w:r>
      <w:r w:rsidRPr="000E4E7F">
        <w:tab/>
      </w:r>
      <w:r w:rsidRPr="000E4E7F">
        <w:tab/>
      </w:r>
      <w:r w:rsidRPr="000E4E7F">
        <w:tab/>
        <w:t>INTEGER (0..503),</w:t>
      </w:r>
    </w:p>
    <w:p w14:paraId="19E1D302" w14:textId="77777777" w:rsidR="003324CC" w:rsidRPr="000E4E7F" w:rsidRDefault="003324CC" w:rsidP="003324CC">
      <w:pPr>
        <w:pStyle w:val="PL"/>
        <w:shd w:val="clear" w:color="auto" w:fill="E6E6E6"/>
      </w:pPr>
      <w:r w:rsidRPr="000E4E7F">
        <w:tab/>
        <w:t>srs-VirtualCellID-AllSRS-r16</w:t>
      </w:r>
      <w:r w:rsidRPr="000E4E7F">
        <w:tab/>
      </w:r>
      <w:r w:rsidRPr="000E4E7F">
        <w:tab/>
      </w:r>
      <w:r w:rsidRPr="000E4E7F">
        <w:tab/>
      </w:r>
      <w:r w:rsidRPr="000E4E7F">
        <w:tab/>
        <w:t>BOOLEAN</w:t>
      </w:r>
    </w:p>
    <w:p w14:paraId="0768BEC5" w14:textId="77777777" w:rsidR="003324CC" w:rsidRPr="000E4E7F" w:rsidRDefault="003324CC" w:rsidP="003324CC">
      <w:pPr>
        <w:pStyle w:val="PL"/>
        <w:shd w:val="clear" w:color="auto" w:fill="E6E6E6"/>
      </w:pPr>
      <w:r w:rsidRPr="000E4E7F">
        <w:t>}</w:t>
      </w:r>
    </w:p>
    <w:p w14:paraId="586B4EE3" w14:textId="77777777" w:rsidR="003324CC" w:rsidRPr="000E4E7F" w:rsidRDefault="003324CC" w:rsidP="003324CC">
      <w:pPr>
        <w:pStyle w:val="PL"/>
        <w:shd w:val="clear" w:color="auto" w:fill="E6E6E6"/>
      </w:pPr>
    </w:p>
    <w:p w14:paraId="27BE4F51" w14:textId="77777777" w:rsidR="003324CC" w:rsidRPr="000E4E7F" w:rsidRDefault="003324CC" w:rsidP="003324CC">
      <w:pPr>
        <w:pStyle w:val="PL"/>
        <w:shd w:val="clear" w:color="auto" w:fill="E6E6E6"/>
      </w:pPr>
    </w:p>
    <w:p w14:paraId="4AF5A759" w14:textId="77777777" w:rsidR="003324CC" w:rsidRPr="000E4E7F" w:rsidRDefault="003324CC" w:rsidP="003324CC">
      <w:pPr>
        <w:pStyle w:val="PL"/>
        <w:shd w:val="clear" w:color="auto" w:fill="E6E6E6"/>
      </w:pPr>
      <w:r w:rsidRPr="000E4E7F">
        <w:t>WidebandPRG-r16 ::= SEQUENCE {</w:t>
      </w:r>
    </w:p>
    <w:p w14:paraId="4D21E1C4" w14:textId="77777777" w:rsidR="003324CC" w:rsidRPr="000E4E7F" w:rsidRDefault="003324CC" w:rsidP="003324CC">
      <w:pPr>
        <w:pStyle w:val="PL"/>
        <w:shd w:val="clear" w:color="auto" w:fill="E6E6E6"/>
      </w:pPr>
      <w:r w:rsidRPr="000E4E7F">
        <w:tab/>
        <w:t>widebandPRG-Subframe-r16</w:t>
      </w:r>
      <w:r w:rsidRPr="000E4E7F">
        <w:tab/>
      </w:r>
      <w:r w:rsidRPr="000E4E7F">
        <w:tab/>
      </w:r>
      <w:r w:rsidRPr="000E4E7F">
        <w:tab/>
      </w:r>
      <w:r w:rsidRPr="000E4E7F">
        <w:tab/>
        <w:t>BOOLEAN,</w:t>
      </w:r>
    </w:p>
    <w:p w14:paraId="27DEED47" w14:textId="77777777" w:rsidR="003324CC" w:rsidRPr="000E4E7F" w:rsidRDefault="003324CC" w:rsidP="003324CC">
      <w:pPr>
        <w:pStyle w:val="PL"/>
        <w:shd w:val="clear" w:color="auto" w:fill="E6E6E6"/>
      </w:pPr>
      <w:r w:rsidRPr="000E4E7F">
        <w:tab/>
        <w:t>widebandPRG-SlotSubslot-r16</w:t>
      </w:r>
      <w:r w:rsidRPr="000E4E7F">
        <w:tab/>
      </w:r>
      <w:r w:rsidRPr="000E4E7F">
        <w:tab/>
      </w:r>
      <w:r w:rsidRPr="000E4E7F">
        <w:tab/>
        <w:t>BOOLEAN</w:t>
      </w:r>
    </w:p>
    <w:p w14:paraId="2E4184CD" w14:textId="77777777" w:rsidR="003324CC" w:rsidRPr="000E4E7F" w:rsidRDefault="003324CC" w:rsidP="003324CC">
      <w:pPr>
        <w:pStyle w:val="PL"/>
        <w:shd w:val="clear" w:color="auto" w:fill="E6E6E6"/>
      </w:pPr>
      <w:r w:rsidRPr="000E4E7F">
        <w:t>}</w:t>
      </w:r>
    </w:p>
    <w:p w14:paraId="2290754E" w14:textId="77777777" w:rsidR="003324CC" w:rsidRPr="000E4E7F" w:rsidRDefault="003324CC" w:rsidP="003324CC">
      <w:pPr>
        <w:pStyle w:val="PL"/>
        <w:shd w:val="clear" w:color="auto" w:fill="E6E6E6"/>
      </w:pPr>
    </w:p>
    <w:p w14:paraId="1AF0FA18" w14:textId="77777777" w:rsidR="003324CC" w:rsidRPr="000E4E7F" w:rsidRDefault="003324CC" w:rsidP="003324CC">
      <w:pPr>
        <w:pStyle w:val="PL"/>
        <w:shd w:val="clear" w:color="auto" w:fill="E6E6E6"/>
      </w:pPr>
      <w:r w:rsidRPr="000E4E7F">
        <w:t>-- ASN1STOP</w:t>
      </w:r>
    </w:p>
    <w:p w14:paraId="29B72C82" w14:textId="77777777" w:rsidR="003324CC" w:rsidRPr="000E4E7F" w:rsidRDefault="003324CC" w:rsidP="003324C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324CC" w:rsidRPr="000E4E7F" w14:paraId="0FBD2D40" w14:textId="77777777" w:rsidTr="007A39AC">
        <w:trPr>
          <w:gridAfter w:val="1"/>
          <w:wAfter w:w="6" w:type="dxa"/>
          <w:cantSplit/>
          <w:tblHeader/>
        </w:trPr>
        <w:tc>
          <w:tcPr>
            <w:tcW w:w="9639" w:type="dxa"/>
          </w:tcPr>
          <w:p w14:paraId="73333D22" w14:textId="77777777" w:rsidR="003324CC" w:rsidRPr="000E4E7F" w:rsidRDefault="003324CC" w:rsidP="007A39AC">
            <w:pPr>
              <w:pStyle w:val="TAH"/>
              <w:rPr>
                <w:lang w:eastAsia="en-GB"/>
              </w:rPr>
            </w:pPr>
            <w:r w:rsidRPr="000E4E7F">
              <w:rPr>
                <w:i/>
                <w:noProof/>
                <w:lang w:eastAsia="en-GB"/>
              </w:rPr>
              <w:lastRenderedPageBreak/>
              <w:t>PhysicalConfigDedicated</w:t>
            </w:r>
            <w:r w:rsidRPr="000E4E7F">
              <w:rPr>
                <w:iCs/>
                <w:noProof/>
                <w:lang w:eastAsia="en-GB"/>
              </w:rPr>
              <w:t xml:space="preserve"> field descriptions</w:t>
            </w:r>
          </w:p>
        </w:tc>
      </w:tr>
      <w:tr w:rsidR="003324CC" w:rsidRPr="000E4E7F" w14:paraId="32578C6D" w14:textId="77777777" w:rsidTr="007A39AC">
        <w:trPr>
          <w:gridAfter w:val="1"/>
          <w:wAfter w:w="6" w:type="dxa"/>
          <w:cantSplit/>
        </w:trPr>
        <w:tc>
          <w:tcPr>
            <w:tcW w:w="9639" w:type="dxa"/>
          </w:tcPr>
          <w:p w14:paraId="677DB94E" w14:textId="77777777" w:rsidR="003324CC" w:rsidRPr="000E4E7F" w:rsidRDefault="003324CC" w:rsidP="007A39AC">
            <w:pPr>
              <w:keepNext/>
              <w:keepLines/>
              <w:spacing w:after="0"/>
              <w:rPr>
                <w:rFonts w:ascii="Arial" w:hAnsi="Arial"/>
                <w:b/>
                <w:i/>
                <w:noProof/>
                <w:sz w:val="18"/>
                <w:lang w:eastAsia="zh-CN"/>
              </w:rPr>
            </w:pPr>
            <w:r w:rsidRPr="000E4E7F">
              <w:rPr>
                <w:rFonts w:ascii="Arial" w:hAnsi="Arial"/>
                <w:b/>
                <w:i/>
                <w:noProof/>
                <w:sz w:val="18"/>
                <w:lang w:eastAsia="zh-CN"/>
              </w:rPr>
              <w:t>ab</w:t>
            </w:r>
            <w:r w:rsidRPr="000E4E7F">
              <w:rPr>
                <w:rFonts w:ascii="Arial" w:hAnsi="Arial"/>
                <w:b/>
                <w:i/>
                <w:noProof/>
                <w:sz w:val="18"/>
              </w:rPr>
              <w:t>sen</w:t>
            </w:r>
            <w:r w:rsidRPr="000E4E7F">
              <w:rPr>
                <w:rFonts w:ascii="Arial" w:hAnsi="Arial"/>
                <w:b/>
                <w:i/>
                <w:noProof/>
                <w:sz w:val="18"/>
                <w:lang w:eastAsia="zh-CN"/>
              </w:rPr>
              <w:t>ce</w:t>
            </w:r>
            <w:r w:rsidRPr="000E4E7F">
              <w:rPr>
                <w:rFonts w:ascii="Arial" w:hAnsi="Arial"/>
                <w:b/>
                <w:i/>
                <w:noProof/>
                <w:sz w:val="18"/>
              </w:rPr>
              <w:t>OfAnyOtherTechnology</w:t>
            </w:r>
          </w:p>
          <w:p w14:paraId="5D3AC2FF" w14:textId="77777777" w:rsidR="003324CC" w:rsidRPr="000E4E7F" w:rsidRDefault="003324CC" w:rsidP="007A39AC">
            <w:pPr>
              <w:keepNext/>
              <w:keepLines/>
              <w:spacing w:after="0"/>
              <w:rPr>
                <w:rFonts w:ascii="Arial" w:hAnsi="Arial"/>
                <w:b/>
                <w:i/>
                <w:noProof/>
                <w:sz w:val="18"/>
              </w:rPr>
            </w:pPr>
            <w:r w:rsidRPr="000E4E7F">
              <w:rPr>
                <w:rFonts w:ascii="Arial" w:hAnsi="Arial"/>
                <w:sz w:val="18"/>
                <w:lang w:eastAsia="zh-CN"/>
              </w:rPr>
              <w:t xml:space="preserve">Presence of this field indicates absence on a </w:t>
            </w:r>
            <w:proofErr w:type="gramStart"/>
            <w:r w:rsidRPr="000E4E7F">
              <w:rPr>
                <w:rFonts w:ascii="Arial" w:hAnsi="Arial"/>
                <w:sz w:val="18"/>
                <w:lang w:eastAsia="zh-CN"/>
              </w:rPr>
              <w:t>long term</w:t>
            </w:r>
            <w:proofErr w:type="gramEnd"/>
            <w:r w:rsidRPr="000E4E7F">
              <w:rPr>
                <w:rFonts w:ascii="Arial" w:hAnsi="Arial"/>
                <w:sz w:val="18"/>
                <w:lang w:eastAsia="zh-CN"/>
              </w:rPr>
              <w:t xml:space="preserve"> basis (e.g. by level of regulation) of any other technology sharing the carrier; absence of this field i</w:t>
            </w:r>
            <w:r w:rsidRPr="000E4E7F">
              <w:rPr>
                <w:rFonts w:ascii="Arial" w:hAnsi="Arial"/>
                <w:sz w:val="18"/>
              </w:rPr>
              <w:t xml:space="preserve">ndicates </w:t>
            </w:r>
            <w:r w:rsidRPr="000E4E7F">
              <w:rPr>
                <w:rFonts w:ascii="Arial" w:hAnsi="Arial"/>
                <w:sz w:val="18"/>
                <w:lang w:eastAsia="zh-CN"/>
              </w:rPr>
              <w:t>the</w:t>
            </w:r>
            <w:r w:rsidRPr="000E4E7F">
              <w:rPr>
                <w:rFonts w:ascii="Arial" w:hAnsi="Arial"/>
                <w:sz w:val="18"/>
              </w:rPr>
              <w:t xml:space="preserve"> </w:t>
            </w:r>
            <w:r w:rsidRPr="000E4E7F">
              <w:rPr>
                <w:rFonts w:ascii="Arial" w:hAnsi="Arial"/>
                <w:sz w:val="18"/>
                <w:lang w:eastAsia="zh-CN"/>
              </w:rPr>
              <w:t xml:space="preserve">potential </w:t>
            </w:r>
            <w:r w:rsidRPr="000E4E7F">
              <w:rPr>
                <w:rFonts w:ascii="Arial" w:hAnsi="Arial"/>
                <w:sz w:val="18"/>
              </w:rPr>
              <w:t>presence of any other technology sharing the carrier</w:t>
            </w:r>
            <w:r w:rsidRPr="000E4E7F">
              <w:rPr>
                <w:rFonts w:ascii="Arial" w:hAnsi="Arial"/>
                <w:sz w:val="18"/>
                <w:lang w:eastAsia="zh-CN"/>
              </w:rPr>
              <w:t>,</w:t>
            </w:r>
            <w:r w:rsidRPr="000E4E7F">
              <w:rPr>
                <w:rFonts w:ascii="Arial" w:hAnsi="Arial"/>
                <w:sz w:val="18"/>
              </w:rPr>
              <w:t xml:space="preserve"> as specified in TS 37.213 [94]. </w:t>
            </w:r>
          </w:p>
        </w:tc>
      </w:tr>
      <w:tr w:rsidR="003324CC" w:rsidRPr="000E4E7F" w14:paraId="66606541" w14:textId="77777777" w:rsidTr="007A39AC">
        <w:trPr>
          <w:gridAfter w:val="1"/>
          <w:wAfter w:w="6" w:type="dxa"/>
          <w:cantSplit/>
          <w:tblHeader/>
        </w:trPr>
        <w:tc>
          <w:tcPr>
            <w:tcW w:w="9639" w:type="dxa"/>
          </w:tcPr>
          <w:p w14:paraId="63B2F8A1" w14:textId="77777777" w:rsidR="003324CC" w:rsidRPr="000E4E7F" w:rsidRDefault="003324CC" w:rsidP="007A39AC">
            <w:pPr>
              <w:pStyle w:val="TAL"/>
              <w:rPr>
                <w:b/>
                <w:i/>
                <w:noProof/>
              </w:rPr>
            </w:pPr>
            <w:r w:rsidRPr="000E4E7F">
              <w:rPr>
                <w:b/>
                <w:i/>
                <w:noProof/>
              </w:rPr>
              <w:t>additionalSpectrumEmissionPCell</w:t>
            </w:r>
          </w:p>
          <w:p w14:paraId="63F919D1" w14:textId="77777777" w:rsidR="003324CC" w:rsidRPr="000E4E7F" w:rsidRDefault="003324CC" w:rsidP="007A39AC">
            <w:pPr>
              <w:pStyle w:val="TAH"/>
              <w:jc w:val="left"/>
              <w:rPr>
                <w:noProof/>
              </w:rPr>
            </w:pPr>
            <w:r w:rsidRPr="000E4E7F">
              <w:rPr>
                <w:b w:val="0"/>
                <w:lang w:eastAsia="en-GB"/>
              </w:rPr>
              <w:t>E-UTRAN does not configure this field in this release of the specification.</w:t>
            </w:r>
          </w:p>
        </w:tc>
      </w:tr>
      <w:tr w:rsidR="003324CC" w:rsidRPr="000E4E7F" w14:paraId="6060322D" w14:textId="77777777" w:rsidTr="007A39AC">
        <w:trPr>
          <w:gridAfter w:val="1"/>
          <w:wAfter w:w="6" w:type="dxa"/>
          <w:cantSplit/>
        </w:trPr>
        <w:tc>
          <w:tcPr>
            <w:tcW w:w="9639" w:type="dxa"/>
          </w:tcPr>
          <w:p w14:paraId="1B1951E5" w14:textId="77777777" w:rsidR="003324CC" w:rsidRPr="000E4E7F" w:rsidRDefault="003324CC" w:rsidP="007A39AC">
            <w:pPr>
              <w:pStyle w:val="TAL"/>
              <w:rPr>
                <w:b/>
                <w:i/>
                <w:noProof/>
                <w:lang w:eastAsia="en-GB"/>
              </w:rPr>
            </w:pPr>
            <w:r w:rsidRPr="000E4E7F">
              <w:rPr>
                <w:b/>
                <w:i/>
                <w:noProof/>
                <w:lang w:eastAsia="en-GB"/>
              </w:rPr>
              <w:t>antennaInfo</w:t>
            </w:r>
          </w:p>
          <w:p w14:paraId="35678B85" w14:textId="77777777" w:rsidR="003324CC" w:rsidRPr="000E4E7F" w:rsidRDefault="003324CC" w:rsidP="007A39AC">
            <w:pPr>
              <w:pStyle w:val="TAL"/>
              <w:rPr>
                <w:lang w:eastAsia="en-GB"/>
              </w:rPr>
            </w:pPr>
            <w:r w:rsidRPr="000E4E7F">
              <w:rPr>
                <w:lang w:eastAsia="en-GB"/>
              </w:rPr>
              <w:t xml:space="preserve">A choice is used to indicate whether the </w:t>
            </w:r>
            <w:proofErr w:type="spellStart"/>
            <w:r w:rsidRPr="000E4E7F">
              <w:rPr>
                <w:i/>
                <w:lang w:eastAsia="en-GB"/>
              </w:rPr>
              <w:t>antennaInfo</w:t>
            </w:r>
            <w:proofErr w:type="spellEnd"/>
            <w:r w:rsidRPr="000E4E7F">
              <w:rPr>
                <w:lang w:eastAsia="en-GB"/>
              </w:rPr>
              <w:t xml:space="preserve"> is </w:t>
            </w:r>
            <w:proofErr w:type="spellStart"/>
            <w:r w:rsidRPr="000E4E7F">
              <w:rPr>
                <w:lang w:eastAsia="en-GB"/>
              </w:rPr>
              <w:t>signalled</w:t>
            </w:r>
            <w:proofErr w:type="spellEnd"/>
            <w:r w:rsidRPr="000E4E7F">
              <w:rPr>
                <w:lang w:eastAsia="en-GB"/>
              </w:rPr>
              <w:t xml:space="preserve"> explicitly or set to the default antenna configuration as specified in clause 9.2.4.</w:t>
            </w:r>
          </w:p>
        </w:tc>
      </w:tr>
      <w:tr w:rsidR="003324CC" w:rsidRPr="000E4E7F" w14:paraId="5A26269B" w14:textId="77777777" w:rsidTr="007A39AC">
        <w:trPr>
          <w:gridAfter w:val="1"/>
          <w:wAfter w:w="6" w:type="dxa"/>
          <w:cantSplit/>
        </w:trPr>
        <w:tc>
          <w:tcPr>
            <w:tcW w:w="9639" w:type="dxa"/>
          </w:tcPr>
          <w:p w14:paraId="6571BF6A" w14:textId="77777777" w:rsidR="003324CC" w:rsidRPr="000E4E7F" w:rsidRDefault="003324CC" w:rsidP="007A39AC">
            <w:pPr>
              <w:pStyle w:val="TAL"/>
              <w:rPr>
                <w:b/>
                <w:i/>
                <w:noProof/>
                <w:lang w:eastAsia="en-GB"/>
              </w:rPr>
            </w:pPr>
            <w:r w:rsidRPr="000E4E7F">
              <w:rPr>
                <w:b/>
                <w:i/>
                <w:noProof/>
                <w:lang w:eastAsia="en-GB"/>
              </w:rPr>
              <w:t>blindSlotSubslotPDSCH-Repetitions</w:t>
            </w:r>
          </w:p>
          <w:p w14:paraId="57C921E5" w14:textId="77777777" w:rsidR="003324CC" w:rsidRPr="000E4E7F" w:rsidRDefault="003324CC" w:rsidP="007A39AC">
            <w:pPr>
              <w:pStyle w:val="TAL"/>
              <w:rPr>
                <w:b/>
                <w:i/>
                <w:noProof/>
                <w:lang w:eastAsia="en-GB"/>
              </w:rPr>
            </w:pPr>
            <w:r w:rsidRPr="000E4E7F">
              <w:rPr>
                <w:lang w:eastAsia="en-GB"/>
              </w:rPr>
              <w:t xml:space="preserve">Enables HARQ-less/blind slot or </w:t>
            </w:r>
            <w:proofErr w:type="spellStart"/>
            <w:r w:rsidRPr="000E4E7F">
              <w:rPr>
                <w:lang w:eastAsia="en-GB"/>
              </w:rPr>
              <w:t>subslot</w:t>
            </w:r>
            <w:proofErr w:type="spellEnd"/>
            <w:r w:rsidRPr="000E4E7F">
              <w:rPr>
                <w:lang w:eastAsia="en-GB"/>
              </w:rPr>
              <w:t xml:space="preserve"> PDSCH repetitions for a UE in a given cell, i.e. back to back slot/</w:t>
            </w:r>
            <w:proofErr w:type="spellStart"/>
            <w:r w:rsidRPr="000E4E7F">
              <w:rPr>
                <w:lang w:eastAsia="en-GB"/>
              </w:rPr>
              <w:t>subslot</w:t>
            </w:r>
            <w:proofErr w:type="spellEnd"/>
            <w:r w:rsidRPr="000E4E7F">
              <w:rPr>
                <w:lang w:eastAsia="en-GB"/>
              </w:rPr>
              <w:t xml:space="preserve"> PDSCH transmissions for the same transport block. The number of slot/</w:t>
            </w:r>
            <w:proofErr w:type="spellStart"/>
            <w:r w:rsidRPr="000E4E7F">
              <w:rPr>
                <w:lang w:eastAsia="en-GB"/>
              </w:rPr>
              <w:t>subslot</w:t>
            </w:r>
            <w:proofErr w:type="spellEnd"/>
            <w:r w:rsidRPr="000E4E7F">
              <w:rPr>
                <w:lang w:eastAsia="en-GB"/>
              </w:rPr>
              <w:t xml:space="preserve"> PDSCH transmissions is indicated in the DCI.</w:t>
            </w:r>
          </w:p>
        </w:tc>
      </w:tr>
      <w:tr w:rsidR="003324CC" w:rsidRPr="000E4E7F" w14:paraId="08204FE8" w14:textId="77777777" w:rsidTr="007A39AC">
        <w:trPr>
          <w:gridAfter w:val="1"/>
          <w:wAfter w:w="6" w:type="dxa"/>
          <w:cantSplit/>
        </w:trPr>
        <w:tc>
          <w:tcPr>
            <w:tcW w:w="9639" w:type="dxa"/>
          </w:tcPr>
          <w:p w14:paraId="04A3EF0A" w14:textId="77777777" w:rsidR="003324CC" w:rsidRPr="000E4E7F" w:rsidRDefault="003324CC" w:rsidP="007A39AC">
            <w:pPr>
              <w:pStyle w:val="TAL"/>
              <w:rPr>
                <w:b/>
                <w:i/>
                <w:noProof/>
                <w:lang w:eastAsia="en-GB"/>
              </w:rPr>
            </w:pPr>
            <w:r w:rsidRPr="000E4E7F">
              <w:rPr>
                <w:b/>
                <w:i/>
                <w:noProof/>
                <w:lang w:eastAsia="en-GB"/>
              </w:rPr>
              <w:t>blindSubframePDSCH-Repetitions</w:t>
            </w:r>
          </w:p>
          <w:p w14:paraId="2016073C" w14:textId="77777777" w:rsidR="003324CC" w:rsidRPr="000E4E7F" w:rsidRDefault="003324CC" w:rsidP="007A39AC">
            <w:pPr>
              <w:pStyle w:val="TAL"/>
              <w:rPr>
                <w:b/>
                <w:i/>
                <w:noProof/>
                <w:lang w:eastAsia="en-GB"/>
              </w:rPr>
            </w:pPr>
            <w:r w:rsidRPr="000E4E7F">
              <w:rPr>
                <w:lang w:eastAsia="en-GB"/>
              </w:rPr>
              <w:t>Enables HARQ-less/blind subframe PDSCH repetitions for a UE in a given cell, i.e. back to back PDSCH transmissions for the same transport block. The number of PDSCH transmissions is indicated in the DCI.</w:t>
            </w:r>
          </w:p>
        </w:tc>
      </w:tr>
      <w:tr w:rsidR="003324CC" w:rsidRPr="000E4E7F" w14:paraId="03B12E19" w14:textId="77777777" w:rsidTr="007A39A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AA63938" w14:textId="77777777" w:rsidR="003324CC" w:rsidRPr="000E4E7F" w:rsidRDefault="003324CC" w:rsidP="007A39AC">
            <w:pPr>
              <w:pStyle w:val="TAL"/>
              <w:rPr>
                <w:b/>
                <w:bCs/>
                <w:i/>
                <w:iCs/>
              </w:rPr>
            </w:pPr>
            <w:proofErr w:type="spellStart"/>
            <w:r w:rsidRPr="000E4E7F">
              <w:rPr>
                <w:b/>
                <w:bCs/>
                <w:i/>
                <w:iCs/>
              </w:rPr>
              <w:t>ce</w:t>
            </w:r>
            <w:proofErr w:type="spellEnd"/>
            <w:r w:rsidRPr="000E4E7F">
              <w:rPr>
                <w:b/>
                <w:bCs/>
                <w:i/>
                <w:iCs/>
              </w:rPr>
              <w:t>-CSI-RS-Feedback</w:t>
            </w:r>
          </w:p>
          <w:p w14:paraId="35EDED30" w14:textId="77777777" w:rsidR="003324CC" w:rsidRPr="000E4E7F" w:rsidRDefault="003324CC" w:rsidP="007A39AC">
            <w:pPr>
              <w:pStyle w:val="TAL"/>
              <w:rPr>
                <w:noProof/>
                <w:lang w:eastAsia="en-GB"/>
              </w:rPr>
            </w:pPr>
            <w:r w:rsidRPr="000E4E7F">
              <w:rPr>
                <w:noProof/>
                <w:lang w:eastAsia="en-GB"/>
              </w:rPr>
              <w:t>Indicates whether CSI-RS-based CSI feedback is enabled for non-BL UE in CE mode A, see TS 36.213 [23], clause 7.2.2.</w:t>
            </w:r>
          </w:p>
        </w:tc>
      </w:tr>
      <w:tr w:rsidR="003324CC" w:rsidRPr="000E4E7F" w14:paraId="378C738D" w14:textId="77777777" w:rsidTr="007A39AC">
        <w:trPr>
          <w:gridAfter w:val="1"/>
          <w:wAfter w:w="6" w:type="dxa"/>
          <w:cantSplit/>
        </w:trPr>
        <w:tc>
          <w:tcPr>
            <w:tcW w:w="9639" w:type="dxa"/>
          </w:tcPr>
          <w:p w14:paraId="3F421886" w14:textId="77777777" w:rsidR="003324CC" w:rsidRPr="000E4E7F" w:rsidRDefault="003324CC" w:rsidP="007A39AC">
            <w:pPr>
              <w:pStyle w:val="TAL"/>
              <w:rPr>
                <w:b/>
                <w:i/>
                <w:noProof/>
                <w:lang w:eastAsia="en-GB"/>
              </w:rPr>
            </w:pPr>
            <w:r w:rsidRPr="000E4E7F">
              <w:rPr>
                <w:b/>
                <w:i/>
                <w:noProof/>
                <w:lang w:eastAsia="en-GB"/>
              </w:rPr>
              <w:t>ce-Mode</w:t>
            </w:r>
          </w:p>
          <w:p w14:paraId="65B3A34B" w14:textId="77777777" w:rsidR="003324CC" w:rsidRPr="000E4E7F" w:rsidRDefault="003324CC" w:rsidP="007A39AC">
            <w:pPr>
              <w:pStyle w:val="TAL"/>
              <w:rPr>
                <w:b/>
                <w:i/>
                <w:noProof/>
                <w:lang w:eastAsia="en-GB"/>
              </w:rPr>
            </w:pPr>
            <w:r w:rsidRPr="000E4E7F">
              <w:rPr>
                <w:lang w:eastAsia="en-GB"/>
              </w:rPr>
              <w:t>Indicates the CE mode as specified in TS 36.213 [23].</w:t>
            </w:r>
          </w:p>
        </w:tc>
      </w:tr>
      <w:tr w:rsidR="003324CC" w:rsidRPr="000E4E7F" w14:paraId="5E1A9769" w14:textId="77777777" w:rsidTr="007A39AC">
        <w:trPr>
          <w:gridAfter w:val="1"/>
          <w:wAfter w:w="6" w:type="dxa"/>
          <w:cantSplit/>
        </w:trPr>
        <w:tc>
          <w:tcPr>
            <w:tcW w:w="9639" w:type="dxa"/>
          </w:tcPr>
          <w:p w14:paraId="2239B301" w14:textId="77777777" w:rsidR="003324CC" w:rsidRPr="000E4E7F" w:rsidRDefault="003324CC" w:rsidP="007A39AC">
            <w:pPr>
              <w:pStyle w:val="TAL"/>
              <w:rPr>
                <w:b/>
                <w:i/>
                <w:noProof/>
                <w:lang w:eastAsia="en-GB"/>
              </w:rPr>
            </w:pPr>
            <w:r w:rsidRPr="000E4E7F">
              <w:rPr>
                <w:b/>
                <w:i/>
                <w:noProof/>
                <w:lang w:eastAsia="en-GB"/>
              </w:rPr>
              <w:t>ce-pdsch-pusch-Enhancement-Config</w:t>
            </w:r>
          </w:p>
          <w:p w14:paraId="1A94EB7B" w14:textId="77777777" w:rsidR="003324CC" w:rsidRPr="000E4E7F" w:rsidRDefault="003324CC" w:rsidP="007A39AC">
            <w:pPr>
              <w:pStyle w:val="TAL"/>
              <w:rPr>
                <w:b/>
                <w:i/>
                <w:noProof/>
                <w:lang w:eastAsia="en-GB"/>
              </w:rPr>
            </w:pPr>
            <w:r w:rsidRPr="000E4E7F">
              <w:rPr>
                <w:noProof/>
                <w:lang w:eastAsia="en-GB"/>
              </w:rPr>
              <w:t>Activation of new numbers of repetitions for PUSCH and modulation restrictions for PDSCH/PUSCH in CE mode A, see TS 36.212 [22] and TS 36.213 [23].</w:t>
            </w:r>
          </w:p>
        </w:tc>
      </w:tr>
      <w:tr w:rsidR="003324CC" w:rsidRPr="000E4E7F" w14:paraId="15EDD5A0" w14:textId="77777777" w:rsidTr="007A39A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2F8D28" w14:textId="77777777" w:rsidR="003324CC" w:rsidRPr="000E4E7F" w:rsidRDefault="003324CC" w:rsidP="007A39AC">
            <w:pPr>
              <w:pStyle w:val="TAL"/>
              <w:rPr>
                <w:b/>
                <w:i/>
                <w:noProof/>
                <w:lang w:eastAsia="en-GB"/>
              </w:rPr>
            </w:pPr>
            <w:r w:rsidRPr="000E4E7F">
              <w:rPr>
                <w:b/>
                <w:i/>
                <w:noProof/>
                <w:lang w:eastAsia="en-GB"/>
              </w:rPr>
              <w:t>cqi-ShortConfigSCell</w:t>
            </w:r>
          </w:p>
          <w:p w14:paraId="64471497" w14:textId="77777777" w:rsidR="003324CC" w:rsidRPr="000E4E7F" w:rsidRDefault="003324CC" w:rsidP="007A39AC">
            <w:pPr>
              <w:pStyle w:val="TAL"/>
              <w:rPr>
                <w:noProof/>
                <w:lang w:eastAsia="en-GB"/>
              </w:rPr>
            </w:pPr>
            <w:r w:rsidRPr="000E4E7F">
              <w:rPr>
                <w:noProof/>
                <w:lang w:eastAsia="en-GB"/>
              </w:rPr>
              <w:t xml:space="preserve">Indicates whether the CSI (CQI/PMI/RI/PTI/CRI) reporting resource configured by </w:t>
            </w:r>
            <w:r w:rsidRPr="000E4E7F">
              <w:rPr>
                <w:i/>
                <w:noProof/>
                <w:lang w:eastAsia="en-GB"/>
              </w:rPr>
              <w:t>cqi-ShortConfigSCell</w:t>
            </w:r>
            <w:r w:rsidRPr="000E4E7F">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3324CC" w:rsidRPr="000E4E7F" w14:paraId="76BAE31F" w14:textId="77777777" w:rsidTr="007A39AC">
        <w:trPr>
          <w:gridAfter w:val="1"/>
          <w:wAfter w:w="6" w:type="dxa"/>
          <w:cantSplit/>
        </w:trPr>
        <w:tc>
          <w:tcPr>
            <w:tcW w:w="9639" w:type="dxa"/>
          </w:tcPr>
          <w:p w14:paraId="60291CC3" w14:textId="77777777" w:rsidR="003324CC" w:rsidRPr="000E4E7F" w:rsidRDefault="003324CC" w:rsidP="007A39AC">
            <w:pPr>
              <w:pStyle w:val="TAL"/>
              <w:rPr>
                <w:b/>
                <w:i/>
                <w:noProof/>
                <w:lang w:eastAsia="en-GB"/>
              </w:rPr>
            </w:pPr>
            <w:r w:rsidRPr="000E4E7F">
              <w:rPr>
                <w:b/>
                <w:i/>
                <w:noProof/>
                <w:lang w:eastAsia="en-GB"/>
              </w:rPr>
              <w:t>csi-RS-Config</w:t>
            </w:r>
          </w:p>
          <w:p w14:paraId="2441432D" w14:textId="77777777" w:rsidR="003324CC" w:rsidRPr="000E4E7F" w:rsidRDefault="003324CC" w:rsidP="007A39AC">
            <w:pPr>
              <w:pStyle w:val="TAL"/>
              <w:rPr>
                <w:b/>
                <w:i/>
                <w:noProof/>
                <w:lang w:eastAsia="en-GB"/>
              </w:rPr>
            </w:pPr>
            <w:r w:rsidRPr="000E4E7F">
              <w:rPr>
                <w:lang w:eastAsia="en-GB"/>
              </w:rPr>
              <w:t xml:space="preserve">For a serving frequency E-UTRAN does not configure </w:t>
            </w:r>
            <w:proofErr w:type="spellStart"/>
            <w:r w:rsidRPr="000E4E7F">
              <w:rPr>
                <w:i/>
                <w:lang w:eastAsia="en-GB"/>
              </w:rPr>
              <w:t>csi</w:t>
            </w:r>
            <w:proofErr w:type="spellEnd"/>
            <w:r w:rsidRPr="000E4E7F">
              <w:rPr>
                <w:i/>
                <w:lang w:eastAsia="en-GB"/>
              </w:rPr>
              <w:t>-RS-Config</w:t>
            </w:r>
            <w:r w:rsidRPr="000E4E7F">
              <w:rPr>
                <w:lang w:eastAsia="en-GB"/>
              </w:rPr>
              <w:t xml:space="preserve"> (includes </w:t>
            </w:r>
            <w:proofErr w:type="spellStart"/>
            <w:r w:rsidRPr="000E4E7F">
              <w:rPr>
                <w:i/>
                <w:lang w:eastAsia="en-GB"/>
              </w:rPr>
              <w:t>zeroTxPowerCSI</w:t>
            </w:r>
            <w:proofErr w:type="spellEnd"/>
            <w:r w:rsidRPr="000E4E7F">
              <w:rPr>
                <w:i/>
                <w:lang w:eastAsia="en-GB"/>
              </w:rPr>
              <w:t>-RS</w:t>
            </w:r>
            <w:r w:rsidRPr="000E4E7F">
              <w:rPr>
                <w:lang w:eastAsia="en-GB"/>
              </w:rPr>
              <w:t>) when transmission mode 10 is configured for the serving cell on this carrier frequency.</w:t>
            </w:r>
          </w:p>
        </w:tc>
      </w:tr>
      <w:tr w:rsidR="003324CC" w:rsidRPr="000E4E7F" w14:paraId="0445D6D8" w14:textId="77777777" w:rsidTr="007A39AC">
        <w:trPr>
          <w:gridAfter w:val="1"/>
          <w:wAfter w:w="6" w:type="dxa"/>
          <w:cantSplit/>
        </w:trPr>
        <w:tc>
          <w:tcPr>
            <w:tcW w:w="9639" w:type="dxa"/>
          </w:tcPr>
          <w:p w14:paraId="7AA80AED" w14:textId="77777777" w:rsidR="003324CC" w:rsidRPr="000E4E7F" w:rsidRDefault="003324CC" w:rsidP="007A39AC">
            <w:pPr>
              <w:pStyle w:val="TAL"/>
              <w:rPr>
                <w:b/>
                <w:i/>
                <w:noProof/>
                <w:lang w:eastAsia="en-GB"/>
              </w:rPr>
            </w:pPr>
            <w:r w:rsidRPr="000E4E7F">
              <w:rPr>
                <w:b/>
                <w:i/>
                <w:noProof/>
                <w:lang w:eastAsia="en-GB"/>
              </w:rPr>
              <w:t>csi-RS-ConfigNZPToAddModList</w:t>
            </w:r>
          </w:p>
          <w:p w14:paraId="1BB8313E" w14:textId="77777777" w:rsidR="003324CC" w:rsidRPr="000E4E7F" w:rsidRDefault="003324CC" w:rsidP="007A39AC">
            <w:pPr>
              <w:pStyle w:val="TAL"/>
              <w:rPr>
                <w:b/>
                <w:i/>
                <w:noProof/>
                <w:lang w:eastAsia="en-GB"/>
              </w:rPr>
            </w:pPr>
            <w:r w:rsidRPr="000E4E7F">
              <w:rPr>
                <w:lang w:eastAsia="en-GB"/>
              </w:rPr>
              <w:t xml:space="preserve">For a serving frequency E-UTRAN configures one or more </w:t>
            </w:r>
            <w:r w:rsidRPr="000E4E7F">
              <w:rPr>
                <w:i/>
                <w:lang w:eastAsia="en-GB"/>
              </w:rPr>
              <w:t>CSI-RS-</w:t>
            </w:r>
            <w:proofErr w:type="spellStart"/>
            <w:r w:rsidRPr="000E4E7F">
              <w:rPr>
                <w:i/>
                <w:lang w:eastAsia="en-GB"/>
              </w:rPr>
              <w:t>ConfigNZP</w:t>
            </w:r>
            <w:proofErr w:type="spellEnd"/>
            <w:r w:rsidRPr="000E4E7F">
              <w:rPr>
                <w:lang w:eastAsia="en-GB"/>
              </w:rPr>
              <w:t xml:space="preserve"> only when transmission mode 9 or 10 is configured for the serving cell on this carrier frequency. For a serving frequency, EUTRAN configures a maximum number of </w:t>
            </w:r>
            <w:r w:rsidRPr="000E4E7F">
              <w:rPr>
                <w:i/>
                <w:lang w:eastAsia="en-GB"/>
              </w:rPr>
              <w:t>CSI-RS-</w:t>
            </w:r>
            <w:proofErr w:type="spellStart"/>
            <w:r w:rsidRPr="000E4E7F">
              <w:rPr>
                <w:i/>
                <w:lang w:eastAsia="en-GB"/>
              </w:rPr>
              <w:t>ConfigNZP</w:t>
            </w:r>
            <w:proofErr w:type="spellEnd"/>
            <w:r w:rsidRPr="000E4E7F">
              <w:rPr>
                <w:lang w:eastAsia="en-GB"/>
              </w:rPr>
              <w:t xml:space="preserve"> in accordance with transmission mode (including CSI processes), </w:t>
            </w:r>
            <w:proofErr w:type="spellStart"/>
            <w:r w:rsidRPr="000E4E7F">
              <w:rPr>
                <w:lang w:eastAsia="en-GB"/>
              </w:rPr>
              <w:t>eMIMO</w:t>
            </w:r>
            <w:proofErr w:type="spellEnd"/>
            <w:r w:rsidRPr="000E4E7F">
              <w:rPr>
                <w:lang w:eastAsia="en-GB"/>
              </w:rPr>
              <w:t xml:space="preserve"> (including class) and associated UE capabilities (e.g. k-Max, n-</w:t>
            </w:r>
            <w:proofErr w:type="spellStart"/>
            <w:r w:rsidRPr="000E4E7F">
              <w:rPr>
                <w:lang w:eastAsia="en-GB"/>
              </w:rPr>
              <w:t>MaxList</w:t>
            </w:r>
            <w:proofErr w:type="spellEnd"/>
            <w:r w:rsidRPr="000E4E7F">
              <w:rPr>
                <w:lang w:eastAsia="en-GB"/>
              </w:rPr>
              <w:t>).</w:t>
            </w:r>
          </w:p>
        </w:tc>
      </w:tr>
      <w:tr w:rsidR="003324CC" w:rsidRPr="000E4E7F" w14:paraId="4C3BB2A3" w14:textId="77777777" w:rsidTr="007A39AC">
        <w:trPr>
          <w:gridAfter w:val="1"/>
          <w:wAfter w:w="6" w:type="dxa"/>
          <w:cantSplit/>
        </w:trPr>
        <w:tc>
          <w:tcPr>
            <w:tcW w:w="9639" w:type="dxa"/>
          </w:tcPr>
          <w:p w14:paraId="064FBC3E" w14:textId="77777777" w:rsidR="003324CC" w:rsidRPr="000E4E7F" w:rsidRDefault="003324CC" w:rsidP="007A39AC">
            <w:pPr>
              <w:pStyle w:val="TAL"/>
              <w:rPr>
                <w:b/>
                <w:i/>
                <w:noProof/>
                <w:lang w:eastAsia="en-GB"/>
              </w:rPr>
            </w:pPr>
            <w:r w:rsidRPr="000E4E7F">
              <w:rPr>
                <w:b/>
                <w:i/>
                <w:noProof/>
                <w:lang w:eastAsia="en-GB"/>
              </w:rPr>
              <w:t>csi-RS-ConfigZP-ApList</w:t>
            </w:r>
          </w:p>
          <w:p w14:paraId="3BF54A99" w14:textId="77777777" w:rsidR="003324CC" w:rsidRPr="000E4E7F" w:rsidRDefault="003324CC" w:rsidP="007A39AC">
            <w:pPr>
              <w:pStyle w:val="TAL"/>
              <w:rPr>
                <w:noProof/>
                <w:lang w:eastAsia="en-GB"/>
              </w:rPr>
            </w:pPr>
            <w:r w:rsidRPr="000E4E7F">
              <w:rPr>
                <w:lang w:eastAsia="en-GB"/>
              </w:rPr>
              <w:t xml:space="preserve">The aperiodic ZP CSI-RS for PDSCH rate matching. The field </w:t>
            </w:r>
            <w:proofErr w:type="spellStart"/>
            <w:r w:rsidRPr="000E4E7F">
              <w:rPr>
                <w:i/>
                <w:lang w:eastAsia="en-GB"/>
              </w:rPr>
              <w:t>subframeConfig</w:t>
            </w:r>
            <w:proofErr w:type="spellEnd"/>
            <w:r w:rsidRPr="000E4E7F">
              <w:rPr>
                <w:lang w:eastAsia="en-GB"/>
              </w:rPr>
              <w:t xml:space="preserve"> is applicable to semi-persistent CSI RS reporting. In other cases, the UE shall ignore field </w:t>
            </w:r>
            <w:proofErr w:type="spellStart"/>
            <w:r w:rsidRPr="000E4E7F">
              <w:rPr>
                <w:i/>
                <w:lang w:eastAsia="en-GB"/>
              </w:rPr>
              <w:t>subframeConfig</w:t>
            </w:r>
            <w:proofErr w:type="spellEnd"/>
            <w:r w:rsidRPr="000E4E7F">
              <w:rPr>
                <w:lang w:eastAsia="en-GB"/>
              </w:rPr>
              <w:t>.</w:t>
            </w:r>
          </w:p>
        </w:tc>
      </w:tr>
      <w:tr w:rsidR="003324CC" w:rsidRPr="000E4E7F" w14:paraId="396273A7" w14:textId="77777777" w:rsidTr="007A39AC">
        <w:trPr>
          <w:gridAfter w:val="1"/>
          <w:wAfter w:w="6" w:type="dxa"/>
          <w:cantSplit/>
        </w:trPr>
        <w:tc>
          <w:tcPr>
            <w:tcW w:w="9639" w:type="dxa"/>
          </w:tcPr>
          <w:p w14:paraId="2940F600" w14:textId="77777777" w:rsidR="003324CC" w:rsidRPr="000E4E7F" w:rsidRDefault="003324CC" w:rsidP="007A39AC">
            <w:pPr>
              <w:pStyle w:val="TAL"/>
              <w:rPr>
                <w:b/>
                <w:i/>
                <w:noProof/>
                <w:lang w:eastAsia="en-GB"/>
              </w:rPr>
            </w:pPr>
            <w:r w:rsidRPr="000E4E7F">
              <w:rPr>
                <w:b/>
                <w:i/>
                <w:noProof/>
                <w:lang w:eastAsia="en-GB"/>
              </w:rPr>
              <w:t>csi-RS-ConfigZPToAddModList</w:t>
            </w:r>
          </w:p>
          <w:p w14:paraId="3C2A2F39" w14:textId="77777777" w:rsidR="003324CC" w:rsidRPr="000E4E7F" w:rsidRDefault="003324CC" w:rsidP="007A39AC">
            <w:pPr>
              <w:pStyle w:val="TAL"/>
              <w:rPr>
                <w:noProof/>
                <w:lang w:eastAsia="en-GB"/>
              </w:rPr>
            </w:pPr>
            <w:r w:rsidRPr="000E4E7F">
              <w:rPr>
                <w:lang w:eastAsia="en-GB"/>
              </w:rPr>
              <w:t xml:space="preserve">For a serving frequency E-UTRAN configures one or more </w:t>
            </w:r>
            <w:r w:rsidRPr="000E4E7F">
              <w:rPr>
                <w:i/>
                <w:noProof/>
                <w:lang w:eastAsia="en-GB"/>
              </w:rPr>
              <w:t>CSI-RS-ConfigZP</w:t>
            </w:r>
            <w:r w:rsidRPr="000E4E7F">
              <w:rPr>
                <w:lang w:eastAsia="en-GB"/>
              </w:rPr>
              <w:t xml:space="preserve"> only when transmission mode 10 is configured for the serving cell on this carrier frequency.</w:t>
            </w:r>
          </w:p>
        </w:tc>
      </w:tr>
      <w:tr w:rsidR="003324CC" w:rsidRPr="000E4E7F" w14:paraId="4F62A6CA" w14:textId="77777777" w:rsidTr="007A39AC">
        <w:trPr>
          <w:gridAfter w:val="1"/>
          <w:wAfter w:w="6" w:type="dxa"/>
          <w:cantSplit/>
        </w:trPr>
        <w:tc>
          <w:tcPr>
            <w:tcW w:w="9639" w:type="dxa"/>
          </w:tcPr>
          <w:p w14:paraId="10FB8E42" w14:textId="77777777" w:rsidR="003324CC" w:rsidRPr="000E4E7F" w:rsidRDefault="003324CC" w:rsidP="007A39AC">
            <w:pPr>
              <w:pStyle w:val="TAL"/>
              <w:rPr>
                <w:b/>
                <w:i/>
                <w:lang w:eastAsia="zh-CN"/>
              </w:rPr>
            </w:pPr>
            <w:r w:rsidRPr="000E4E7F">
              <w:rPr>
                <w:b/>
                <w:i/>
                <w:lang w:eastAsia="zh-CN"/>
              </w:rPr>
              <w:t>dl-STTI-Length, ul-STTI-Length</w:t>
            </w:r>
          </w:p>
          <w:p w14:paraId="1D8D437C" w14:textId="77777777" w:rsidR="003324CC" w:rsidRPr="000E4E7F" w:rsidRDefault="003324CC" w:rsidP="007A39AC">
            <w:pPr>
              <w:pStyle w:val="TAL"/>
              <w:rPr>
                <w:b/>
                <w:i/>
                <w:noProof/>
                <w:lang w:eastAsia="en-GB"/>
              </w:rPr>
            </w:pPr>
            <w:r w:rsidRPr="000E4E7F">
              <w:rPr>
                <w:lang w:eastAsia="zh-CN"/>
              </w:rPr>
              <w:t xml:space="preserve">Indicates the DL and UL short TTI lengths. Value slot corresponds to 7 OFDM symbols and value </w:t>
            </w:r>
            <w:proofErr w:type="spellStart"/>
            <w:r w:rsidRPr="000E4E7F">
              <w:rPr>
                <w:lang w:eastAsia="zh-CN"/>
              </w:rPr>
              <w:t>subslot</w:t>
            </w:r>
            <w:proofErr w:type="spellEnd"/>
            <w:r w:rsidRPr="000E4E7F">
              <w:rPr>
                <w:lang w:eastAsia="zh-CN"/>
              </w:rPr>
              <w:t xml:space="preserve"> corresponds to 2 or 3 OFDM symbols. E-UTRAN configures the same value for all serving cells sending PUCCH feedback on the same cell. </w:t>
            </w:r>
            <w:r w:rsidRPr="000E4E7F">
              <w:rPr>
                <w:lang w:eastAsia="ko-KR"/>
              </w:rPr>
              <w:t xml:space="preserve">If one </w:t>
            </w:r>
            <w:proofErr w:type="spellStart"/>
            <w:r w:rsidRPr="000E4E7F">
              <w:rPr>
                <w:lang w:eastAsia="ko-KR"/>
              </w:rPr>
              <w:t>SCell</w:t>
            </w:r>
            <w:proofErr w:type="spellEnd"/>
            <w:r w:rsidRPr="000E4E7F">
              <w:rPr>
                <w:lang w:eastAsia="ko-KR"/>
              </w:rPr>
              <w:t xml:space="preserve"> is configured with short TTI in the group of cells configured to send PUCCH on the same cell, the cell carrying PUCCH shall be configured with short TTI. E-UTRAN can configure different value of </w:t>
            </w:r>
            <w:r w:rsidRPr="000E4E7F">
              <w:rPr>
                <w:i/>
                <w:lang w:eastAsia="ko-KR"/>
              </w:rPr>
              <w:t>dl-STTI-Length</w:t>
            </w:r>
            <w:r w:rsidRPr="000E4E7F">
              <w:rPr>
                <w:lang w:eastAsia="ko-KR"/>
              </w:rPr>
              <w:t xml:space="preserve"> and </w:t>
            </w:r>
            <w:r w:rsidRPr="000E4E7F">
              <w:rPr>
                <w:i/>
                <w:lang w:eastAsia="ko-KR"/>
              </w:rPr>
              <w:t>ul-STTI-Length</w:t>
            </w:r>
            <w:r w:rsidRPr="000E4E7F">
              <w:rPr>
                <w:lang w:eastAsia="ko-KR"/>
              </w:rPr>
              <w:t xml:space="preserve"> for serving cells sending PUCCH feedback on different cells. </w:t>
            </w:r>
            <w:r w:rsidRPr="000E4E7F">
              <w:rPr>
                <w:lang w:eastAsia="zh-CN"/>
              </w:rPr>
              <w:t>E-UTRAN does not configure the combination {</w:t>
            </w:r>
            <w:proofErr w:type="spellStart"/>
            <w:r w:rsidRPr="000E4E7F">
              <w:rPr>
                <w:lang w:eastAsia="zh-CN"/>
              </w:rPr>
              <w:t>slot,subslot</w:t>
            </w:r>
            <w:proofErr w:type="spellEnd"/>
            <w:r w:rsidRPr="000E4E7F">
              <w:rPr>
                <w:lang w:eastAsia="zh-CN"/>
              </w:rPr>
              <w:t xml:space="preserve">} for {DL,UL}. </w:t>
            </w:r>
          </w:p>
        </w:tc>
      </w:tr>
      <w:tr w:rsidR="003324CC" w:rsidRPr="000E4E7F" w14:paraId="73176CE2" w14:textId="77777777" w:rsidTr="007A39AC">
        <w:trPr>
          <w:gridAfter w:val="1"/>
          <w:wAfter w:w="6" w:type="dxa"/>
          <w:cantSplit/>
        </w:trPr>
        <w:tc>
          <w:tcPr>
            <w:tcW w:w="9639" w:type="dxa"/>
          </w:tcPr>
          <w:p w14:paraId="16A57CCF" w14:textId="77777777" w:rsidR="003324CC" w:rsidRPr="000E4E7F" w:rsidRDefault="003324CC" w:rsidP="007A39AC">
            <w:pPr>
              <w:pStyle w:val="TAL"/>
              <w:rPr>
                <w:b/>
                <w:i/>
              </w:rPr>
            </w:pPr>
            <w:r w:rsidRPr="000E4E7F">
              <w:rPr>
                <w:b/>
                <w:i/>
              </w:rPr>
              <w:t>dummy</w:t>
            </w:r>
          </w:p>
          <w:p w14:paraId="65B1DA7A" w14:textId="77777777" w:rsidR="003324CC" w:rsidRPr="000E4E7F" w:rsidRDefault="003324CC" w:rsidP="007A39AC">
            <w:pPr>
              <w:pStyle w:val="TAL"/>
              <w:rPr>
                <w:b/>
                <w:bCs/>
                <w:i/>
                <w:noProof/>
              </w:rPr>
            </w:pPr>
            <w:r w:rsidRPr="000E4E7F">
              <w:t>This field is not used in the specification. If received it shall be ignored by the UE.</w:t>
            </w:r>
          </w:p>
        </w:tc>
      </w:tr>
      <w:tr w:rsidR="003324CC" w:rsidRPr="000E4E7F" w14:paraId="598C4B50" w14:textId="77777777" w:rsidTr="007A39AC">
        <w:trPr>
          <w:gridAfter w:val="1"/>
          <w:wAfter w:w="6" w:type="dxa"/>
          <w:cantSplit/>
        </w:trPr>
        <w:tc>
          <w:tcPr>
            <w:tcW w:w="9639" w:type="dxa"/>
          </w:tcPr>
          <w:p w14:paraId="64B90FE3" w14:textId="77777777" w:rsidR="003324CC" w:rsidRPr="000E4E7F" w:rsidRDefault="003324CC" w:rsidP="007A39AC">
            <w:pPr>
              <w:pStyle w:val="TAL"/>
              <w:rPr>
                <w:b/>
                <w:i/>
                <w:noProof/>
                <w:lang w:eastAsia="en-GB"/>
              </w:rPr>
            </w:pPr>
            <w:r w:rsidRPr="000E4E7F">
              <w:rPr>
                <w:b/>
                <w:i/>
                <w:noProof/>
                <w:lang w:eastAsia="en-GB"/>
              </w:rPr>
              <w:t>eimta-MainConfigPCell, eimta-MainConfigSCell</w:t>
            </w:r>
          </w:p>
          <w:p w14:paraId="2AA365FC" w14:textId="77777777" w:rsidR="003324CC" w:rsidRPr="000E4E7F" w:rsidRDefault="003324CC" w:rsidP="007A39AC">
            <w:pPr>
              <w:pStyle w:val="TAL"/>
              <w:rPr>
                <w:noProof/>
                <w:lang w:eastAsia="en-GB"/>
              </w:rPr>
            </w:pPr>
            <w:r w:rsidRPr="000E4E7F">
              <w:rPr>
                <w:noProof/>
                <w:lang w:eastAsia="en-GB"/>
              </w:rPr>
              <w:t xml:space="preserve">If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for one serving cell in a frequency band,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for all serving cells residing on the frequency band.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only if </w:t>
            </w:r>
            <w:r w:rsidRPr="000E4E7F">
              <w:rPr>
                <w:i/>
                <w:noProof/>
                <w:lang w:eastAsia="en-GB"/>
              </w:rPr>
              <w:t>eimta-MainConfig</w:t>
            </w:r>
            <w:r w:rsidRPr="000E4E7F">
              <w:rPr>
                <w:noProof/>
                <w:lang w:eastAsia="en-GB"/>
              </w:rPr>
              <w:t xml:space="preserve"> is configured.</w:t>
            </w:r>
          </w:p>
        </w:tc>
      </w:tr>
      <w:tr w:rsidR="003324CC" w:rsidRPr="000E4E7F" w14:paraId="6B884338" w14:textId="77777777" w:rsidTr="007A39AC">
        <w:trPr>
          <w:gridAfter w:val="1"/>
          <w:wAfter w:w="6" w:type="dxa"/>
          <w:cantSplit/>
        </w:trPr>
        <w:tc>
          <w:tcPr>
            <w:tcW w:w="9639" w:type="dxa"/>
          </w:tcPr>
          <w:p w14:paraId="763222F0" w14:textId="77777777" w:rsidR="003324CC" w:rsidRPr="000E4E7F" w:rsidRDefault="003324CC" w:rsidP="007A39AC">
            <w:pPr>
              <w:pStyle w:val="TAL"/>
              <w:rPr>
                <w:b/>
                <w:i/>
                <w:noProof/>
                <w:lang w:eastAsia="zh-CN"/>
              </w:rPr>
            </w:pPr>
            <w:r w:rsidRPr="000E4E7F">
              <w:rPr>
                <w:b/>
                <w:i/>
                <w:noProof/>
                <w:lang w:eastAsia="en-GB"/>
              </w:rPr>
              <w:t>energyDetectionThresholdOffset</w:t>
            </w:r>
          </w:p>
          <w:p w14:paraId="7C733A15" w14:textId="77777777" w:rsidR="003324CC" w:rsidRPr="000E4E7F" w:rsidRDefault="003324CC" w:rsidP="007A39AC">
            <w:pPr>
              <w:pStyle w:val="TAL"/>
              <w:rPr>
                <w:b/>
                <w:i/>
                <w:noProof/>
                <w:lang w:eastAsia="zh-CN"/>
              </w:rPr>
            </w:pPr>
            <w:r w:rsidRPr="000E4E7F">
              <w:rPr>
                <w:noProof/>
                <w:lang w:eastAsia="zh-CN"/>
              </w:rPr>
              <w:t>Indicates the o</w:t>
            </w:r>
            <w:r w:rsidRPr="000E4E7F">
              <w:rPr>
                <w:noProof/>
                <w:lang w:eastAsia="en-GB"/>
              </w:rPr>
              <w:t>ffset to the default maximum energy detection threshold value</w:t>
            </w:r>
            <w:r w:rsidRPr="000E4E7F">
              <w:rPr>
                <w:noProof/>
                <w:lang w:eastAsia="zh-CN"/>
              </w:rPr>
              <w:t>. Unit in dB. V</w:t>
            </w:r>
            <w:r w:rsidRPr="000E4E7F">
              <w:rPr>
                <w:noProof/>
                <w:lang w:eastAsia="en-GB"/>
              </w:rPr>
              <w:t xml:space="preserve">alue </w:t>
            </w:r>
            <w:r w:rsidRPr="000E4E7F">
              <w:rPr>
                <w:noProof/>
                <w:lang w:eastAsia="zh-CN"/>
              </w:rPr>
              <w:t>-13 corresponds</w:t>
            </w:r>
            <w:r w:rsidRPr="000E4E7F">
              <w:rPr>
                <w:noProof/>
                <w:lang w:eastAsia="en-GB"/>
              </w:rPr>
              <w:t xml:space="preserve"> to -1</w:t>
            </w:r>
            <w:r w:rsidRPr="000E4E7F">
              <w:rPr>
                <w:noProof/>
                <w:lang w:eastAsia="zh-CN"/>
              </w:rPr>
              <w:t>3</w:t>
            </w:r>
            <w:r w:rsidRPr="000E4E7F">
              <w:rPr>
                <w:noProof/>
                <w:lang w:eastAsia="en-GB"/>
              </w:rPr>
              <w:t xml:space="preserve">dB, value </w:t>
            </w:r>
            <w:r w:rsidRPr="000E4E7F">
              <w:rPr>
                <w:noProof/>
                <w:lang w:eastAsia="zh-CN"/>
              </w:rPr>
              <w:t>-12</w:t>
            </w:r>
            <w:r w:rsidRPr="000E4E7F">
              <w:rPr>
                <w:noProof/>
                <w:lang w:eastAsia="en-GB"/>
              </w:rPr>
              <w:t xml:space="preserve"> corresponds to -1</w:t>
            </w:r>
            <w:r w:rsidRPr="000E4E7F">
              <w:rPr>
                <w:noProof/>
                <w:lang w:eastAsia="zh-CN"/>
              </w:rPr>
              <w:t>2</w:t>
            </w:r>
            <w:r w:rsidRPr="000E4E7F">
              <w:rPr>
                <w:noProof/>
                <w:lang w:eastAsia="en-GB"/>
              </w:rPr>
              <w:t xml:space="preserve">dB, and so on (i.e. in steps of </w:t>
            </w:r>
            <w:r w:rsidRPr="000E4E7F">
              <w:rPr>
                <w:noProof/>
                <w:lang w:eastAsia="zh-CN"/>
              </w:rPr>
              <w:t>1</w:t>
            </w:r>
            <w:r w:rsidRPr="000E4E7F">
              <w:rPr>
                <w:noProof/>
                <w:lang w:eastAsia="en-GB"/>
              </w:rPr>
              <w:t>dB)</w:t>
            </w:r>
            <w:r w:rsidRPr="000E4E7F">
              <w:rPr>
                <w:noProof/>
                <w:lang w:eastAsia="zh-CN"/>
              </w:rPr>
              <w:t xml:space="preserve"> as specified in </w:t>
            </w:r>
            <w:r w:rsidRPr="000E4E7F">
              <w:rPr>
                <w:lang w:eastAsia="en-GB"/>
              </w:rPr>
              <w:t>TS 37.213 [94].</w:t>
            </w:r>
          </w:p>
        </w:tc>
      </w:tr>
      <w:tr w:rsidR="003324CC" w:rsidRPr="000E4E7F" w14:paraId="3F9CA358" w14:textId="77777777" w:rsidTr="007A39AC">
        <w:trPr>
          <w:gridAfter w:val="1"/>
          <w:wAfter w:w="6" w:type="dxa"/>
          <w:cantSplit/>
        </w:trPr>
        <w:tc>
          <w:tcPr>
            <w:tcW w:w="9639" w:type="dxa"/>
          </w:tcPr>
          <w:p w14:paraId="6587A477" w14:textId="77777777" w:rsidR="003324CC" w:rsidRPr="000E4E7F" w:rsidRDefault="003324CC" w:rsidP="007A39AC">
            <w:pPr>
              <w:pStyle w:val="TAL"/>
              <w:rPr>
                <w:b/>
                <w:i/>
                <w:noProof/>
                <w:lang w:eastAsia="en-GB"/>
              </w:rPr>
            </w:pPr>
            <w:r w:rsidRPr="000E4E7F">
              <w:rPr>
                <w:b/>
                <w:i/>
                <w:noProof/>
                <w:lang w:eastAsia="en-GB"/>
              </w:rPr>
              <w:t>epdcch-Config</w:t>
            </w:r>
          </w:p>
          <w:p w14:paraId="1FBD6371" w14:textId="77777777" w:rsidR="003324CC" w:rsidRPr="000E4E7F" w:rsidRDefault="003324CC" w:rsidP="007A39AC">
            <w:pPr>
              <w:pStyle w:val="TAL"/>
              <w:rPr>
                <w:noProof/>
                <w:lang w:eastAsia="en-GB"/>
              </w:rPr>
            </w:pPr>
            <w:r w:rsidRPr="000E4E7F">
              <w:rPr>
                <w:noProof/>
                <w:lang w:eastAsia="en-GB"/>
              </w:rPr>
              <w:t xml:space="preserve">indicates the </w:t>
            </w:r>
            <w:r w:rsidRPr="000E4E7F">
              <w:rPr>
                <w:i/>
                <w:noProof/>
                <w:lang w:eastAsia="en-GB"/>
              </w:rPr>
              <w:t>EPDCCH-Config</w:t>
            </w:r>
            <w:r w:rsidRPr="000E4E7F">
              <w:rPr>
                <w:noProof/>
                <w:lang w:eastAsia="en-GB"/>
              </w:rPr>
              <w:t xml:space="preserve"> for the cell. E-UTRAN does not configure </w:t>
            </w:r>
            <w:r w:rsidRPr="000E4E7F">
              <w:rPr>
                <w:i/>
                <w:noProof/>
                <w:lang w:eastAsia="en-GB"/>
              </w:rPr>
              <w:t>EPDCCH-Config</w:t>
            </w:r>
            <w:r w:rsidRPr="000E4E7F">
              <w:rPr>
                <w:noProof/>
                <w:lang w:eastAsia="en-GB"/>
              </w:rPr>
              <w:t xml:space="preserve"> for an SCell that is configured with value </w:t>
            </w:r>
            <w:r w:rsidRPr="000E4E7F">
              <w:rPr>
                <w:i/>
                <w:noProof/>
                <w:lang w:eastAsia="en-GB"/>
              </w:rPr>
              <w:t>other</w:t>
            </w:r>
            <w:r w:rsidRPr="000E4E7F">
              <w:rPr>
                <w:noProof/>
                <w:lang w:eastAsia="en-GB"/>
              </w:rPr>
              <w:t xml:space="preserve"> for </w:t>
            </w:r>
            <w:proofErr w:type="spellStart"/>
            <w:r w:rsidRPr="000E4E7F">
              <w:rPr>
                <w:i/>
                <w:lang w:eastAsia="en-GB"/>
              </w:rPr>
              <w:t>schedulingCellInfo</w:t>
            </w:r>
            <w:proofErr w:type="spellEnd"/>
            <w:r w:rsidRPr="000E4E7F">
              <w:rPr>
                <w:noProof/>
                <w:lang w:eastAsia="en-GB"/>
              </w:rPr>
              <w:t xml:space="preserve"> in </w:t>
            </w:r>
            <w:proofErr w:type="spellStart"/>
            <w:r w:rsidRPr="000E4E7F">
              <w:rPr>
                <w:i/>
                <w:lang w:eastAsia="en-GB"/>
              </w:rPr>
              <w:t>CrossCarrierSchedulingConfig</w:t>
            </w:r>
            <w:proofErr w:type="spellEnd"/>
            <w:r w:rsidRPr="000E4E7F">
              <w:rPr>
                <w:lang w:eastAsia="en-GB"/>
              </w:rPr>
              <w:t>.</w:t>
            </w:r>
          </w:p>
        </w:tc>
      </w:tr>
      <w:tr w:rsidR="003324CC" w:rsidRPr="000E4E7F" w14:paraId="7A7FBDCC" w14:textId="77777777" w:rsidTr="007A39AC">
        <w:trPr>
          <w:gridAfter w:val="1"/>
          <w:wAfter w:w="6" w:type="dxa"/>
          <w:cantSplit/>
        </w:trPr>
        <w:tc>
          <w:tcPr>
            <w:tcW w:w="9639" w:type="dxa"/>
          </w:tcPr>
          <w:p w14:paraId="773330C5" w14:textId="77777777" w:rsidR="003324CC" w:rsidRPr="000E4E7F" w:rsidRDefault="003324CC" w:rsidP="007A39AC">
            <w:pPr>
              <w:pStyle w:val="TAL"/>
              <w:rPr>
                <w:b/>
                <w:i/>
                <w:noProof/>
                <w:lang w:eastAsia="en-GB"/>
              </w:rPr>
            </w:pPr>
            <w:r w:rsidRPr="000E4E7F">
              <w:rPr>
                <w:b/>
                <w:i/>
                <w:noProof/>
                <w:lang w:eastAsia="en-GB"/>
              </w:rPr>
              <w:t>k-max</w:t>
            </w:r>
          </w:p>
          <w:p w14:paraId="01E2F28D" w14:textId="77777777" w:rsidR="003324CC" w:rsidRPr="000E4E7F" w:rsidRDefault="003324CC" w:rsidP="007A39AC">
            <w:pPr>
              <w:pStyle w:val="TAL"/>
              <w:rPr>
                <w:noProof/>
                <w:lang w:eastAsia="en-GB"/>
              </w:rPr>
            </w:pPr>
            <w:r w:rsidRPr="000E4E7F">
              <w:rPr>
                <w:noProof/>
                <w:lang w:eastAsia="en-GB"/>
              </w:rPr>
              <w:t xml:space="preserve">Indicates the maximum number of interfering spatial layers signaled in the assistance information for MUST. </w:t>
            </w:r>
            <w:r w:rsidRPr="000E4E7F">
              <w:rPr>
                <w:lang w:eastAsia="en-GB"/>
              </w:rPr>
              <w:t>Value l1 corresponds to 1 layer, Value l3 corresponds to 3 layers.</w:t>
            </w:r>
          </w:p>
        </w:tc>
      </w:tr>
      <w:tr w:rsidR="003324CC" w:rsidRPr="000E4E7F" w14:paraId="751262D4" w14:textId="77777777" w:rsidTr="007A39AC">
        <w:trPr>
          <w:gridAfter w:val="1"/>
          <w:wAfter w:w="6" w:type="dxa"/>
          <w:cantSplit/>
        </w:trPr>
        <w:tc>
          <w:tcPr>
            <w:tcW w:w="9639" w:type="dxa"/>
          </w:tcPr>
          <w:p w14:paraId="11A12C42" w14:textId="77777777" w:rsidR="003324CC" w:rsidRPr="000E4E7F" w:rsidRDefault="003324CC" w:rsidP="007A39AC">
            <w:pPr>
              <w:pStyle w:val="TAL"/>
              <w:rPr>
                <w:b/>
                <w:i/>
                <w:noProof/>
                <w:lang w:eastAsia="en-GB"/>
              </w:rPr>
            </w:pPr>
            <w:r w:rsidRPr="000E4E7F">
              <w:rPr>
                <w:b/>
                <w:i/>
                <w:noProof/>
                <w:lang w:eastAsia="en-GB"/>
              </w:rPr>
              <w:lastRenderedPageBreak/>
              <w:t>laa-PUSCH-Mode1, laa-PUSCH-Mode2, laa-PUSCH-Mode3</w:t>
            </w:r>
          </w:p>
          <w:p w14:paraId="6F2B8ECE" w14:textId="77777777" w:rsidR="003324CC" w:rsidRPr="000E4E7F" w:rsidRDefault="003324CC" w:rsidP="007A39AC">
            <w:pPr>
              <w:pStyle w:val="TAL"/>
              <w:rPr>
                <w:b/>
                <w:i/>
                <w:noProof/>
                <w:lang w:eastAsia="en-GB"/>
              </w:rPr>
            </w:pPr>
            <w:r w:rsidRPr="000E4E7F">
              <w:rPr>
                <w:noProof/>
                <w:lang w:eastAsia="zh-CN"/>
              </w:rPr>
              <w:t>Indicates whether LAA PUSCH mode</w:t>
            </w:r>
            <w:r w:rsidRPr="000E4E7F">
              <w:rPr>
                <w:noProof/>
                <w:lang w:eastAsia="en-GB"/>
              </w:rPr>
              <w:t xml:space="preserve"> 1, 2 and/or 3 is configured as</w:t>
            </w:r>
            <w:r w:rsidRPr="000E4E7F">
              <w:rPr>
                <w:noProof/>
                <w:lang w:eastAsia="zh-CN"/>
              </w:rPr>
              <w:t xml:space="preserve"> specified in </w:t>
            </w:r>
            <w:r w:rsidRPr="000E4E7F">
              <w:rPr>
                <w:lang w:eastAsia="en-GB"/>
              </w:rPr>
              <w:t>TS 36.212 [22], clause 5.3.3.1.</w:t>
            </w:r>
          </w:p>
        </w:tc>
      </w:tr>
      <w:tr w:rsidR="003324CC" w:rsidRPr="000E4E7F" w14:paraId="5B56DD16" w14:textId="77777777" w:rsidTr="007A39AC">
        <w:trPr>
          <w:gridAfter w:val="1"/>
          <w:wAfter w:w="6" w:type="dxa"/>
          <w:cantSplit/>
        </w:trPr>
        <w:tc>
          <w:tcPr>
            <w:tcW w:w="9639" w:type="dxa"/>
          </w:tcPr>
          <w:p w14:paraId="5D6651BB" w14:textId="77777777" w:rsidR="003324CC" w:rsidRPr="000E4E7F" w:rsidRDefault="003324CC" w:rsidP="007A39AC">
            <w:pPr>
              <w:pStyle w:val="TAL"/>
              <w:rPr>
                <w:b/>
                <w:i/>
                <w:lang w:eastAsia="en-GB"/>
              </w:rPr>
            </w:pPr>
            <w:proofErr w:type="spellStart"/>
            <w:r w:rsidRPr="000E4E7F">
              <w:rPr>
                <w:b/>
                <w:i/>
                <w:lang w:eastAsia="en-GB"/>
              </w:rPr>
              <w:t>laa-SCellSubframeConfig</w:t>
            </w:r>
            <w:proofErr w:type="spellEnd"/>
          </w:p>
          <w:p w14:paraId="395A505F" w14:textId="77777777" w:rsidR="003324CC" w:rsidRPr="000E4E7F" w:rsidRDefault="003324CC" w:rsidP="007A39AC">
            <w:pPr>
              <w:pStyle w:val="TAL"/>
              <w:rPr>
                <w:lang w:eastAsia="en-GB"/>
              </w:rPr>
            </w:pPr>
            <w:r w:rsidRPr="000E4E7F">
              <w:rPr>
                <w:lang w:eastAsia="en-GB"/>
              </w:rPr>
              <w:t xml:space="preserve">A bit-map indicating </w:t>
            </w:r>
            <w:r w:rsidRPr="000E4E7F">
              <w:rPr>
                <w:iCs/>
                <w:noProof/>
                <w:lang w:eastAsia="zh-CN"/>
              </w:rPr>
              <w:t>LAA</w:t>
            </w:r>
            <w:r w:rsidRPr="000E4E7F">
              <w:rPr>
                <w:lang w:eastAsia="en-GB"/>
              </w:rPr>
              <w:t xml:space="preserve"> </w:t>
            </w:r>
            <w:proofErr w:type="spellStart"/>
            <w:r w:rsidRPr="000E4E7F">
              <w:rPr>
                <w:lang w:eastAsia="en-GB"/>
              </w:rPr>
              <w:t>SCell</w:t>
            </w:r>
            <w:proofErr w:type="spellEnd"/>
            <w:r w:rsidRPr="000E4E7F">
              <w:rPr>
                <w:lang w:eastAsia="en-GB"/>
              </w:rPr>
              <w:t xml:space="preserve"> subframe configuration, "1" denotes that the corresponding subframe is allocated as MBSFN subframe. The bitmap is interpreted as follows:</w:t>
            </w:r>
          </w:p>
          <w:p w14:paraId="58CA1365" w14:textId="77777777" w:rsidR="003324CC" w:rsidRPr="000E4E7F" w:rsidRDefault="003324CC" w:rsidP="007A39AC">
            <w:pPr>
              <w:pStyle w:val="TAL"/>
              <w:rPr>
                <w:b/>
                <w:i/>
                <w:noProof/>
                <w:lang w:eastAsia="en-GB"/>
              </w:rPr>
            </w:pPr>
            <w:r w:rsidRPr="000E4E7F">
              <w:rPr>
                <w:lang w:eastAsia="en-GB"/>
              </w:rPr>
              <w:t>Starting from the first/leftmost bit in the bitmap, the allocation applies to subframes #1, #2, #3, #4, #6, #7, #8, and #9.</w:t>
            </w:r>
          </w:p>
        </w:tc>
      </w:tr>
      <w:tr w:rsidR="003324CC" w:rsidRPr="000E4E7F" w14:paraId="4E16FBD1" w14:textId="77777777" w:rsidTr="007A39AC">
        <w:trPr>
          <w:gridAfter w:val="1"/>
          <w:wAfter w:w="6" w:type="dxa"/>
          <w:cantSplit/>
        </w:trPr>
        <w:tc>
          <w:tcPr>
            <w:tcW w:w="9639" w:type="dxa"/>
          </w:tcPr>
          <w:p w14:paraId="2E6C7534" w14:textId="77777777" w:rsidR="003324CC" w:rsidRPr="000E4E7F" w:rsidRDefault="003324CC" w:rsidP="007A39AC">
            <w:pPr>
              <w:pStyle w:val="TAL"/>
              <w:rPr>
                <w:b/>
                <w:i/>
                <w:lang w:eastAsia="zh-CN"/>
              </w:rPr>
            </w:pPr>
            <w:proofErr w:type="spellStart"/>
            <w:r w:rsidRPr="000E4E7F">
              <w:rPr>
                <w:b/>
                <w:i/>
                <w:lang w:eastAsia="en-GB"/>
              </w:rPr>
              <w:t>maxEnergyDetectionThreshold</w:t>
            </w:r>
            <w:proofErr w:type="spellEnd"/>
          </w:p>
          <w:p w14:paraId="11D90810" w14:textId="77777777" w:rsidR="003324CC" w:rsidRPr="000E4E7F" w:rsidRDefault="003324CC" w:rsidP="007A39AC">
            <w:pPr>
              <w:pStyle w:val="TAL"/>
              <w:rPr>
                <w:b/>
                <w:i/>
                <w:lang w:eastAsia="zh-CN"/>
              </w:rPr>
            </w:pPr>
            <w:r w:rsidRPr="000E4E7F">
              <w:rPr>
                <w:noProof/>
                <w:lang w:eastAsia="zh-CN"/>
              </w:rPr>
              <w:t>Indicates the a</w:t>
            </w:r>
            <w:r w:rsidRPr="000E4E7F">
              <w:rPr>
                <w:noProof/>
                <w:lang w:eastAsia="en-GB"/>
              </w:rPr>
              <w:t>bsolute maximum energy detection threshold value</w:t>
            </w:r>
            <w:r w:rsidRPr="000E4E7F">
              <w:rPr>
                <w:noProof/>
                <w:lang w:eastAsia="zh-CN"/>
              </w:rPr>
              <w:t>. Unit in dBm. V</w:t>
            </w:r>
            <w:r w:rsidRPr="000E4E7F">
              <w:rPr>
                <w:noProof/>
                <w:lang w:eastAsia="en-GB"/>
              </w:rPr>
              <w:t>alue</w:t>
            </w:r>
            <w:r w:rsidRPr="000E4E7F">
              <w:rPr>
                <w:noProof/>
                <w:lang w:eastAsia="zh-CN"/>
              </w:rPr>
              <w:t xml:space="preserve"> -85 corresponds to</w:t>
            </w:r>
            <w:r w:rsidRPr="000E4E7F">
              <w:rPr>
                <w:noProof/>
                <w:lang w:eastAsia="en-GB"/>
              </w:rPr>
              <w:t xml:space="preserve"> -85 dBm</w:t>
            </w:r>
            <w:r w:rsidRPr="000E4E7F">
              <w:rPr>
                <w:noProof/>
                <w:lang w:eastAsia="zh-CN"/>
              </w:rPr>
              <w:t>, value -84 corresponds to</w:t>
            </w:r>
            <w:r w:rsidRPr="000E4E7F">
              <w:rPr>
                <w:noProof/>
                <w:lang w:eastAsia="en-GB"/>
              </w:rPr>
              <w:t xml:space="preserve"> -</w:t>
            </w:r>
            <w:r w:rsidRPr="000E4E7F">
              <w:rPr>
                <w:noProof/>
                <w:lang w:eastAsia="zh-CN"/>
              </w:rPr>
              <w:t>84</w:t>
            </w:r>
            <w:r w:rsidRPr="000E4E7F">
              <w:rPr>
                <w:noProof/>
                <w:lang w:eastAsia="en-GB"/>
              </w:rPr>
              <w:t xml:space="preserve"> dBm</w:t>
            </w:r>
            <w:r w:rsidRPr="000E4E7F">
              <w:rPr>
                <w:noProof/>
                <w:lang w:eastAsia="zh-CN"/>
              </w:rPr>
              <w:t>, and so on</w:t>
            </w:r>
            <w:r w:rsidRPr="000E4E7F">
              <w:rPr>
                <w:noProof/>
                <w:lang w:eastAsia="en-GB"/>
              </w:rPr>
              <w:t xml:space="preserve"> (i.e. in steps of </w:t>
            </w:r>
            <w:r w:rsidRPr="000E4E7F">
              <w:rPr>
                <w:noProof/>
                <w:lang w:eastAsia="zh-CN"/>
              </w:rPr>
              <w:t>1</w:t>
            </w:r>
            <w:r w:rsidRPr="000E4E7F">
              <w:rPr>
                <w:noProof/>
                <w:lang w:eastAsia="en-GB"/>
              </w:rPr>
              <w:t>dBm) as specified in TS 36.213 [23]</w:t>
            </w:r>
            <w:r w:rsidRPr="000E4E7F">
              <w:rPr>
                <w:lang w:eastAsia="en-GB"/>
              </w:rPr>
              <w:t>.</w:t>
            </w:r>
            <w:r w:rsidRPr="000E4E7F">
              <w:rPr>
                <w:lang w:eastAsia="zh-CN"/>
              </w:rPr>
              <w:t xml:space="preserve"> If the field is not configured, the UE shall use a default maximum energy detection threshold value </w:t>
            </w:r>
            <w:r w:rsidRPr="000E4E7F">
              <w:rPr>
                <w:noProof/>
                <w:lang w:eastAsia="zh-CN"/>
              </w:rPr>
              <w:t xml:space="preserve">as specified in </w:t>
            </w:r>
            <w:r w:rsidRPr="000E4E7F">
              <w:rPr>
                <w:lang w:eastAsia="en-GB"/>
              </w:rPr>
              <w:t>TS 37.213 [94]</w:t>
            </w:r>
            <w:r w:rsidRPr="000E4E7F">
              <w:rPr>
                <w:lang w:eastAsia="zh-CN"/>
              </w:rPr>
              <w:t>.</w:t>
            </w:r>
          </w:p>
        </w:tc>
      </w:tr>
      <w:tr w:rsidR="003324CC" w:rsidRPr="000E4E7F" w14:paraId="6CDD333E" w14:textId="77777777" w:rsidTr="007A39AC">
        <w:trPr>
          <w:gridAfter w:val="1"/>
          <w:wAfter w:w="6" w:type="dxa"/>
          <w:cantSplit/>
        </w:trPr>
        <w:tc>
          <w:tcPr>
            <w:tcW w:w="9639" w:type="dxa"/>
          </w:tcPr>
          <w:p w14:paraId="62C76EFE" w14:textId="77777777" w:rsidR="003324CC" w:rsidRPr="000E4E7F" w:rsidRDefault="003324CC" w:rsidP="007A39AC">
            <w:pPr>
              <w:pStyle w:val="TAL"/>
              <w:rPr>
                <w:b/>
                <w:i/>
                <w:noProof/>
                <w:lang w:eastAsia="en-GB"/>
              </w:rPr>
            </w:pPr>
            <w:r w:rsidRPr="000E4E7F">
              <w:rPr>
                <w:b/>
                <w:i/>
                <w:noProof/>
                <w:lang w:eastAsia="en-GB"/>
              </w:rPr>
              <w:t>maxNumber-SlotSubslotPDSCH-Repetitions</w:t>
            </w:r>
          </w:p>
          <w:p w14:paraId="17F9FFF6" w14:textId="77777777" w:rsidR="003324CC" w:rsidRPr="000E4E7F" w:rsidRDefault="003324CC" w:rsidP="007A39AC">
            <w:pPr>
              <w:pStyle w:val="TAL"/>
              <w:rPr>
                <w:b/>
                <w:i/>
                <w:lang w:eastAsia="en-GB"/>
              </w:rPr>
            </w:pPr>
            <w:r w:rsidRPr="000E4E7F">
              <w:rPr>
                <w:lang w:eastAsia="en-GB"/>
              </w:rPr>
              <w:t xml:space="preserve">Indicates the maximum number of PDSCH transmissions for slot or </w:t>
            </w:r>
            <w:proofErr w:type="spellStart"/>
            <w:r w:rsidRPr="000E4E7F">
              <w:rPr>
                <w:lang w:eastAsia="en-GB"/>
              </w:rPr>
              <w:t>subslot</w:t>
            </w:r>
            <w:proofErr w:type="spellEnd"/>
            <w:r w:rsidRPr="000E4E7F">
              <w:rPr>
                <w:lang w:eastAsia="en-GB"/>
              </w:rPr>
              <w:t xml:space="preserve"> PDSCH repetitions. </w:t>
            </w:r>
          </w:p>
        </w:tc>
      </w:tr>
      <w:tr w:rsidR="003324CC" w:rsidRPr="000E4E7F" w14:paraId="07AB3D04" w14:textId="77777777" w:rsidTr="007A39AC">
        <w:trPr>
          <w:gridAfter w:val="1"/>
          <w:wAfter w:w="6" w:type="dxa"/>
          <w:cantSplit/>
        </w:trPr>
        <w:tc>
          <w:tcPr>
            <w:tcW w:w="9639" w:type="dxa"/>
          </w:tcPr>
          <w:p w14:paraId="7D03B82C" w14:textId="77777777" w:rsidR="003324CC" w:rsidRPr="000E4E7F" w:rsidRDefault="003324CC" w:rsidP="007A39AC">
            <w:pPr>
              <w:pStyle w:val="TAL"/>
              <w:rPr>
                <w:b/>
                <w:i/>
                <w:noProof/>
                <w:lang w:eastAsia="en-GB"/>
              </w:rPr>
            </w:pPr>
            <w:r w:rsidRPr="000E4E7F">
              <w:rPr>
                <w:b/>
                <w:i/>
                <w:noProof/>
                <w:lang w:eastAsia="en-GB"/>
              </w:rPr>
              <w:t>maxNumber-SubframePDSCH-Repetitions</w:t>
            </w:r>
          </w:p>
          <w:p w14:paraId="12BD6A7F" w14:textId="77777777" w:rsidR="003324CC" w:rsidRPr="000E4E7F" w:rsidRDefault="003324CC" w:rsidP="007A39AC">
            <w:pPr>
              <w:pStyle w:val="TAL"/>
              <w:rPr>
                <w:b/>
                <w:i/>
                <w:noProof/>
                <w:lang w:eastAsia="en-GB"/>
              </w:rPr>
            </w:pPr>
            <w:r w:rsidRPr="000E4E7F">
              <w:rPr>
                <w:lang w:eastAsia="en-GB"/>
              </w:rPr>
              <w:t xml:space="preserve">Indicates the maximum number of PDSCH transmissions for subframe PDSCH repetitions. </w:t>
            </w:r>
          </w:p>
        </w:tc>
      </w:tr>
      <w:tr w:rsidR="003324CC" w:rsidRPr="000E4E7F" w14:paraId="4EAC960B" w14:textId="77777777" w:rsidTr="007A39AC">
        <w:trPr>
          <w:gridAfter w:val="1"/>
          <w:wAfter w:w="6" w:type="dxa"/>
          <w:cantSplit/>
        </w:trPr>
        <w:tc>
          <w:tcPr>
            <w:tcW w:w="9639" w:type="dxa"/>
          </w:tcPr>
          <w:p w14:paraId="4F5082BE" w14:textId="77777777" w:rsidR="003324CC" w:rsidRPr="000E4E7F" w:rsidRDefault="003324CC" w:rsidP="007A39AC">
            <w:pPr>
              <w:pStyle w:val="TAL"/>
              <w:rPr>
                <w:b/>
                <w:i/>
                <w:noProof/>
                <w:lang w:eastAsia="en-GB"/>
              </w:rPr>
            </w:pPr>
            <w:r w:rsidRPr="000E4E7F">
              <w:rPr>
                <w:b/>
                <w:i/>
                <w:noProof/>
                <w:lang w:eastAsia="en-GB"/>
              </w:rPr>
              <w:t>mcs-restrictionSlotSubslotPDSCH-Repetitions</w:t>
            </w:r>
          </w:p>
          <w:p w14:paraId="5EB48704" w14:textId="77777777" w:rsidR="003324CC" w:rsidRPr="000E4E7F" w:rsidRDefault="003324CC" w:rsidP="007A39AC">
            <w:pPr>
              <w:pStyle w:val="TAL"/>
              <w:rPr>
                <w:b/>
                <w:i/>
                <w:lang w:eastAsia="en-GB"/>
              </w:rPr>
            </w:pPr>
            <w:r w:rsidRPr="000E4E7F">
              <w:rPr>
                <w:lang w:eastAsia="en-GB"/>
              </w:rPr>
              <w:t xml:space="preserve">Indicates the MCS restriction in terms of number of non-addressable MSB in the MCS bit-field for slot or </w:t>
            </w:r>
            <w:proofErr w:type="spellStart"/>
            <w:r w:rsidRPr="000E4E7F">
              <w:rPr>
                <w:lang w:eastAsia="en-GB"/>
              </w:rPr>
              <w:t>subslot</w:t>
            </w:r>
            <w:proofErr w:type="spellEnd"/>
            <w:r w:rsidRPr="000E4E7F">
              <w:rPr>
                <w:lang w:eastAsia="en-GB"/>
              </w:rPr>
              <w:t xml:space="preserve"> PDSCH repetition applicable when k &gt; 1.</w:t>
            </w:r>
          </w:p>
        </w:tc>
      </w:tr>
      <w:tr w:rsidR="003324CC" w:rsidRPr="000E4E7F" w14:paraId="53869B57" w14:textId="77777777" w:rsidTr="007A39AC">
        <w:trPr>
          <w:gridAfter w:val="1"/>
          <w:wAfter w:w="6" w:type="dxa"/>
          <w:cantSplit/>
        </w:trPr>
        <w:tc>
          <w:tcPr>
            <w:tcW w:w="9639" w:type="dxa"/>
          </w:tcPr>
          <w:p w14:paraId="4E050BEC" w14:textId="77777777" w:rsidR="003324CC" w:rsidRPr="000E4E7F" w:rsidRDefault="003324CC" w:rsidP="007A39AC">
            <w:pPr>
              <w:pStyle w:val="TAL"/>
              <w:rPr>
                <w:b/>
                <w:i/>
                <w:noProof/>
                <w:lang w:eastAsia="en-GB"/>
              </w:rPr>
            </w:pPr>
            <w:r w:rsidRPr="000E4E7F">
              <w:rPr>
                <w:b/>
                <w:i/>
                <w:noProof/>
                <w:lang w:eastAsia="en-GB"/>
              </w:rPr>
              <w:t>mcs-restrictionSubframePDSCH-Repetitions</w:t>
            </w:r>
          </w:p>
          <w:p w14:paraId="32A7341A" w14:textId="77777777" w:rsidR="003324CC" w:rsidRPr="000E4E7F" w:rsidRDefault="003324CC" w:rsidP="007A39AC">
            <w:pPr>
              <w:pStyle w:val="TAL"/>
              <w:rPr>
                <w:lang w:eastAsia="en-GB"/>
              </w:rPr>
            </w:pPr>
            <w:r w:rsidRPr="000E4E7F">
              <w:rPr>
                <w:lang w:eastAsia="en-GB"/>
              </w:rPr>
              <w:t>Indicates MCS restriction in terms of number of non-addressable MSB in the MCS bit-field for subframe PDSCH repetition applicable when k &gt; 1.</w:t>
            </w:r>
          </w:p>
        </w:tc>
      </w:tr>
      <w:tr w:rsidR="003324CC" w:rsidRPr="000E4E7F" w14:paraId="4AF13E9B" w14:textId="77777777" w:rsidTr="007A39AC">
        <w:trPr>
          <w:gridAfter w:val="1"/>
          <w:wAfter w:w="6" w:type="dxa"/>
          <w:cantSplit/>
        </w:trPr>
        <w:tc>
          <w:tcPr>
            <w:tcW w:w="9639" w:type="dxa"/>
          </w:tcPr>
          <w:p w14:paraId="6E0246E6" w14:textId="77777777" w:rsidR="003324CC" w:rsidRPr="000E4E7F" w:rsidRDefault="003324CC" w:rsidP="007A39AC">
            <w:pPr>
              <w:pStyle w:val="TAL"/>
              <w:rPr>
                <w:b/>
                <w:i/>
                <w:noProof/>
                <w:lang w:eastAsia="en-GB"/>
              </w:rPr>
            </w:pPr>
            <w:r w:rsidRPr="000E4E7F">
              <w:rPr>
                <w:b/>
                <w:i/>
                <w:noProof/>
                <w:lang w:eastAsia="en-GB"/>
              </w:rPr>
              <w:t>numberOfProcesses-SlotSubslotPDSCH-Repetitions</w:t>
            </w:r>
          </w:p>
          <w:p w14:paraId="6866CDC7" w14:textId="77777777" w:rsidR="003324CC" w:rsidRPr="000E4E7F" w:rsidRDefault="003324CC" w:rsidP="007A39AC">
            <w:pPr>
              <w:pStyle w:val="TAL"/>
              <w:rPr>
                <w:b/>
                <w:i/>
                <w:noProof/>
                <w:lang w:eastAsia="en-GB"/>
              </w:rPr>
            </w:pPr>
            <w:r w:rsidRPr="000E4E7F">
              <w:rPr>
                <w:lang w:eastAsia="en-GB"/>
              </w:rPr>
              <w:t>Indicates the number of HARQ processes for slot/</w:t>
            </w:r>
            <w:proofErr w:type="spellStart"/>
            <w:r w:rsidRPr="000E4E7F">
              <w:rPr>
                <w:lang w:eastAsia="en-GB"/>
              </w:rPr>
              <w:t>subslot</w:t>
            </w:r>
            <w:proofErr w:type="spellEnd"/>
            <w:r w:rsidRPr="000E4E7F">
              <w:rPr>
                <w:lang w:eastAsia="en-GB"/>
              </w:rPr>
              <w:t xml:space="preserve"> PDSCH repetition applicable when k &gt; 1 configured per serving cell.</w:t>
            </w:r>
          </w:p>
        </w:tc>
      </w:tr>
      <w:tr w:rsidR="003324CC" w:rsidRPr="000E4E7F" w14:paraId="46460A34" w14:textId="77777777" w:rsidTr="007A39AC">
        <w:trPr>
          <w:gridAfter w:val="1"/>
          <w:wAfter w:w="6" w:type="dxa"/>
          <w:cantSplit/>
        </w:trPr>
        <w:tc>
          <w:tcPr>
            <w:tcW w:w="9639" w:type="dxa"/>
          </w:tcPr>
          <w:p w14:paraId="23FBAF0E" w14:textId="77777777" w:rsidR="003324CC" w:rsidRPr="000E4E7F" w:rsidRDefault="003324CC" w:rsidP="007A39AC">
            <w:pPr>
              <w:pStyle w:val="TAL"/>
              <w:rPr>
                <w:b/>
                <w:i/>
                <w:noProof/>
                <w:lang w:eastAsia="en-GB"/>
              </w:rPr>
            </w:pPr>
            <w:r w:rsidRPr="000E4E7F">
              <w:rPr>
                <w:b/>
                <w:i/>
                <w:noProof/>
                <w:lang w:eastAsia="en-GB"/>
              </w:rPr>
              <w:t>numberOfProcesses-SubframePDSCH-Repetitions</w:t>
            </w:r>
          </w:p>
          <w:p w14:paraId="09777166" w14:textId="77777777" w:rsidR="003324CC" w:rsidRPr="000E4E7F" w:rsidRDefault="003324CC" w:rsidP="007A39AC">
            <w:pPr>
              <w:pStyle w:val="TAL"/>
              <w:rPr>
                <w:b/>
                <w:i/>
                <w:noProof/>
                <w:lang w:eastAsia="en-GB"/>
              </w:rPr>
            </w:pPr>
            <w:r w:rsidRPr="000E4E7F">
              <w:rPr>
                <w:lang w:eastAsia="en-GB"/>
              </w:rPr>
              <w:t>Indicates the number of HARQ processes for subframe PDSCH repetition applicable when k &gt; 1 configured per serving cell.</w:t>
            </w:r>
          </w:p>
        </w:tc>
      </w:tr>
      <w:tr w:rsidR="003324CC" w:rsidRPr="000E4E7F" w14:paraId="45C47D15" w14:textId="77777777" w:rsidTr="007A39AC">
        <w:trPr>
          <w:gridAfter w:val="1"/>
          <w:wAfter w:w="6" w:type="dxa"/>
          <w:cantSplit/>
        </w:trPr>
        <w:tc>
          <w:tcPr>
            <w:tcW w:w="9639" w:type="dxa"/>
          </w:tcPr>
          <w:p w14:paraId="080256EB" w14:textId="77777777" w:rsidR="003324CC" w:rsidRPr="000E4E7F" w:rsidRDefault="003324CC" w:rsidP="007A39AC">
            <w:pPr>
              <w:pStyle w:val="TAL"/>
              <w:rPr>
                <w:b/>
                <w:bCs/>
                <w:i/>
                <w:noProof/>
                <w:lang w:eastAsia="en-GB"/>
              </w:rPr>
            </w:pPr>
            <w:r w:rsidRPr="000E4E7F">
              <w:rPr>
                <w:b/>
                <w:bCs/>
                <w:i/>
                <w:noProof/>
                <w:lang w:eastAsia="en-GB"/>
              </w:rPr>
              <w:t>p-a-must</w:t>
            </w:r>
          </w:p>
          <w:p w14:paraId="5CCD29AB" w14:textId="77777777" w:rsidR="003324CC" w:rsidRPr="000E4E7F" w:rsidRDefault="003324CC" w:rsidP="007A39AC">
            <w:pPr>
              <w:pStyle w:val="TAL"/>
              <w:rPr>
                <w:b/>
                <w:i/>
                <w:lang w:eastAsia="en-GB"/>
              </w:rPr>
            </w:pPr>
            <w:r w:rsidRPr="000E4E7F">
              <w:rPr>
                <w:lang w:eastAsia="en-GB"/>
              </w:rPr>
              <w:t xml:space="preserve">Parameter: </w:t>
            </w:r>
            <w:r w:rsidRPr="000E4E7F">
              <w:rPr>
                <w:position w:val="-10"/>
                <w:lang w:eastAsia="en-GB"/>
              </w:rPr>
              <w:object w:dxaOrig="279" w:dyaOrig="300" w14:anchorId="51E5C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8" o:title=""/>
                </v:shape>
                <o:OLEObject Type="Embed" ProgID="Equation.3" ShapeID="_x0000_i1025" DrawAspect="Content" ObjectID="_1647966066" r:id="rId19"/>
              </w:object>
            </w:r>
            <w:r w:rsidRPr="000E4E7F">
              <w:rPr>
                <w:lang w:eastAsia="en-GB"/>
              </w:rPr>
              <w:t>, see TS 36.213 [23], clause 5.2. Value dB-6 corresponds to -6 dB, dB-4dot77 corresponds to -4.77 dB etc.</w:t>
            </w:r>
          </w:p>
        </w:tc>
      </w:tr>
      <w:tr w:rsidR="003324CC" w:rsidRPr="000E4E7F" w14:paraId="17CB37EB" w14:textId="77777777" w:rsidTr="007A39AC">
        <w:trPr>
          <w:gridAfter w:val="1"/>
          <w:wAfter w:w="6" w:type="dxa"/>
          <w:cantSplit/>
        </w:trPr>
        <w:tc>
          <w:tcPr>
            <w:tcW w:w="9639" w:type="dxa"/>
          </w:tcPr>
          <w:p w14:paraId="1DFF610D" w14:textId="77777777" w:rsidR="003324CC" w:rsidRPr="000E4E7F" w:rsidRDefault="003324CC" w:rsidP="007A39AC">
            <w:pPr>
              <w:pStyle w:val="TAL"/>
              <w:rPr>
                <w:b/>
                <w:i/>
                <w:noProof/>
                <w:lang w:eastAsia="en-GB"/>
              </w:rPr>
            </w:pPr>
            <w:r w:rsidRPr="000E4E7F">
              <w:rPr>
                <w:b/>
                <w:i/>
                <w:noProof/>
                <w:lang w:eastAsia="en-GB"/>
              </w:rPr>
              <w:t>pdsch-ConfigDedicated-v1130</w:t>
            </w:r>
          </w:p>
          <w:p w14:paraId="693B0211" w14:textId="77777777" w:rsidR="003324CC" w:rsidRPr="000E4E7F" w:rsidRDefault="003324CC" w:rsidP="007A39AC">
            <w:pPr>
              <w:pStyle w:val="TAL"/>
              <w:rPr>
                <w:b/>
                <w:i/>
                <w:noProof/>
                <w:lang w:eastAsia="en-GB"/>
              </w:rPr>
            </w:pPr>
            <w:r w:rsidRPr="000E4E7F">
              <w:rPr>
                <w:lang w:eastAsia="en-GB"/>
              </w:rPr>
              <w:t xml:space="preserve">For a serving frequency, E-UTRAN configures </w:t>
            </w:r>
            <w:r w:rsidRPr="000E4E7F">
              <w:rPr>
                <w:i/>
                <w:lang w:eastAsia="en-GB"/>
              </w:rPr>
              <w:t>pdsch-ConfigDedicated-v1130</w:t>
            </w:r>
            <w:r w:rsidRPr="000E4E7F">
              <w:rPr>
                <w:lang w:eastAsia="en-GB"/>
              </w:rPr>
              <w:t xml:space="preserve"> only when transmission mode 10 is configured for the serving cell on this carrier frequency.</w:t>
            </w:r>
          </w:p>
        </w:tc>
      </w:tr>
      <w:tr w:rsidR="003324CC" w:rsidRPr="000E4E7F" w14:paraId="2D8BEC5D" w14:textId="77777777" w:rsidTr="007A39AC">
        <w:trPr>
          <w:gridAfter w:val="1"/>
          <w:wAfter w:w="6" w:type="dxa"/>
          <w:cantSplit/>
        </w:trPr>
        <w:tc>
          <w:tcPr>
            <w:tcW w:w="9639" w:type="dxa"/>
          </w:tcPr>
          <w:p w14:paraId="6A2D01DE" w14:textId="77777777" w:rsidR="003324CC" w:rsidRPr="000E4E7F" w:rsidRDefault="003324CC" w:rsidP="007A39AC">
            <w:pPr>
              <w:keepNext/>
              <w:keepLines/>
              <w:spacing w:after="0"/>
              <w:rPr>
                <w:rFonts w:ascii="Arial" w:hAnsi="Arial"/>
                <w:b/>
                <w:i/>
                <w:noProof/>
                <w:sz w:val="18"/>
              </w:rPr>
            </w:pPr>
            <w:r w:rsidRPr="000E4E7F">
              <w:rPr>
                <w:rFonts w:ascii="Arial" w:hAnsi="Arial"/>
                <w:b/>
                <w:i/>
                <w:noProof/>
                <w:sz w:val="18"/>
              </w:rPr>
              <w:t>pdsch-ConfigDedicated-v1280</w:t>
            </w:r>
          </w:p>
          <w:p w14:paraId="5BAD9722" w14:textId="77777777" w:rsidR="003324CC" w:rsidRPr="000E4E7F" w:rsidRDefault="003324CC" w:rsidP="007A39AC">
            <w:pPr>
              <w:keepNext/>
              <w:keepLines/>
              <w:spacing w:after="0"/>
              <w:rPr>
                <w:rFonts w:ascii="Arial" w:hAnsi="Arial"/>
                <w:b/>
                <w:i/>
                <w:noProof/>
                <w:sz w:val="18"/>
              </w:rPr>
            </w:pPr>
            <w:r w:rsidRPr="000E4E7F">
              <w:rPr>
                <w:rFonts w:ascii="Arial" w:hAnsi="Arial"/>
                <w:sz w:val="18"/>
              </w:rPr>
              <w:t xml:space="preserve">For a serving frequency, E-UTRAN configures </w:t>
            </w:r>
            <w:r w:rsidRPr="000E4E7F">
              <w:rPr>
                <w:rFonts w:ascii="Arial" w:hAnsi="Arial"/>
                <w:i/>
                <w:sz w:val="18"/>
              </w:rPr>
              <w:t>pdsch-ConfigDedicated-v1280</w:t>
            </w:r>
            <w:r w:rsidRPr="000E4E7F">
              <w:rPr>
                <w:rFonts w:ascii="Arial" w:hAnsi="Arial"/>
                <w:sz w:val="18"/>
              </w:rPr>
              <w:t xml:space="preserve"> only when transmission mode 9 or 10 is configured for the serving cell on this carrier frequency.</w:t>
            </w:r>
          </w:p>
        </w:tc>
      </w:tr>
      <w:tr w:rsidR="003324CC" w:rsidRPr="000E4E7F" w14:paraId="399BD9FC" w14:textId="77777777" w:rsidTr="007A39AC">
        <w:trPr>
          <w:gridAfter w:val="1"/>
          <w:wAfter w:w="6" w:type="dxa"/>
          <w:cantSplit/>
        </w:trPr>
        <w:tc>
          <w:tcPr>
            <w:tcW w:w="9639" w:type="dxa"/>
          </w:tcPr>
          <w:p w14:paraId="6BF76CAC" w14:textId="77777777" w:rsidR="003324CC" w:rsidRPr="000E4E7F" w:rsidRDefault="003324CC" w:rsidP="007A39AC">
            <w:pPr>
              <w:pStyle w:val="TAL"/>
              <w:rPr>
                <w:b/>
                <w:i/>
                <w:noProof/>
              </w:rPr>
            </w:pPr>
            <w:r w:rsidRPr="000E4E7F">
              <w:rPr>
                <w:b/>
                <w:i/>
                <w:noProof/>
              </w:rPr>
              <w:t>pucch-Cell</w:t>
            </w:r>
          </w:p>
          <w:p w14:paraId="0E10E7DE" w14:textId="77777777" w:rsidR="003324CC" w:rsidRPr="000E4E7F" w:rsidRDefault="003324CC" w:rsidP="007A39AC">
            <w:pPr>
              <w:pStyle w:val="TAL"/>
              <w:rPr>
                <w:noProof/>
              </w:rPr>
            </w:pPr>
            <w:r w:rsidRPr="000E4E7F">
              <w:rPr>
                <w:rFonts w:cs="Arial"/>
                <w:szCs w:val="18"/>
              </w:rPr>
              <w:t xml:space="preserve">If present, PUCCH feedback of this </w:t>
            </w:r>
            <w:proofErr w:type="spellStart"/>
            <w:r w:rsidRPr="000E4E7F">
              <w:rPr>
                <w:rFonts w:cs="Arial"/>
                <w:szCs w:val="18"/>
              </w:rPr>
              <w:t>SCell</w:t>
            </w:r>
            <w:proofErr w:type="spellEnd"/>
            <w:r w:rsidRPr="000E4E7F">
              <w:rPr>
                <w:rFonts w:cs="Arial"/>
                <w:szCs w:val="18"/>
              </w:rPr>
              <w:t xml:space="preserve"> is sent on the PUCCH </w:t>
            </w:r>
            <w:proofErr w:type="spellStart"/>
            <w:r w:rsidRPr="000E4E7F">
              <w:rPr>
                <w:rFonts w:cs="Arial"/>
                <w:szCs w:val="18"/>
              </w:rPr>
              <w:t>SCell</w:t>
            </w:r>
            <w:proofErr w:type="spellEnd"/>
            <w:r w:rsidRPr="000E4E7F">
              <w:rPr>
                <w:rFonts w:cs="Arial"/>
                <w:szCs w:val="18"/>
              </w:rPr>
              <w:t xml:space="preserve">. If absent, PUCCH feedback of this </w:t>
            </w:r>
            <w:proofErr w:type="spellStart"/>
            <w:r w:rsidRPr="000E4E7F">
              <w:rPr>
                <w:rFonts w:cs="Arial"/>
                <w:szCs w:val="18"/>
              </w:rPr>
              <w:t>SCell</w:t>
            </w:r>
            <w:proofErr w:type="spellEnd"/>
            <w:r w:rsidRPr="000E4E7F">
              <w:rPr>
                <w:rFonts w:cs="Arial"/>
                <w:szCs w:val="18"/>
              </w:rPr>
              <w:t xml:space="preserve"> is sent on </w:t>
            </w:r>
            <w:proofErr w:type="spellStart"/>
            <w:r w:rsidRPr="000E4E7F">
              <w:rPr>
                <w:rFonts w:cs="Arial"/>
                <w:szCs w:val="18"/>
              </w:rPr>
              <w:t>PCell</w:t>
            </w:r>
            <w:proofErr w:type="spellEnd"/>
            <w:r w:rsidRPr="000E4E7F">
              <w:rPr>
                <w:rFonts w:cs="Arial"/>
                <w:szCs w:val="18"/>
              </w:rPr>
              <w:t xml:space="preserve"> or </w:t>
            </w:r>
            <w:proofErr w:type="spellStart"/>
            <w:r w:rsidRPr="000E4E7F">
              <w:rPr>
                <w:rFonts w:cs="Arial"/>
                <w:szCs w:val="18"/>
              </w:rPr>
              <w:t>PSCell</w:t>
            </w:r>
            <w:proofErr w:type="spellEnd"/>
            <w:r w:rsidRPr="000E4E7F">
              <w:rPr>
                <w:rFonts w:cs="Arial"/>
                <w:szCs w:val="18"/>
              </w:rPr>
              <w:t xml:space="preserve">, or if the cell concerns the PUCCH </w:t>
            </w:r>
            <w:proofErr w:type="spellStart"/>
            <w:r w:rsidRPr="000E4E7F">
              <w:rPr>
                <w:rFonts w:cs="Arial"/>
                <w:szCs w:val="18"/>
              </w:rPr>
              <w:t>SCell</w:t>
            </w:r>
            <w:proofErr w:type="spellEnd"/>
            <w:r w:rsidRPr="000E4E7F">
              <w:rPr>
                <w:rFonts w:cs="Arial"/>
                <w:szCs w:val="18"/>
              </w:rPr>
              <w:t xml:space="preserve">, on the concerned cell. If this field is not modified upon change of PUCCH </w:t>
            </w:r>
            <w:proofErr w:type="spellStart"/>
            <w:r w:rsidRPr="000E4E7F">
              <w:rPr>
                <w:rFonts w:cs="Arial"/>
                <w:szCs w:val="18"/>
              </w:rPr>
              <w:t>SCell</w:t>
            </w:r>
            <w:proofErr w:type="spellEnd"/>
            <w:r w:rsidRPr="000E4E7F">
              <w:rPr>
                <w:rFonts w:cs="Arial"/>
                <w:szCs w:val="18"/>
              </w:rPr>
              <w:t xml:space="preserve">, the UE shall always send the PUCCH feedback of the concerned </w:t>
            </w:r>
            <w:proofErr w:type="spellStart"/>
            <w:r w:rsidRPr="000E4E7F">
              <w:rPr>
                <w:rFonts w:cs="Arial"/>
                <w:szCs w:val="18"/>
              </w:rPr>
              <w:t>SCell</w:t>
            </w:r>
            <w:proofErr w:type="spellEnd"/>
            <w:r w:rsidRPr="000E4E7F">
              <w:rPr>
                <w:rFonts w:cs="Arial"/>
                <w:szCs w:val="18"/>
              </w:rPr>
              <w:t xml:space="preserve"> using the configured PUCCH </w:t>
            </w:r>
            <w:proofErr w:type="spellStart"/>
            <w:r w:rsidRPr="000E4E7F">
              <w:rPr>
                <w:rFonts w:cs="Arial"/>
                <w:szCs w:val="18"/>
              </w:rPr>
              <w:t>SCell</w:t>
            </w:r>
            <w:proofErr w:type="spellEnd"/>
            <w:r w:rsidRPr="000E4E7F">
              <w:rPr>
                <w:rFonts w:cs="Arial"/>
                <w:szCs w:val="18"/>
              </w:rPr>
              <w:t>.</w:t>
            </w:r>
          </w:p>
        </w:tc>
      </w:tr>
      <w:tr w:rsidR="003324CC" w:rsidRPr="000E4E7F" w14:paraId="60AB727C" w14:textId="77777777" w:rsidTr="007A39AC">
        <w:trPr>
          <w:gridAfter w:val="1"/>
          <w:wAfter w:w="6" w:type="dxa"/>
          <w:cantSplit/>
        </w:trPr>
        <w:tc>
          <w:tcPr>
            <w:tcW w:w="9639" w:type="dxa"/>
          </w:tcPr>
          <w:p w14:paraId="2B066414" w14:textId="77777777" w:rsidR="003324CC" w:rsidRPr="000E4E7F" w:rsidRDefault="003324CC" w:rsidP="007A39AC">
            <w:pPr>
              <w:pStyle w:val="TAL"/>
              <w:rPr>
                <w:rFonts w:cs="Arial"/>
                <w:b/>
                <w:i/>
                <w:noProof/>
                <w:szCs w:val="18"/>
                <w:lang w:eastAsia="en-GB"/>
              </w:rPr>
            </w:pPr>
            <w:r w:rsidRPr="000E4E7F">
              <w:rPr>
                <w:rFonts w:cs="Arial"/>
                <w:b/>
                <w:i/>
                <w:noProof/>
                <w:szCs w:val="18"/>
                <w:lang w:eastAsia="en-GB"/>
              </w:rPr>
              <w:t>pucch-ConfigDedicated</w:t>
            </w:r>
          </w:p>
          <w:p w14:paraId="2F3A0A57" w14:textId="77777777" w:rsidR="003324CC" w:rsidRPr="000E4E7F" w:rsidRDefault="003324CC" w:rsidP="007A39AC">
            <w:pPr>
              <w:keepNext/>
              <w:keepLines/>
              <w:spacing w:after="0"/>
              <w:rPr>
                <w:rFonts w:ascii="Arial" w:hAnsi="Arial" w:cs="Arial"/>
                <w:b/>
                <w:i/>
                <w:noProof/>
                <w:sz w:val="18"/>
                <w:szCs w:val="18"/>
              </w:rPr>
            </w:pPr>
            <w:r w:rsidRPr="000E4E7F">
              <w:rPr>
                <w:rFonts w:ascii="Arial" w:hAnsi="Arial" w:cs="Arial"/>
                <w:sz w:val="18"/>
                <w:szCs w:val="18"/>
                <w:lang w:eastAsia="en-GB"/>
              </w:rPr>
              <w:t xml:space="preserve">E-UTRAN configures </w:t>
            </w:r>
            <w:r w:rsidRPr="000E4E7F">
              <w:rPr>
                <w:rFonts w:ascii="Arial" w:hAnsi="Arial" w:cs="Arial"/>
                <w:i/>
                <w:sz w:val="18"/>
                <w:szCs w:val="18"/>
                <w:lang w:eastAsia="en-GB"/>
              </w:rPr>
              <w:t>pucch-ConfigDedicated-r13</w:t>
            </w:r>
            <w:r w:rsidRPr="000E4E7F">
              <w:rPr>
                <w:rFonts w:ascii="Arial" w:hAnsi="Arial" w:cs="Arial"/>
                <w:sz w:val="18"/>
                <w:szCs w:val="18"/>
                <w:lang w:eastAsia="en-GB"/>
              </w:rPr>
              <w:t xml:space="preserve"> only if </w:t>
            </w:r>
            <w:proofErr w:type="spellStart"/>
            <w:r w:rsidRPr="000E4E7F">
              <w:rPr>
                <w:rFonts w:ascii="Arial" w:hAnsi="Arial" w:cs="Arial"/>
                <w:i/>
                <w:sz w:val="18"/>
                <w:szCs w:val="18"/>
                <w:lang w:eastAsia="en-GB"/>
              </w:rPr>
              <w:t>pucch-ConfigDedicated</w:t>
            </w:r>
            <w:proofErr w:type="spellEnd"/>
            <w:r w:rsidRPr="000E4E7F">
              <w:rPr>
                <w:rFonts w:ascii="Arial" w:hAnsi="Arial" w:cs="Arial"/>
                <w:sz w:val="18"/>
                <w:szCs w:val="18"/>
                <w:lang w:eastAsia="en-GB"/>
              </w:rPr>
              <w:t xml:space="preserve"> (i.e., without suffix) is not configured. UE shall ignore </w:t>
            </w:r>
            <w:r w:rsidRPr="000E4E7F">
              <w:rPr>
                <w:rFonts w:ascii="Arial" w:hAnsi="Arial" w:cs="Arial"/>
                <w:i/>
                <w:sz w:val="18"/>
                <w:szCs w:val="18"/>
                <w:lang w:eastAsia="en-GB"/>
              </w:rPr>
              <w:t>pucch-ConfigDedicated-v1020</w:t>
            </w:r>
            <w:r w:rsidRPr="000E4E7F">
              <w:rPr>
                <w:rFonts w:ascii="Arial" w:hAnsi="Arial" w:cs="Arial"/>
                <w:sz w:val="18"/>
                <w:szCs w:val="18"/>
                <w:lang w:eastAsia="en-GB"/>
              </w:rPr>
              <w:t xml:space="preserve"> when </w:t>
            </w:r>
            <w:r w:rsidRPr="000E4E7F">
              <w:rPr>
                <w:rFonts w:ascii="Arial" w:hAnsi="Arial" w:cs="Arial"/>
                <w:i/>
                <w:sz w:val="18"/>
                <w:szCs w:val="18"/>
                <w:lang w:eastAsia="en-GB"/>
              </w:rPr>
              <w:t>pucch-ConfigDedicated-r13</w:t>
            </w:r>
            <w:r w:rsidRPr="000E4E7F">
              <w:rPr>
                <w:rFonts w:ascii="Arial" w:hAnsi="Arial" w:cs="Arial"/>
                <w:sz w:val="18"/>
                <w:szCs w:val="18"/>
                <w:lang w:eastAsia="en-GB"/>
              </w:rPr>
              <w:t xml:space="preserve"> is configured.</w:t>
            </w:r>
          </w:p>
        </w:tc>
      </w:tr>
      <w:tr w:rsidR="003324CC" w:rsidRPr="000E4E7F" w14:paraId="4C52A387" w14:textId="77777777" w:rsidTr="007A39AC">
        <w:trPr>
          <w:gridAfter w:val="1"/>
          <w:wAfter w:w="6" w:type="dxa"/>
          <w:cantSplit/>
        </w:trPr>
        <w:tc>
          <w:tcPr>
            <w:tcW w:w="9639" w:type="dxa"/>
          </w:tcPr>
          <w:p w14:paraId="2C53F8CF" w14:textId="77777777" w:rsidR="003324CC" w:rsidRPr="000E4E7F" w:rsidRDefault="003324CC" w:rsidP="007A39AC">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2C7CD70C" w14:textId="77777777" w:rsidR="003324CC" w:rsidRPr="000E4E7F" w:rsidRDefault="003324CC" w:rsidP="007A39AC">
            <w:pPr>
              <w:pStyle w:val="TAL"/>
              <w:rPr>
                <w:rFonts w:cs="Arial"/>
                <w:b/>
                <w:i/>
                <w:noProof/>
                <w:szCs w:val="18"/>
                <w:lang w:eastAsia="en-GB"/>
              </w:rPr>
            </w:pPr>
            <w:r w:rsidRPr="000E4E7F">
              <w:rPr>
                <w:rFonts w:cs="Arial"/>
                <w:szCs w:val="18"/>
              </w:rPr>
              <w:t xml:space="preserve">If present, the concerned </w:t>
            </w:r>
            <w:proofErr w:type="spellStart"/>
            <w:r w:rsidRPr="000E4E7F">
              <w:rPr>
                <w:rFonts w:cs="Arial"/>
                <w:szCs w:val="18"/>
              </w:rPr>
              <w:t>SCell</w:t>
            </w:r>
            <w:proofErr w:type="spellEnd"/>
            <w:r w:rsidRPr="000E4E7F">
              <w:rPr>
                <w:rFonts w:cs="Arial"/>
                <w:szCs w:val="18"/>
              </w:rPr>
              <w:t xml:space="preserve"> is the PUCCH </w:t>
            </w:r>
            <w:proofErr w:type="spellStart"/>
            <w:r w:rsidRPr="000E4E7F">
              <w:rPr>
                <w:rFonts w:cs="Arial"/>
                <w:szCs w:val="18"/>
              </w:rPr>
              <w:t>SCell</w:t>
            </w:r>
            <w:proofErr w:type="spellEnd"/>
            <w:r w:rsidRPr="000E4E7F">
              <w:rPr>
                <w:rFonts w:cs="Arial"/>
                <w:szCs w:val="18"/>
              </w:rPr>
              <w:t xml:space="preserve">. E-UTRAN only configures this field upon </w:t>
            </w:r>
            <w:proofErr w:type="spellStart"/>
            <w:r w:rsidRPr="000E4E7F">
              <w:rPr>
                <w:rFonts w:cs="Arial"/>
                <w:szCs w:val="18"/>
              </w:rPr>
              <w:t>SCell</w:t>
            </w:r>
            <w:proofErr w:type="spellEnd"/>
            <w:r w:rsidRPr="000E4E7F">
              <w:rPr>
                <w:rFonts w:cs="Arial"/>
                <w:szCs w:val="18"/>
              </w:rPr>
              <w:t xml:space="preserve"> addition i.e. this field is only released when the </w:t>
            </w:r>
            <w:proofErr w:type="spellStart"/>
            <w:r w:rsidRPr="000E4E7F">
              <w:rPr>
                <w:rFonts w:cs="Arial"/>
                <w:szCs w:val="18"/>
              </w:rPr>
              <w:t>SCell</w:t>
            </w:r>
            <w:proofErr w:type="spellEnd"/>
            <w:r w:rsidRPr="000E4E7F">
              <w:rPr>
                <w:rFonts w:cs="Arial"/>
                <w:szCs w:val="18"/>
              </w:rPr>
              <w:t xml:space="preserve"> is released. The field is not applicable for an LAA </w:t>
            </w:r>
            <w:proofErr w:type="spellStart"/>
            <w:r w:rsidRPr="000E4E7F">
              <w:rPr>
                <w:rFonts w:cs="Arial"/>
                <w:szCs w:val="18"/>
              </w:rPr>
              <w:t>SCell</w:t>
            </w:r>
            <w:proofErr w:type="spellEnd"/>
            <w:r w:rsidRPr="000E4E7F">
              <w:rPr>
                <w:rFonts w:cs="Arial"/>
                <w:szCs w:val="18"/>
              </w:rPr>
              <w:t xml:space="preserve"> in this release.</w:t>
            </w:r>
          </w:p>
        </w:tc>
      </w:tr>
      <w:tr w:rsidR="003324CC" w:rsidRPr="000E4E7F" w14:paraId="01B7C94E" w14:textId="77777777" w:rsidTr="007A39AC">
        <w:trPr>
          <w:gridAfter w:val="1"/>
          <w:wAfter w:w="6" w:type="dxa"/>
          <w:cantSplit/>
        </w:trPr>
        <w:tc>
          <w:tcPr>
            <w:tcW w:w="9639" w:type="dxa"/>
          </w:tcPr>
          <w:p w14:paraId="1958466A" w14:textId="77777777" w:rsidR="003324CC" w:rsidRPr="000E4E7F" w:rsidRDefault="003324CC" w:rsidP="007A39AC">
            <w:pPr>
              <w:pStyle w:val="TAL"/>
              <w:rPr>
                <w:rFonts w:cs="Arial"/>
                <w:b/>
                <w:i/>
                <w:noProof/>
                <w:szCs w:val="18"/>
                <w:lang w:eastAsia="en-GB"/>
              </w:rPr>
            </w:pPr>
            <w:r w:rsidRPr="000E4E7F">
              <w:rPr>
                <w:rFonts w:cs="Arial"/>
                <w:b/>
                <w:i/>
                <w:noProof/>
                <w:szCs w:val="18"/>
                <w:lang w:eastAsia="en-GB"/>
              </w:rPr>
              <w:t>pusch-ConfigDedicated-r13</w:t>
            </w:r>
          </w:p>
          <w:p w14:paraId="6A921836" w14:textId="77777777" w:rsidR="003324CC" w:rsidRPr="000E4E7F" w:rsidRDefault="003324CC" w:rsidP="007A39AC">
            <w:pPr>
              <w:keepNext/>
              <w:keepLines/>
              <w:spacing w:after="0"/>
              <w:rPr>
                <w:rFonts w:ascii="Arial" w:hAnsi="Arial" w:cs="Arial"/>
                <w:b/>
                <w:i/>
                <w:noProof/>
                <w:sz w:val="18"/>
                <w:szCs w:val="18"/>
              </w:rPr>
            </w:pPr>
            <w:r w:rsidRPr="000E4E7F">
              <w:rPr>
                <w:rFonts w:ascii="Arial" w:hAnsi="Arial" w:cs="Arial"/>
                <w:sz w:val="18"/>
                <w:szCs w:val="18"/>
                <w:lang w:eastAsia="en-GB"/>
              </w:rPr>
              <w:t xml:space="preserve">E-UTRAN configures </w:t>
            </w:r>
            <w:r w:rsidRPr="000E4E7F">
              <w:rPr>
                <w:rFonts w:ascii="Arial" w:hAnsi="Arial" w:cs="Arial"/>
                <w:i/>
                <w:sz w:val="18"/>
                <w:szCs w:val="18"/>
                <w:lang w:eastAsia="en-GB"/>
              </w:rPr>
              <w:t>pusch-ConfigDedicated-r13</w:t>
            </w:r>
            <w:r w:rsidRPr="000E4E7F">
              <w:rPr>
                <w:rFonts w:ascii="Arial" w:hAnsi="Arial" w:cs="Arial"/>
                <w:sz w:val="18"/>
                <w:szCs w:val="18"/>
                <w:lang w:eastAsia="en-GB"/>
              </w:rPr>
              <w:t xml:space="preserve"> only if </w:t>
            </w:r>
            <w:proofErr w:type="spellStart"/>
            <w:r w:rsidRPr="000E4E7F">
              <w:rPr>
                <w:rFonts w:ascii="Arial" w:hAnsi="Arial" w:cs="Arial"/>
                <w:i/>
                <w:sz w:val="18"/>
                <w:szCs w:val="18"/>
                <w:lang w:eastAsia="en-GB"/>
              </w:rPr>
              <w:t>pusch-ConfigDedicated</w:t>
            </w:r>
            <w:proofErr w:type="spellEnd"/>
            <w:r w:rsidRPr="000E4E7F">
              <w:rPr>
                <w:rFonts w:ascii="Arial" w:hAnsi="Arial" w:cs="Arial"/>
                <w:sz w:val="18"/>
                <w:szCs w:val="18"/>
                <w:lang w:eastAsia="en-GB"/>
              </w:rPr>
              <w:t xml:space="preserve"> is not configured.</w:t>
            </w:r>
          </w:p>
        </w:tc>
      </w:tr>
      <w:tr w:rsidR="003324CC" w:rsidRPr="000E4E7F" w14:paraId="7C47300E" w14:textId="77777777" w:rsidTr="007A39AC">
        <w:trPr>
          <w:gridAfter w:val="1"/>
          <w:wAfter w:w="6" w:type="dxa"/>
          <w:cantSplit/>
        </w:trPr>
        <w:tc>
          <w:tcPr>
            <w:tcW w:w="9639" w:type="dxa"/>
          </w:tcPr>
          <w:p w14:paraId="02B26837" w14:textId="77777777" w:rsidR="003324CC" w:rsidRPr="000E4E7F" w:rsidRDefault="003324CC" w:rsidP="007A39AC">
            <w:pPr>
              <w:pStyle w:val="TAL"/>
              <w:rPr>
                <w:b/>
                <w:i/>
                <w:noProof/>
                <w:lang w:eastAsia="en-GB"/>
              </w:rPr>
            </w:pPr>
            <w:r w:rsidRPr="000E4E7F">
              <w:rPr>
                <w:b/>
                <w:i/>
                <w:noProof/>
                <w:lang w:eastAsia="en-GB"/>
              </w:rPr>
              <w:t>pusch-ConfigDedicated-v1250</w:t>
            </w:r>
          </w:p>
          <w:p w14:paraId="1154C646" w14:textId="77777777" w:rsidR="003324CC" w:rsidRPr="000E4E7F" w:rsidRDefault="003324CC" w:rsidP="007A39AC">
            <w:pPr>
              <w:pStyle w:val="TAL"/>
              <w:rPr>
                <w:b/>
                <w:i/>
                <w:noProof/>
                <w:lang w:eastAsia="en-GB"/>
              </w:rPr>
            </w:pPr>
            <w:r w:rsidRPr="000E4E7F">
              <w:rPr>
                <w:lang w:eastAsia="en-GB"/>
              </w:rPr>
              <w:t xml:space="preserve">E-UTRAN configures </w:t>
            </w:r>
            <w:r w:rsidRPr="000E4E7F">
              <w:rPr>
                <w:i/>
                <w:lang w:eastAsia="en-GB"/>
              </w:rPr>
              <w:t>pusch-ConfigDedicated-v1250</w:t>
            </w:r>
            <w:r w:rsidRPr="000E4E7F">
              <w:rPr>
                <w:lang w:eastAsia="en-GB"/>
              </w:rPr>
              <w:t xml:space="preserve"> only if </w:t>
            </w:r>
            <w:proofErr w:type="spellStart"/>
            <w:r w:rsidRPr="000E4E7F">
              <w:rPr>
                <w:i/>
                <w:lang w:eastAsia="en-GB"/>
              </w:rPr>
              <w:t>tpc-SubframeSet</w:t>
            </w:r>
            <w:proofErr w:type="spellEnd"/>
            <w:r w:rsidRPr="000E4E7F">
              <w:rPr>
                <w:lang w:eastAsia="en-GB"/>
              </w:rPr>
              <w:t xml:space="preserve"> is configured.</w:t>
            </w:r>
          </w:p>
        </w:tc>
      </w:tr>
      <w:tr w:rsidR="003324CC" w:rsidRPr="000E4E7F" w14:paraId="3EE67DF2" w14:textId="77777777" w:rsidTr="007A39AC">
        <w:trPr>
          <w:gridAfter w:val="1"/>
          <w:wAfter w:w="6" w:type="dxa"/>
          <w:cantSplit/>
        </w:trPr>
        <w:tc>
          <w:tcPr>
            <w:tcW w:w="9639" w:type="dxa"/>
          </w:tcPr>
          <w:p w14:paraId="520B9059" w14:textId="77777777" w:rsidR="003324CC" w:rsidRPr="000E4E7F" w:rsidRDefault="003324CC" w:rsidP="007A39AC">
            <w:pPr>
              <w:pStyle w:val="TAL"/>
              <w:rPr>
                <w:b/>
                <w:i/>
                <w:noProof/>
                <w:lang w:eastAsia="en-GB"/>
              </w:rPr>
            </w:pPr>
            <w:r w:rsidRPr="000E4E7F">
              <w:rPr>
                <w:b/>
                <w:i/>
                <w:noProof/>
                <w:lang w:eastAsia="en-GB"/>
              </w:rPr>
              <w:t>pusch-EnhancementsConfig</w:t>
            </w:r>
          </w:p>
          <w:p w14:paraId="20AD9980" w14:textId="77777777" w:rsidR="003324CC" w:rsidRPr="000E4E7F" w:rsidRDefault="003324CC" w:rsidP="007A39AC">
            <w:pPr>
              <w:pStyle w:val="TAL"/>
              <w:rPr>
                <w:rFonts w:cs="Arial"/>
                <w:b/>
                <w:i/>
                <w:noProof/>
                <w:szCs w:val="18"/>
                <w:lang w:eastAsia="en-GB"/>
              </w:rPr>
            </w:pPr>
            <w:r w:rsidRPr="000E4E7F">
              <w:rPr>
                <w:lang w:eastAsia="zh-CN"/>
              </w:rPr>
              <w:t xml:space="preserve">Indicates that the UE shall transmit in the PUSCH enhancement mode if </w:t>
            </w:r>
            <w:proofErr w:type="spellStart"/>
            <w:r w:rsidRPr="000E4E7F">
              <w:rPr>
                <w:i/>
                <w:lang w:eastAsia="en-GB"/>
              </w:rPr>
              <w:t>pusch-EnhancementsConfig</w:t>
            </w:r>
            <w:proofErr w:type="spellEnd"/>
            <w:r w:rsidRPr="000E4E7F">
              <w:rPr>
                <w:lang w:eastAsia="zh-CN"/>
              </w:rPr>
              <w:t xml:space="preserve"> is set to </w:t>
            </w:r>
            <w:r w:rsidRPr="000E4E7F">
              <w:rPr>
                <w:i/>
                <w:lang w:eastAsia="zh-CN"/>
              </w:rPr>
              <w:t>setup</w:t>
            </w:r>
            <w:r w:rsidRPr="000E4E7F">
              <w:rPr>
                <w:lang w:eastAsia="zh-CN"/>
              </w:rPr>
              <w:t xml:space="preserve">, see </w:t>
            </w:r>
            <w:r w:rsidRPr="000E4E7F">
              <w:rPr>
                <w:lang w:eastAsia="en-GB"/>
              </w:rPr>
              <w:t>TS 36.211 [21]</w:t>
            </w:r>
            <w:r w:rsidRPr="000E4E7F">
              <w:rPr>
                <w:lang w:eastAsia="zh-CN"/>
              </w:rPr>
              <w:t xml:space="preserve"> and </w:t>
            </w:r>
            <w:r w:rsidRPr="000E4E7F">
              <w:rPr>
                <w:bCs/>
                <w:iCs/>
                <w:noProof/>
                <w:lang w:eastAsia="en-GB"/>
              </w:rPr>
              <w:t>TS 36.21</w:t>
            </w:r>
            <w:r w:rsidRPr="000E4E7F">
              <w:rPr>
                <w:bCs/>
                <w:iCs/>
                <w:noProof/>
                <w:lang w:eastAsia="zh-CN"/>
              </w:rPr>
              <w:t>3</w:t>
            </w:r>
            <w:r w:rsidRPr="000E4E7F">
              <w:rPr>
                <w:bCs/>
                <w:iCs/>
                <w:noProof/>
                <w:lang w:eastAsia="en-GB"/>
              </w:rPr>
              <w:t xml:space="preserve"> [2</w:t>
            </w:r>
            <w:r w:rsidRPr="000E4E7F">
              <w:rPr>
                <w:bCs/>
                <w:iCs/>
                <w:noProof/>
                <w:lang w:eastAsia="zh-CN"/>
              </w:rPr>
              <w:t>3</w:t>
            </w:r>
            <w:r w:rsidRPr="000E4E7F">
              <w:rPr>
                <w:bCs/>
                <w:iCs/>
                <w:noProof/>
                <w:lang w:eastAsia="en-GB"/>
              </w:rPr>
              <w:t>].</w:t>
            </w:r>
          </w:p>
        </w:tc>
      </w:tr>
      <w:tr w:rsidR="003324CC" w:rsidRPr="000E4E7F" w14:paraId="18680158" w14:textId="77777777" w:rsidTr="007A39AC">
        <w:trPr>
          <w:gridAfter w:val="1"/>
          <w:wAfter w:w="6" w:type="dxa"/>
          <w:cantSplit/>
        </w:trPr>
        <w:tc>
          <w:tcPr>
            <w:tcW w:w="9639" w:type="dxa"/>
          </w:tcPr>
          <w:p w14:paraId="2B7A7A77" w14:textId="77777777" w:rsidR="003324CC" w:rsidRPr="000E4E7F" w:rsidRDefault="003324CC" w:rsidP="007A39AC">
            <w:pPr>
              <w:pStyle w:val="TAL"/>
              <w:rPr>
                <w:b/>
                <w:bCs/>
                <w:i/>
                <w:noProof/>
                <w:lang w:eastAsia="en-GB"/>
              </w:rPr>
            </w:pPr>
            <w:r w:rsidRPr="000E4E7F">
              <w:rPr>
                <w:b/>
                <w:bCs/>
                <w:i/>
                <w:noProof/>
                <w:lang w:eastAsia="en-GB"/>
              </w:rPr>
              <w:t>rv-SlotsublotPDSCH-Repetitions</w:t>
            </w:r>
          </w:p>
          <w:p w14:paraId="14B900FF" w14:textId="77777777" w:rsidR="003324CC" w:rsidRPr="000E4E7F" w:rsidRDefault="003324CC" w:rsidP="007A39AC">
            <w:pPr>
              <w:pStyle w:val="TAL"/>
              <w:rPr>
                <w:b/>
                <w:i/>
                <w:noProof/>
                <w:lang w:eastAsia="en-GB"/>
              </w:rPr>
            </w:pPr>
            <w:r w:rsidRPr="000E4E7F">
              <w:rPr>
                <w:lang w:eastAsia="en-GB"/>
              </w:rPr>
              <w:t xml:space="preserve">Indicates the RV cycling sequence for slot or </w:t>
            </w:r>
            <w:proofErr w:type="spellStart"/>
            <w:r w:rsidRPr="000E4E7F">
              <w:rPr>
                <w:lang w:eastAsia="en-GB"/>
              </w:rPr>
              <w:t>subslot</w:t>
            </w:r>
            <w:proofErr w:type="spellEnd"/>
            <w:r w:rsidRPr="000E4E7F">
              <w:rPr>
                <w:lang w:eastAsia="en-GB"/>
              </w:rPr>
              <w:t xml:space="preserve"> PDSCH repetition. Value dlrvseq1 = {0, 0, 0, 0} and value dlrvseq2 = {0, 2, 3, 1}.</w:t>
            </w:r>
          </w:p>
        </w:tc>
      </w:tr>
      <w:tr w:rsidR="003324CC" w:rsidRPr="000E4E7F" w14:paraId="4F6B9506" w14:textId="77777777" w:rsidTr="007A39AC">
        <w:trPr>
          <w:gridAfter w:val="1"/>
          <w:wAfter w:w="6" w:type="dxa"/>
          <w:cantSplit/>
        </w:trPr>
        <w:tc>
          <w:tcPr>
            <w:tcW w:w="9639" w:type="dxa"/>
          </w:tcPr>
          <w:p w14:paraId="6908441D" w14:textId="77777777" w:rsidR="003324CC" w:rsidRPr="000E4E7F" w:rsidRDefault="003324CC" w:rsidP="007A39AC">
            <w:pPr>
              <w:pStyle w:val="TAL"/>
              <w:rPr>
                <w:b/>
                <w:bCs/>
                <w:i/>
                <w:noProof/>
                <w:lang w:eastAsia="en-GB"/>
              </w:rPr>
            </w:pPr>
            <w:r w:rsidRPr="000E4E7F">
              <w:rPr>
                <w:b/>
                <w:bCs/>
                <w:i/>
                <w:noProof/>
                <w:lang w:eastAsia="en-GB"/>
              </w:rPr>
              <w:t>rv-SubframePDSCH-Repetitions</w:t>
            </w:r>
          </w:p>
          <w:p w14:paraId="7D2A00BF" w14:textId="77777777" w:rsidR="003324CC" w:rsidRPr="000E4E7F" w:rsidRDefault="003324CC" w:rsidP="007A39AC">
            <w:pPr>
              <w:pStyle w:val="TAL"/>
              <w:rPr>
                <w:b/>
                <w:i/>
                <w:noProof/>
                <w:lang w:eastAsia="en-GB"/>
              </w:rPr>
            </w:pPr>
            <w:r w:rsidRPr="000E4E7F">
              <w:rPr>
                <w:lang w:eastAsia="en-GB"/>
              </w:rPr>
              <w:t>Indicates the RV cycling sequence for subframe PDSCH repetition. Value dlrvseq1 = {0, 0, 0, 0} and value dlrvseq2 = {0, 2, 3, 1}.</w:t>
            </w:r>
          </w:p>
        </w:tc>
      </w:tr>
      <w:tr w:rsidR="003324CC" w:rsidRPr="000E4E7F" w14:paraId="20EEF8E5" w14:textId="77777777" w:rsidTr="007A39AC">
        <w:trPr>
          <w:gridAfter w:val="1"/>
          <w:wAfter w:w="6" w:type="dxa"/>
          <w:cantSplit/>
        </w:trPr>
        <w:tc>
          <w:tcPr>
            <w:tcW w:w="9639" w:type="dxa"/>
          </w:tcPr>
          <w:p w14:paraId="6D40E7E9" w14:textId="77777777" w:rsidR="003324CC" w:rsidRPr="000E4E7F" w:rsidRDefault="003324CC" w:rsidP="007A39AC">
            <w:pPr>
              <w:pStyle w:val="TAL"/>
              <w:rPr>
                <w:b/>
                <w:bCs/>
                <w:i/>
                <w:noProof/>
                <w:lang w:eastAsia="en-GB"/>
              </w:rPr>
            </w:pPr>
            <w:r w:rsidRPr="000E4E7F">
              <w:rPr>
                <w:b/>
                <w:bCs/>
                <w:i/>
                <w:noProof/>
                <w:lang w:eastAsia="en-GB"/>
              </w:rPr>
              <w:t>semiOpenLoop, semiOpenLoopSTTI</w:t>
            </w:r>
          </w:p>
          <w:p w14:paraId="6E0DC296" w14:textId="77777777" w:rsidR="003324CC" w:rsidRPr="000E4E7F" w:rsidRDefault="003324CC" w:rsidP="007A39AC">
            <w:pPr>
              <w:pStyle w:val="TAL"/>
              <w:rPr>
                <w:b/>
                <w:i/>
                <w:lang w:eastAsia="en-GB"/>
              </w:rPr>
            </w:pPr>
            <w:r w:rsidRPr="000E4E7F">
              <w:rPr>
                <w:lang w:eastAsia="en-GB"/>
              </w:rPr>
              <w:t>Value TRUE indicates that semi-open-loop transmission is used for deriving CSI reporting and corresponding PDSCH transmission (DMRS).</w:t>
            </w:r>
          </w:p>
        </w:tc>
      </w:tr>
      <w:tr w:rsidR="003324CC" w:rsidRPr="000E4E7F" w14:paraId="57B10852" w14:textId="77777777" w:rsidTr="007A39AC">
        <w:trPr>
          <w:gridAfter w:val="1"/>
          <w:wAfter w:w="6" w:type="dxa"/>
          <w:cantSplit/>
        </w:trPr>
        <w:tc>
          <w:tcPr>
            <w:tcW w:w="9639" w:type="dxa"/>
          </w:tcPr>
          <w:p w14:paraId="0ACF1B2C" w14:textId="77777777" w:rsidR="003324CC" w:rsidRPr="000E4E7F" w:rsidRDefault="003324CC" w:rsidP="007A39AC">
            <w:pPr>
              <w:pStyle w:val="TAL"/>
              <w:rPr>
                <w:b/>
                <w:bCs/>
                <w:i/>
                <w:noProof/>
                <w:lang w:eastAsia="en-GB"/>
              </w:rPr>
            </w:pPr>
            <w:r w:rsidRPr="000E4E7F">
              <w:rPr>
                <w:b/>
                <w:bCs/>
                <w:i/>
                <w:noProof/>
                <w:lang w:eastAsia="en-GB"/>
              </w:rPr>
              <w:t>semiStaticCFI-SlotSubslotNonMBSFN</w:t>
            </w:r>
          </w:p>
          <w:p w14:paraId="46522061" w14:textId="77777777" w:rsidR="003324CC" w:rsidRPr="000E4E7F" w:rsidRDefault="003324CC" w:rsidP="007A39AC">
            <w:pPr>
              <w:pStyle w:val="TAL"/>
              <w:rPr>
                <w:b/>
                <w:bCs/>
                <w:i/>
                <w:noProof/>
                <w:lang w:eastAsia="en-GB"/>
              </w:rPr>
            </w:pPr>
            <w:r w:rsidRPr="000E4E7F">
              <w:rPr>
                <w:lang w:eastAsia="en-GB"/>
              </w:rPr>
              <w:t>Indicates the semi-static control format indicator for slot/</w:t>
            </w:r>
            <w:proofErr w:type="spellStart"/>
            <w:r w:rsidRPr="000E4E7F">
              <w:rPr>
                <w:lang w:eastAsia="en-GB"/>
              </w:rPr>
              <w:t>subslot</w:t>
            </w:r>
            <w:proofErr w:type="spellEnd"/>
            <w:r w:rsidRPr="000E4E7F">
              <w:rPr>
                <w:lang w:eastAsia="en-GB"/>
              </w:rPr>
              <w:t xml:space="preserve"> operation in non-MBSFN subframes.</w:t>
            </w:r>
          </w:p>
        </w:tc>
      </w:tr>
      <w:tr w:rsidR="003324CC" w:rsidRPr="000E4E7F" w14:paraId="3763D92F" w14:textId="77777777" w:rsidTr="007A39AC">
        <w:trPr>
          <w:gridAfter w:val="1"/>
          <w:wAfter w:w="6" w:type="dxa"/>
          <w:cantSplit/>
        </w:trPr>
        <w:tc>
          <w:tcPr>
            <w:tcW w:w="9639" w:type="dxa"/>
          </w:tcPr>
          <w:p w14:paraId="3D991EE3" w14:textId="77777777" w:rsidR="003324CC" w:rsidRPr="000E4E7F" w:rsidRDefault="003324CC" w:rsidP="007A39AC">
            <w:pPr>
              <w:pStyle w:val="TAL"/>
              <w:rPr>
                <w:b/>
                <w:bCs/>
                <w:i/>
                <w:noProof/>
                <w:lang w:eastAsia="en-GB"/>
              </w:rPr>
            </w:pPr>
            <w:r w:rsidRPr="000E4E7F">
              <w:rPr>
                <w:b/>
                <w:bCs/>
                <w:i/>
                <w:noProof/>
                <w:lang w:eastAsia="en-GB"/>
              </w:rPr>
              <w:lastRenderedPageBreak/>
              <w:t>semiStaticCFI-SlotSubslotMBSFN</w:t>
            </w:r>
          </w:p>
          <w:p w14:paraId="3642AFED" w14:textId="77777777" w:rsidR="003324CC" w:rsidRPr="000E4E7F" w:rsidRDefault="003324CC" w:rsidP="007A39AC">
            <w:pPr>
              <w:pStyle w:val="TAL"/>
              <w:rPr>
                <w:b/>
                <w:bCs/>
                <w:i/>
                <w:noProof/>
                <w:lang w:eastAsia="en-GB"/>
              </w:rPr>
            </w:pPr>
            <w:r w:rsidRPr="000E4E7F">
              <w:rPr>
                <w:lang w:eastAsia="en-GB"/>
              </w:rPr>
              <w:t>Indicates the semi-static control format indicator for slot/</w:t>
            </w:r>
            <w:proofErr w:type="spellStart"/>
            <w:r w:rsidRPr="000E4E7F">
              <w:rPr>
                <w:lang w:eastAsia="en-GB"/>
              </w:rPr>
              <w:t>subslot</w:t>
            </w:r>
            <w:proofErr w:type="spellEnd"/>
            <w:r w:rsidRPr="000E4E7F">
              <w:rPr>
                <w:lang w:eastAsia="en-GB"/>
              </w:rPr>
              <w:t xml:space="preserve"> operation in MBSFN subframes.</w:t>
            </w:r>
          </w:p>
        </w:tc>
      </w:tr>
      <w:tr w:rsidR="003324CC" w:rsidRPr="000E4E7F" w14:paraId="3FAD2003" w14:textId="77777777" w:rsidTr="007A39AC">
        <w:trPr>
          <w:gridAfter w:val="1"/>
          <w:wAfter w:w="6" w:type="dxa"/>
          <w:cantSplit/>
        </w:trPr>
        <w:tc>
          <w:tcPr>
            <w:tcW w:w="9639" w:type="dxa"/>
          </w:tcPr>
          <w:p w14:paraId="0C8FC1DC" w14:textId="77777777" w:rsidR="003324CC" w:rsidRPr="000E4E7F" w:rsidRDefault="003324CC" w:rsidP="007A39AC">
            <w:pPr>
              <w:pStyle w:val="TAL"/>
              <w:rPr>
                <w:b/>
                <w:bCs/>
                <w:i/>
                <w:noProof/>
                <w:lang w:eastAsia="en-GB"/>
              </w:rPr>
            </w:pPr>
            <w:r w:rsidRPr="000E4E7F">
              <w:rPr>
                <w:b/>
                <w:bCs/>
                <w:i/>
                <w:noProof/>
                <w:lang w:eastAsia="en-GB"/>
              </w:rPr>
              <w:t>semiStaticCFI-SubframeMBSFN</w:t>
            </w:r>
          </w:p>
          <w:p w14:paraId="020CC9FA" w14:textId="77777777" w:rsidR="003324CC" w:rsidRPr="000E4E7F" w:rsidRDefault="003324CC" w:rsidP="007A39AC">
            <w:pPr>
              <w:pStyle w:val="TAL"/>
              <w:rPr>
                <w:b/>
                <w:bCs/>
                <w:i/>
                <w:noProof/>
                <w:lang w:eastAsia="en-GB"/>
              </w:rPr>
            </w:pPr>
            <w:r w:rsidRPr="000E4E7F">
              <w:rPr>
                <w:lang w:eastAsia="en-GB"/>
              </w:rPr>
              <w:t>Indicates the semi-static control format indicator for subframe operation in MBSFN subframes.</w:t>
            </w:r>
          </w:p>
        </w:tc>
      </w:tr>
      <w:tr w:rsidR="003324CC" w:rsidRPr="000E4E7F" w14:paraId="4FC91704" w14:textId="77777777" w:rsidTr="007A39AC">
        <w:trPr>
          <w:gridAfter w:val="1"/>
          <w:wAfter w:w="6" w:type="dxa"/>
          <w:cantSplit/>
        </w:trPr>
        <w:tc>
          <w:tcPr>
            <w:tcW w:w="9639" w:type="dxa"/>
          </w:tcPr>
          <w:p w14:paraId="6FB1E2AA" w14:textId="77777777" w:rsidR="003324CC" w:rsidRPr="000E4E7F" w:rsidRDefault="003324CC" w:rsidP="007A39AC">
            <w:pPr>
              <w:pStyle w:val="TAL"/>
              <w:rPr>
                <w:b/>
                <w:bCs/>
                <w:i/>
                <w:noProof/>
                <w:lang w:eastAsia="en-GB"/>
              </w:rPr>
            </w:pPr>
            <w:r w:rsidRPr="000E4E7F">
              <w:rPr>
                <w:b/>
                <w:bCs/>
                <w:i/>
                <w:noProof/>
                <w:lang w:eastAsia="en-GB"/>
              </w:rPr>
              <w:t>semiStaticCFI-SubframeNonMBSFN</w:t>
            </w:r>
          </w:p>
          <w:p w14:paraId="165180DB" w14:textId="77777777" w:rsidR="003324CC" w:rsidRPr="000E4E7F" w:rsidRDefault="003324CC" w:rsidP="007A39AC">
            <w:pPr>
              <w:pStyle w:val="TAL"/>
              <w:rPr>
                <w:b/>
                <w:bCs/>
                <w:i/>
                <w:noProof/>
                <w:lang w:eastAsia="en-GB"/>
              </w:rPr>
            </w:pPr>
            <w:r w:rsidRPr="000E4E7F">
              <w:rPr>
                <w:lang w:eastAsia="en-GB"/>
              </w:rPr>
              <w:t>Indicates the semi-static control format indicator for subframe operation in non-MBSFN subframes.</w:t>
            </w:r>
          </w:p>
        </w:tc>
      </w:tr>
      <w:tr w:rsidR="003324CC" w:rsidRPr="000E4E7F" w14:paraId="1AFF8D84" w14:textId="77777777" w:rsidTr="007A39AC">
        <w:trPr>
          <w:gridAfter w:val="1"/>
          <w:wAfter w:w="6" w:type="dxa"/>
          <w:cantSplit/>
        </w:trPr>
        <w:tc>
          <w:tcPr>
            <w:tcW w:w="9639" w:type="dxa"/>
          </w:tcPr>
          <w:p w14:paraId="7084DCE7" w14:textId="77777777" w:rsidR="003324CC" w:rsidRPr="000E4E7F" w:rsidRDefault="003324CC" w:rsidP="007A39AC">
            <w:pPr>
              <w:pStyle w:val="TAL"/>
              <w:rPr>
                <w:b/>
                <w:i/>
                <w:lang w:eastAsia="zh-CN"/>
              </w:rPr>
            </w:pPr>
            <w:proofErr w:type="spellStart"/>
            <w:r w:rsidRPr="000E4E7F">
              <w:rPr>
                <w:b/>
                <w:i/>
                <w:lang w:eastAsia="zh-CN"/>
              </w:rPr>
              <w:t>shortProcessingTime</w:t>
            </w:r>
            <w:proofErr w:type="spellEnd"/>
          </w:p>
          <w:p w14:paraId="341B6BB3" w14:textId="77777777" w:rsidR="003324CC" w:rsidRPr="000E4E7F" w:rsidRDefault="003324CC" w:rsidP="007A39AC">
            <w:pPr>
              <w:pStyle w:val="TAL"/>
              <w:rPr>
                <w:b/>
                <w:bCs/>
                <w:i/>
                <w:noProof/>
                <w:lang w:eastAsia="en-GB"/>
              </w:rPr>
            </w:pPr>
            <w:r w:rsidRPr="000E4E7F">
              <w:t xml:space="preserve">Indicates whether short processing time is configured as specific in TS 36.321 [6]. An </w:t>
            </w:r>
            <w:proofErr w:type="spellStart"/>
            <w:r w:rsidRPr="000E4E7F">
              <w:t>SCell</w:t>
            </w:r>
            <w:proofErr w:type="spellEnd"/>
            <w:r w:rsidRPr="000E4E7F">
              <w:t xml:space="preserve"> can only be configured with short processing if the cell carrying PUCCH for that </w:t>
            </w:r>
            <w:proofErr w:type="spellStart"/>
            <w:r w:rsidRPr="000E4E7F">
              <w:t>SCell</w:t>
            </w:r>
            <w:proofErr w:type="spellEnd"/>
            <w:r w:rsidRPr="000E4E7F">
              <w:t xml:space="preserve"> is configured with short processing time</w:t>
            </w:r>
            <w:r w:rsidRPr="000E4E7F">
              <w:rPr>
                <w:lang w:eastAsia="ko-KR"/>
              </w:rPr>
              <w:t>.</w:t>
            </w:r>
          </w:p>
        </w:tc>
      </w:tr>
      <w:tr w:rsidR="003324CC" w:rsidRPr="000E4E7F" w14:paraId="7AF94B65" w14:textId="77777777" w:rsidTr="007A39AC">
        <w:trPr>
          <w:gridAfter w:val="1"/>
          <w:wAfter w:w="6" w:type="dxa"/>
          <w:cantSplit/>
        </w:trPr>
        <w:tc>
          <w:tcPr>
            <w:tcW w:w="9639" w:type="dxa"/>
          </w:tcPr>
          <w:p w14:paraId="58E4D279" w14:textId="77777777" w:rsidR="003324CC" w:rsidRPr="000E4E7F" w:rsidRDefault="003324CC" w:rsidP="007A39AC">
            <w:pPr>
              <w:pStyle w:val="TAL"/>
              <w:rPr>
                <w:b/>
                <w:i/>
                <w:noProof/>
                <w:lang w:eastAsia="zh-CN"/>
              </w:rPr>
            </w:pPr>
            <w:r w:rsidRPr="000E4E7F">
              <w:rPr>
                <w:b/>
                <w:i/>
                <w:noProof/>
                <w:lang w:eastAsia="en-GB"/>
              </w:rPr>
              <w:t>soundingRS-UL-PeriodicConfigDedicated</w:t>
            </w:r>
            <w:r w:rsidRPr="000E4E7F">
              <w:rPr>
                <w:b/>
                <w:i/>
                <w:noProof/>
                <w:lang w:eastAsia="zh-CN"/>
              </w:rPr>
              <w:t>List</w:t>
            </w:r>
          </w:p>
          <w:p w14:paraId="5D6B5DC6" w14:textId="77777777" w:rsidR="003324CC" w:rsidRPr="000E4E7F" w:rsidRDefault="003324CC" w:rsidP="007A39AC">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periodic </w:t>
            </w:r>
            <w:proofErr w:type="spellStart"/>
            <w:r w:rsidRPr="000E4E7F">
              <w:rPr>
                <w:rFonts w:cs="Arial"/>
                <w:szCs w:val="18"/>
                <w:lang w:eastAsia="zh-CN"/>
              </w:rPr>
              <w:t>soundingRS</w:t>
            </w:r>
            <w:proofErr w:type="spellEnd"/>
            <w:r w:rsidRPr="000E4E7F">
              <w:rPr>
                <w:rFonts w:cs="Arial"/>
                <w:szCs w:val="18"/>
                <w:lang w:eastAsia="zh-CN"/>
              </w:rPr>
              <w:t xml:space="preserve"> configuration except for the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68D7432" w14:textId="77777777" w:rsidTr="007A39AC">
        <w:trPr>
          <w:gridAfter w:val="1"/>
          <w:wAfter w:w="6" w:type="dxa"/>
          <w:cantSplit/>
        </w:trPr>
        <w:tc>
          <w:tcPr>
            <w:tcW w:w="9639" w:type="dxa"/>
          </w:tcPr>
          <w:p w14:paraId="48CE530F" w14:textId="77777777" w:rsidR="003324CC" w:rsidRPr="000E4E7F" w:rsidRDefault="003324CC" w:rsidP="007A39AC">
            <w:pPr>
              <w:pStyle w:val="TAL"/>
              <w:rPr>
                <w:b/>
                <w:i/>
                <w:noProof/>
                <w:lang w:eastAsia="en-GB"/>
              </w:rPr>
            </w:pPr>
            <w:r w:rsidRPr="000E4E7F">
              <w:rPr>
                <w:b/>
                <w:i/>
                <w:noProof/>
                <w:lang w:eastAsia="en-GB"/>
              </w:rPr>
              <w:t>soundingRS-UL-PeriodicConfigDedicatedUpPTsExt</w:t>
            </w:r>
            <w:r w:rsidRPr="000E4E7F">
              <w:rPr>
                <w:b/>
                <w:i/>
                <w:noProof/>
                <w:lang w:eastAsia="zh-CN"/>
              </w:rPr>
              <w:t>List</w:t>
            </w:r>
          </w:p>
          <w:p w14:paraId="2E55398C" w14:textId="77777777" w:rsidR="003324CC" w:rsidRPr="000E4E7F" w:rsidRDefault="003324CC" w:rsidP="007A39AC">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periodic </w:t>
            </w:r>
            <w:proofErr w:type="spellStart"/>
            <w:r w:rsidRPr="000E4E7F">
              <w:rPr>
                <w:rFonts w:cs="Arial"/>
                <w:szCs w:val="18"/>
                <w:lang w:eastAsia="zh-CN"/>
              </w:rPr>
              <w:t>soundingRS</w:t>
            </w:r>
            <w:proofErr w:type="spellEnd"/>
            <w:r w:rsidRPr="000E4E7F">
              <w:rPr>
                <w:rFonts w:cs="Arial"/>
                <w:szCs w:val="18"/>
                <w:lang w:eastAsia="zh-CN"/>
              </w:rPr>
              <w:t xml:space="preserve"> configuration in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0A7FD9E8" w14:textId="77777777" w:rsidTr="007A39AC">
        <w:trPr>
          <w:gridAfter w:val="1"/>
          <w:wAfter w:w="6" w:type="dxa"/>
          <w:cantSplit/>
        </w:trPr>
        <w:tc>
          <w:tcPr>
            <w:tcW w:w="9639" w:type="dxa"/>
          </w:tcPr>
          <w:p w14:paraId="4BAF6ED1" w14:textId="77777777" w:rsidR="003324CC" w:rsidRPr="000E4E7F" w:rsidRDefault="003324CC" w:rsidP="007A39AC">
            <w:pPr>
              <w:pStyle w:val="TAL"/>
              <w:rPr>
                <w:b/>
                <w:i/>
                <w:noProof/>
                <w:lang w:eastAsia="en-GB"/>
              </w:rPr>
            </w:pPr>
            <w:r w:rsidRPr="000E4E7F">
              <w:rPr>
                <w:b/>
                <w:i/>
                <w:noProof/>
                <w:lang w:eastAsia="en-GB"/>
              </w:rPr>
              <w:t>soundingRS-UL-AperiodicConfigDedicated</w:t>
            </w:r>
            <w:r w:rsidRPr="000E4E7F">
              <w:rPr>
                <w:b/>
                <w:i/>
                <w:noProof/>
                <w:lang w:eastAsia="zh-CN"/>
              </w:rPr>
              <w:t>List</w:t>
            </w:r>
          </w:p>
          <w:p w14:paraId="243B1ACC" w14:textId="77777777" w:rsidR="003324CC" w:rsidRPr="000E4E7F" w:rsidRDefault="003324CC" w:rsidP="007A39AC">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aperiodic </w:t>
            </w:r>
            <w:proofErr w:type="spellStart"/>
            <w:r w:rsidRPr="000E4E7F">
              <w:rPr>
                <w:rFonts w:cs="Arial"/>
                <w:szCs w:val="18"/>
                <w:lang w:eastAsia="zh-CN"/>
              </w:rPr>
              <w:t>soundingRS</w:t>
            </w:r>
            <w:proofErr w:type="spellEnd"/>
            <w:r w:rsidRPr="000E4E7F">
              <w:rPr>
                <w:rFonts w:cs="Arial"/>
                <w:szCs w:val="18"/>
                <w:lang w:eastAsia="zh-CN"/>
              </w:rPr>
              <w:t xml:space="preserve"> configuration except for the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1427E66" w14:textId="77777777" w:rsidTr="007A39AC">
        <w:trPr>
          <w:gridAfter w:val="1"/>
          <w:wAfter w:w="6" w:type="dxa"/>
          <w:cantSplit/>
        </w:trPr>
        <w:tc>
          <w:tcPr>
            <w:tcW w:w="9639" w:type="dxa"/>
          </w:tcPr>
          <w:p w14:paraId="65D74BEE" w14:textId="77777777" w:rsidR="003324CC" w:rsidRPr="000E4E7F" w:rsidRDefault="003324CC" w:rsidP="007A39AC">
            <w:pPr>
              <w:pStyle w:val="TAL"/>
              <w:rPr>
                <w:b/>
                <w:i/>
                <w:noProof/>
                <w:lang w:eastAsia="en-GB"/>
              </w:rPr>
            </w:pPr>
            <w:r w:rsidRPr="000E4E7F">
              <w:rPr>
                <w:b/>
                <w:i/>
                <w:noProof/>
                <w:lang w:eastAsia="en-GB"/>
              </w:rPr>
              <w:t>soundingRS-UL-DedicatedApUpPTsExt</w:t>
            </w:r>
            <w:r w:rsidRPr="000E4E7F">
              <w:rPr>
                <w:b/>
                <w:i/>
                <w:noProof/>
                <w:lang w:eastAsia="zh-CN"/>
              </w:rPr>
              <w:t>List</w:t>
            </w:r>
          </w:p>
          <w:p w14:paraId="0F88E193" w14:textId="77777777" w:rsidR="003324CC" w:rsidRPr="000E4E7F" w:rsidRDefault="003324CC" w:rsidP="007A39AC">
            <w:pPr>
              <w:pStyle w:val="TAL"/>
              <w:rPr>
                <w:b/>
                <w:i/>
                <w:noProof/>
                <w:lang w:eastAsia="zh-CN"/>
              </w:rPr>
            </w:pPr>
            <w:r w:rsidRPr="000E4E7F">
              <w:rPr>
                <w:rFonts w:cs="Arial"/>
                <w:szCs w:val="18"/>
              </w:rPr>
              <w:t>Indicates</w:t>
            </w:r>
            <w:r w:rsidRPr="000E4E7F">
              <w:rPr>
                <w:rFonts w:cs="Arial"/>
                <w:szCs w:val="18"/>
                <w:lang w:eastAsia="zh-CN"/>
              </w:rPr>
              <w:t xml:space="preserve"> ap</w:t>
            </w:r>
            <w:r w:rsidRPr="000E4E7F">
              <w:rPr>
                <w:lang w:eastAsia="zh-CN"/>
              </w:rPr>
              <w:t xml:space="preserve">eriodic </w:t>
            </w:r>
            <w:proofErr w:type="spellStart"/>
            <w:r w:rsidRPr="000E4E7F">
              <w:rPr>
                <w:rFonts w:cs="Arial"/>
                <w:szCs w:val="18"/>
                <w:lang w:eastAsia="zh-CN"/>
              </w:rPr>
              <w:t>soundingRS</w:t>
            </w:r>
            <w:proofErr w:type="spellEnd"/>
            <w:r w:rsidRPr="000E4E7F">
              <w:rPr>
                <w:rFonts w:cs="Arial"/>
                <w:szCs w:val="18"/>
                <w:lang w:eastAsia="zh-CN"/>
              </w:rPr>
              <w:t xml:space="preserve"> configuration in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3839CA3" w14:textId="77777777" w:rsidTr="007A39AC">
        <w:trPr>
          <w:gridAfter w:val="1"/>
          <w:wAfter w:w="6" w:type="dxa"/>
          <w:cantSplit/>
        </w:trPr>
        <w:tc>
          <w:tcPr>
            <w:tcW w:w="9639" w:type="dxa"/>
          </w:tcPr>
          <w:p w14:paraId="3EF7D929" w14:textId="77777777" w:rsidR="003324CC" w:rsidRPr="000E4E7F" w:rsidRDefault="003324CC" w:rsidP="007A39AC">
            <w:pPr>
              <w:pStyle w:val="TAL"/>
              <w:rPr>
                <w:b/>
                <w:i/>
                <w:lang w:eastAsia="zh-CN"/>
              </w:rPr>
            </w:pPr>
            <w:proofErr w:type="spellStart"/>
            <w:r w:rsidRPr="000E4E7F">
              <w:rPr>
                <w:b/>
                <w:i/>
                <w:lang w:eastAsia="zh-CN"/>
              </w:rPr>
              <w:t>srs</w:t>
            </w:r>
            <w:proofErr w:type="spellEnd"/>
            <w:r w:rsidRPr="000E4E7F">
              <w:rPr>
                <w:b/>
                <w:i/>
                <w:lang w:eastAsia="zh-CN"/>
              </w:rPr>
              <w:t>-CC-</w:t>
            </w:r>
            <w:proofErr w:type="spellStart"/>
            <w:r w:rsidRPr="000E4E7F">
              <w:rPr>
                <w:b/>
                <w:i/>
                <w:lang w:eastAsia="zh-CN"/>
              </w:rPr>
              <w:t>SetIndexList</w:t>
            </w:r>
            <w:proofErr w:type="spellEnd"/>
          </w:p>
          <w:p w14:paraId="4552C606" w14:textId="77777777" w:rsidR="003324CC" w:rsidRPr="000E4E7F" w:rsidRDefault="003324CC" w:rsidP="007A39AC">
            <w:pPr>
              <w:pStyle w:val="TAL"/>
              <w:rPr>
                <w:noProof/>
                <w:lang w:eastAsia="zh-CN"/>
              </w:rPr>
            </w:pPr>
            <w:r w:rsidRPr="000E4E7F">
              <w:rPr>
                <w:noProof/>
                <w:lang w:eastAsia="zh-CN"/>
              </w:rPr>
              <w:t xml:space="preserve">Indicates the </w:t>
            </w:r>
            <w:proofErr w:type="spellStart"/>
            <w:r w:rsidRPr="000E4E7F">
              <w:rPr>
                <w:i/>
                <w:lang w:eastAsia="zh-CN"/>
              </w:rPr>
              <w:t>srs</w:t>
            </w:r>
            <w:proofErr w:type="spellEnd"/>
            <w:r w:rsidRPr="000E4E7F">
              <w:rPr>
                <w:i/>
                <w:lang w:eastAsia="zh-CN"/>
              </w:rPr>
              <w:t>-CC-</w:t>
            </w:r>
            <w:proofErr w:type="spellStart"/>
            <w:r w:rsidRPr="000E4E7F">
              <w:rPr>
                <w:i/>
                <w:lang w:eastAsia="zh-CN"/>
              </w:rPr>
              <w:t>SetIndex</w:t>
            </w:r>
            <w:proofErr w:type="spellEnd"/>
            <w:r w:rsidRPr="000E4E7F">
              <w:rPr>
                <w:noProof/>
                <w:lang w:eastAsia="zh-CN"/>
              </w:rPr>
              <w:t xml:space="preserve"> list which the </w:t>
            </w:r>
            <w:proofErr w:type="spellStart"/>
            <w:r w:rsidRPr="000E4E7F">
              <w:rPr>
                <w:i/>
                <w:lang w:eastAsia="zh-CN"/>
              </w:rPr>
              <w:t>soundingRS</w:t>
            </w:r>
            <w:proofErr w:type="spellEnd"/>
            <w:r w:rsidRPr="000E4E7F">
              <w:rPr>
                <w:i/>
                <w:lang w:eastAsia="zh-CN"/>
              </w:rPr>
              <w:t>-UL-</w:t>
            </w:r>
            <w:proofErr w:type="spellStart"/>
            <w:r w:rsidRPr="000E4E7F">
              <w:rPr>
                <w:i/>
                <w:lang w:eastAsia="zh-CN"/>
              </w:rPr>
              <w:t>ConfigDedicatedAperiodic</w:t>
            </w:r>
            <w:proofErr w:type="spellEnd"/>
            <w:r w:rsidRPr="000E4E7F">
              <w:rPr>
                <w:noProof/>
                <w:lang w:eastAsia="zh-CN"/>
              </w:rPr>
              <w:t xml:space="preserve"> and</w:t>
            </w:r>
            <w:r w:rsidRPr="000E4E7F">
              <w:rPr>
                <w:i/>
                <w:noProof/>
                <w:lang w:eastAsia="zh-CN"/>
              </w:rPr>
              <w:t xml:space="preserve"> </w:t>
            </w:r>
            <w:bookmarkStart w:id="86" w:name="OLE_LINK222"/>
            <w:bookmarkStart w:id="87" w:name="OLE_LINK223"/>
            <w:proofErr w:type="spellStart"/>
            <w:r w:rsidRPr="000E4E7F">
              <w:rPr>
                <w:i/>
              </w:rPr>
              <w:t>soundingRS</w:t>
            </w:r>
            <w:proofErr w:type="spellEnd"/>
            <w:r w:rsidRPr="000E4E7F">
              <w:rPr>
                <w:i/>
              </w:rPr>
              <w:t>-UL-</w:t>
            </w:r>
            <w:proofErr w:type="spellStart"/>
            <w:r w:rsidRPr="000E4E7F">
              <w:rPr>
                <w:i/>
              </w:rPr>
              <w:t>ConfigDedicatedAperiodicUpPTsExt</w:t>
            </w:r>
            <w:bookmarkEnd w:id="86"/>
            <w:bookmarkEnd w:id="87"/>
            <w:proofErr w:type="spellEnd"/>
            <w:r w:rsidRPr="000E4E7F">
              <w:rPr>
                <w:noProof/>
                <w:lang w:eastAsia="zh-CN"/>
              </w:rPr>
              <w:t xml:space="preserve"> belongs to.</w:t>
            </w:r>
          </w:p>
        </w:tc>
      </w:tr>
      <w:tr w:rsidR="003324CC" w:rsidRPr="000E4E7F" w14:paraId="44A9DAA8" w14:textId="77777777" w:rsidTr="007A39AC">
        <w:trPr>
          <w:gridAfter w:val="1"/>
          <w:wAfter w:w="6" w:type="dxa"/>
          <w:cantSplit/>
        </w:trPr>
        <w:tc>
          <w:tcPr>
            <w:tcW w:w="9639" w:type="dxa"/>
          </w:tcPr>
          <w:p w14:paraId="3B1CE57E" w14:textId="77777777" w:rsidR="003324CC" w:rsidRPr="000E4E7F" w:rsidRDefault="003324CC" w:rsidP="007A39AC">
            <w:pPr>
              <w:pStyle w:val="TAL"/>
              <w:rPr>
                <w:b/>
                <w:i/>
                <w:lang w:eastAsia="zh-CN"/>
              </w:rPr>
            </w:pPr>
            <w:r w:rsidRPr="000E4E7F">
              <w:rPr>
                <w:b/>
                <w:i/>
                <w:lang w:eastAsia="zh-CN"/>
              </w:rPr>
              <w:t>srs-DCI7-TriggeringConfig</w:t>
            </w:r>
          </w:p>
          <w:p w14:paraId="5E9CE92A" w14:textId="77777777" w:rsidR="003324CC" w:rsidRPr="000E4E7F" w:rsidRDefault="003324CC" w:rsidP="007A39AC">
            <w:pPr>
              <w:pStyle w:val="TAL"/>
              <w:rPr>
                <w:b/>
                <w:i/>
                <w:lang w:eastAsia="zh-CN"/>
              </w:rPr>
            </w:pPr>
            <w:r w:rsidRPr="000E4E7F">
              <w:rPr>
                <w:noProof/>
                <w:lang w:eastAsia="zh-CN"/>
              </w:rPr>
              <w:t>Indicates whether SRS triggering via DCI7 is configured.</w:t>
            </w:r>
          </w:p>
        </w:tc>
      </w:tr>
      <w:tr w:rsidR="003324CC" w:rsidRPr="000E4E7F" w14:paraId="6ADDF2E6" w14:textId="77777777" w:rsidTr="007A39AC">
        <w:trPr>
          <w:gridAfter w:val="1"/>
          <w:wAfter w:w="6" w:type="dxa"/>
          <w:cantSplit/>
        </w:trPr>
        <w:tc>
          <w:tcPr>
            <w:tcW w:w="9639" w:type="dxa"/>
          </w:tcPr>
          <w:p w14:paraId="4336362C" w14:textId="77777777" w:rsidR="003324CC" w:rsidRPr="000E4E7F" w:rsidRDefault="003324CC" w:rsidP="007A39AC">
            <w:pPr>
              <w:pStyle w:val="TAL"/>
              <w:rPr>
                <w:b/>
                <w:i/>
                <w:noProof/>
                <w:lang w:eastAsia="en-GB"/>
              </w:rPr>
            </w:pPr>
            <w:r w:rsidRPr="000E4E7F">
              <w:rPr>
                <w:b/>
                <w:i/>
                <w:noProof/>
                <w:lang w:eastAsia="en-GB"/>
              </w:rPr>
              <w:t>srs-VirtualCellID</w:t>
            </w:r>
          </w:p>
          <w:p w14:paraId="11C91958" w14:textId="77777777" w:rsidR="003324CC" w:rsidRPr="000E4E7F" w:rsidRDefault="003324CC" w:rsidP="007A39AC">
            <w:pPr>
              <w:pStyle w:val="TAL"/>
              <w:rPr>
                <w:b/>
                <w:i/>
                <w:lang w:eastAsia="zh-CN"/>
              </w:rPr>
            </w:pPr>
            <w:r w:rsidRPr="000E4E7F">
              <w:rPr>
                <w:noProof/>
                <w:lang w:eastAsia="en-GB"/>
              </w:rPr>
              <w:t>Indicates the virtual cell ID for SRS.</w:t>
            </w:r>
          </w:p>
        </w:tc>
      </w:tr>
      <w:tr w:rsidR="003324CC" w:rsidRPr="000E4E7F" w14:paraId="0082F6D4" w14:textId="77777777" w:rsidTr="007A39AC">
        <w:trPr>
          <w:gridAfter w:val="1"/>
          <w:wAfter w:w="6" w:type="dxa"/>
          <w:cantSplit/>
        </w:trPr>
        <w:tc>
          <w:tcPr>
            <w:tcW w:w="9639" w:type="dxa"/>
          </w:tcPr>
          <w:p w14:paraId="5FBC48A8" w14:textId="77777777" w:rsidR="003324CC" w:rsidRPr="000E4E7F" w:rsidRDefault="003324CC" w:rsidP="007A39AC">
            <w:pPr>
              <w:pStyle w:val="TAL"/>
              <w:rPr>
                <w:b/>
                <w:i/>
                <w:noProof/>
                <w:lang w:eastAsia="en-GB"/>
              </w:rPr>
            </w:pPr>
            <w:r w:rsidRPr="000E4E7F">
              <w:rPr>
                <w:b/>
                <w:i/>
                <w:noProof/>
                <w:lang w:eastAsia="en-GB"/>
              </w:rPr>
              <w:t>srs-VirtualCellID-AllSRS</w:t>
            </w:r>
          </w:p>
          <w:p w14:paraId="553C2C79" w14:textId="77777777" w:rsidR="003324CC" w:rsidRPr="000E4E7F" w:rsidRDefault="003324CC" w:rsidP="007A39AC">
            <w:pPr>
              <w:pStyle w:val="TAL"/>
              <w:rPr>
                <w:b/>
                <w:i/>
                <w:lang w:eastAsia="zh-CN"/>
              </w:rPr>
            </w:pPr>
            <w:r w:rsidRPr="000E4E7F">
              <w:rPr>
                <w:noProof/>
                <w:lang w:eastAsia="en-GB"/>
              </w:rPr>
              <w:t>Value TRUE indicates the configured virtual cell ID is applied to all SRS symbols. Value FALSE indicates the configured virtual cell ID is applied only to additional SRS symbols.</w:t>
            </w:r>
          </w:p>
        </w:tc>
      </w:tr>
      <w:tr w:rsidR="003324CC" w:rsidRPr="000E4E7F" w14:paraId="4C976B6A" w14:textId="77777777" w:rsidTr="007A39AC">
        <w:trPr>
          <w:gridAfter w:val="1"/>
          <w:wAfter w:w="6" w:type="dxa"/>
          <w:cantSplit/>
        </w:trPr>
        <w:tc>
          <w:tcPr>
            <w:tcW w:w="9639" w:type="dxa"/>
          </w:tcPr>
          <w:p w14:paraId="3B43C077" w14:textId="77777777" w:rsidR="003324CC" w:rsidRPr="000E4E7F" w:rsidRDefault="003324CC" w:rsidP="007A39AC">
            <w:pPr>
              <w:pStyle w:val="TAL"/>
              <w:rPr>
                <w:b/>
                <w:i/>
                <w:lang w:eastAsia="en-GB"/>
              </w:rPr>
            </w:pPr>
            <w:proofErr w:type="spellStart"/>
            <w:r w:rsidRPr="000E4E7F">
              <w:rPr>
                <w:b/>
                <w:i/>
                <w:lang w:eastAsia="en-GB"/>
              </w:rPr>
              <w:t>subframeStartPosition</w:t>
            </w:r>
            <w:proofErr w:type="spellEnd"/>
          </w:p>
          <w:p w14:paraId="313B5778" w14:textId="77777777" w:rsidR="003324CC" w:rsidRPr="000E4E7F" w:rsidRDefault="003324CC" w:rsidP="007A39AC">
            <w:pPr>
              <w:pStyle w:val="TAL"/>
              <w:rPr>
                <w:b/>
                <w:i/>
                <w:lang w:eastAsia="en-GB"/>
              </w:rPr>
            </w:pPr>
            <w:r w:rsidRPr="000E4E7F">
              <w:rPr>
                <w:lang w:eastAsia="en-GB"/>
              </w:rPr>
              <w:t xml:space="preserve">Indicates possible starting positions of transmission in the first subframe of the DL transmission burst, see TS 36.211 [21]. Value </w:t>
            </w:r>
            <w:r w:rsidRPr="000E4E7F">
              <w:rPr>
                <w:i/>
                <w:lang w:eastAsia="en-GB"/>
              </w:rPr>
              <w:t>s0</w:t>
            </w:r>
            <w:r w:rsidRPr="000E4E7F">
              <w:rPr>
                <w:lang w:eastAsia="en-GB"/>
              </w:rPr>
              <w:t xml:space="preserve"> means the starting position is subframe boundary, </w:t>
            </w:r>
            <w:r w:rsidRPr="000E4E7F">
              <w:rPr>
                <w:i/>
                <w:lang w:eastAsia="en-GB"/>
              </w:rPr>
              <w:t>s07</w:t>
            </w:r>
            <w:r w:rsidRPr="000E4E7F">
              <w:rPr>
                <w:lang w:eastAsia="en-GB"/>
              </w:rPr>
              <w:t xml:space="preserve"> means the starting position is either subframe boundary or slot boundary.</w:t>
            </w:r>
          </w:p>
        </w:tc>
      </w:tr>
      <w:tr w:rsidR="003324CC" w:rsidRPr="000E4E7F" w14:paraId="277D282F" w14:textId="77777777" w:rsidTr="007A39AC">
        <w:trPr>
          <w:gridAfter w:val="1"/>
          <w:wAfter w:w="6" w:type="dxa"/>
          <w:cantSplit/>
        </w:trPr>
        <w:tc>
          <w:tcPr>
            <w:tcW w:w="9639" w:type="dxa"/>
          </w:tcPr>
          <w:p w14:paraId="68008CA9" w14:textId="77777777" w:rsidR="003324CC" w:rsidRPr="000E4E7F" w:rsidRDefault="003324CC" w:rsidP="007A39AC">
            <w:pPr>
              <w:pStyle w:val="TAL"/>
              <w:rPr>
                <w:b/>
                <w:i/>
                <w:noProof/>
                <w:lang w:eastAsia="en-GB"/>
              </w:rPr>
            </w:pPr>
            <w:r w:rsidRPr="000E4E7F">
              <w:rPr>
                <w:b/>
                <w:i/>
                <w:noProof/>
                <w:lang w:eastAsia="en-GB"/>
              </w:rPr>
              <w:t>tpc-PDCCH-ConfigPUCCH</w:t>
            </w:r>
          </w:p>
          <w:p w14:paraId="78211059" w14:textId="77777777" w:rsidR="003324CC" w:rsidRPr="000E4E7F" w:rsidRDefault="003324CC" w:rsidP="007A39AC">
            <w:pPr>
              <w:pStyle w:val="TAL"/>
              <w:rPr>
                <w:bCs/>
                <w:iCs/>
                <w:noProof/>
                <w:lang w:eastAsia="en-GB"/>
              </w:rPr>
            </w:pPr>
            <w:r w:rsidRPr="000E4E7F">
              <w:rPr>
                <w:bCs/>
                <w:iCs/>
                <w:noProof/>
                <w:lang w:eastAsia="en-GB"/>
              </w:rPr>
              <w:t>PDCCH configuration for power control of PUCCH using format 3/3A, see TS 36.212 [22].</w:t>
            </w:r>
          </w:p>
        </w:tc>
      </w:tr>
      <w:tr w:rsidR="003324CC" w:rsidRPr="000E4E7F" w14:paraId="477A52A1" w14:textId="77777777" w:rsidTr="007A39AC">
        <w:trPr>
          <w:gridAfter w:val="1"/>
          <w:wAfter w:w="6" w:type="dxa"/>
          <w:cantSplit/>
        </w:trPr>
        <w:tc>
          <w:tcPr>
            <w:tcW w:w="9639" w:type="dxa"/>
          </w:tcPr>
          <w:p w14:paraId="077B64AD" w14:textId="77777777" w:rsidR="003324CC" w:rsidRPr="000E4E7F" w:rsidRDefault="003324CC" w:rsidP="007A39AC">
            <w:pPr>
              <w:pStyle w:val="TAL"/>
              <w:rPr>
                <w:b/>
                <w:i/>
                <w:noProof/>
                <w:lang w:eastAsia="en-GB"/>
              </w:rPr>
            </w:pPr>
            <w:r w:rsidRPr="000E4E7F">
              <w:rPr>
                <w:b/>
                <w:i/>
                <w:noProof/>
                <w:lang w:eastAsia="en-GB"/>
              </w:rPr>
              <w:t>tpc-PDCCH-ConfigPUSCH</w:t>
            </w:r>
          </w:p>
          <w:p w14:paraId="23D1ECE8" w14:textId="77777777" w:rsidR="003324CC" w:rsidRPr="000E4E7F" w:rsidRDefault="003324CC" w:rsidP="007A39AC">
            <w:pPr>
              <w:pStyle w:val="TAL"/>
              <w:rPr>
                <w:b/>
                <w:i/>
                <w:noProof/>
                <w:lang w:eastAsia="en-GB"/>
              </w:rPr>
            </w:pPr>
            <w:r w:rsidRPr="000E4E7F">
              <w:rPr>
                <w:bCs/>
                <w:iCs/>
                <w:noProof/>
                <w:lang w:eastAsia="en-GB"/>
              </w:rPr>
              <w:t>PDCCH configuration for power control of PUSCH using format 3/3A, see TS 36.212 [22].</w:t>
            </w:r>
          </w:p>
        </w:tc>
      </w:tr>
      <w:tr w:rsidR="003324CC" w:rsidRPr="000E4E7F" w14:paraId="43B6E1EE" w14:textId="77777777" w:rsidTr="007A39AC">
        <w:trPr>
          <w:gridAfter w:val="1"/>
          <w:wAfter w:w="6" w:type="dxa"/>
          <w:cantSplit/>
        </w:trPr>
        <w:tc>
          <w:tcPr>
            <w:tcW w:w="9639" w:type="dxa"/>
          </w:tcPr>
          <w:p w14:paraId="3AC0B5DE" w14:textId="77777777" w:rsidR="003324CC" w:rsidRPr="000E4E7F" w:rsidRDefault="003324CC" w:rsidP="007A39AC">
            <w:pPr>
              <w:pStyle w:val="TAL"/>
              <w:rPr>
                <w:b/>
                <w:i/>
                <w:noProof/>
                <w:lang w:eastAsia="en-GB"/>
              </w:rPr>
            </w:pPr>
            <w:bookmarkStart w:id="88" w:name="OLE_LINK254"/>
            <w:bookmarkStart w:id="89" w:name="OLE_LINK255"/>
            <w:r w:rsidRPr="000E4E7F">
              <w:rPr>
                <w:b/>
                <w:i/>
                <w:noProof/>
                <w:lang w:eastAsia="en-GB"/>
              </w:rPr>
              <w:t>typeA-SRS-TPC-PDCCH-Group</w:t>
            </w:r>
            <w:bookmarkEnd w:id="88"/>
            <w:bookmarkEnd w:id="89"/>
          </w:p>
          <w:p w14:paraId="0E0DD527" w14:textId="77777777" w:rsidR="003324CC" w:rsidRPr="000E4E7F" w:rsidRDefault="003324CC" w:rsidP="007A39AC">
            <w:pPr>
              <w:pStyle w:val="TAL"/>
              <w:rPr>
                <w:noProof/>
                <w:lang w:eastAsia="en-GB"/>
              </w:rPr>
            </w:pPr>
            <w:r w:rsidRPr="000E4E7F">
              <w:rPr>
                <w:noProof/>
                <w:lang w:eastAsia="en-GB"/>
              </w:rPr>
              <w:t xml:space="preserve">Indicates Type A trigger configuration for SRS transmission on a PUSCH-less SCell. E-UTRAN configures the UE with either </w:t>
            </w:r>
            <w:r w:rsidRPr="000E4E7F">
              <w:rPr>
                <w:i/>
                <w:noProof/>
                <w:lang w:eastAsia="en-GB"/>
              </w:rPr>
              <w:t>typeA-SRS-TPC-PDCCH-Group</w:t>
            </w:r>
            <w:r w:rsidRPr="000E4E7F">
              <w:rPr>
                <w:noProof/>
                <w:lang w:eastAsia="en-GB"/>
              </w:rPr>
              <w:t xml:space="preserve"> or </w:t>
            </w:r>
            <w:r w:rsidRPr="000E4E7F">
              <w:rPr>
                <w:i/>
                <w:noProof/>
                <w:lang w:eastAsia="en-GB"/>
              </w:rPr>
              <w:t>typeB-SRS-TPC-PDCCH-Group</w:t>
            </w:r>
            <w:r w:rsidRPr="000E4E7F">
              <w:rPr>
                <w:noProof/>
                <w:lang w:eastAsia="en-GB"/>
              </w:rPr>
              <w:t>, if any.</w:t>
            </w:r>
          </w:p>
        </w:tc>
      </w:tr>
      <w:tr w:rsidR="003324CC" w:rsidRPr="000E4E7F" w14:paraId="01FEF5D5" w14:textId="77777777" w:rsidTr="007A39AC">
        <w:trPr>
          <w:gridAfter w:val="1"/>
          <w:wAfter w:w="6" w:type="dxa"/>
          <w:cantSplit/>
        </w:trPr>
        <w:tc>
          <w:tcPr>
            <w:tcW w:w="9639" w:type="dxa"/>
          </w:tcPr>
          <w:p w14:paraId="5A063A1B" w14:textId="77777777" w:rsidR="003324CC" w:rsidRPr="000E4E7F" w:rsidRDefault="003324CC" w:rsidP="007A39AC">
            <w:pPr>
              <w:pStyle w:val="TAL"/>
              <w:rPr>
                <w:b/>
                <w:i/>
                <w:noProof/>
                <w:lang w:eastAsia="en-GB"/>
              </w:rPr>
            </w:pPr>
            <w:r w:rsidRPr="000E4E7F">
              <w:rPr>
                <w:b/>
                <w:i/>
                <w:noProof/>
                <w:lang w:eastAsia="en-GB"/>
              </w:rPr>
              <w:t>uplinkPowerControlDedicated</w:t>
            </w:r>
          </w:p>
          <w:p w14:paraId="3BF0050F" w14:textId="77777777" w:rsidR="003324CC" w:rsidRPr="000E4E7F" w:rsidRDefault="003324CC" w:rsidP="007A39AC">
            <w:pPr>
              <w:pStyle w:val="TAL"/>
              <w:rPr>
                <w:b/>
                <w:i/>
                <w:noProof/>
                <w:lang w:eastAsia="en-GB"/>
              </w:rPr>
            </w:pPr>
            <w:r w:rsidRPr="000E4E7F">
              <w:rPr>
                <w:bCs/>
                <w:iCs/>
                <w:noProof/>
                <w:lang w:eastAsia="en-GB"/>
              </w:rPr>
              <w:t xml:space="preserve">E-UTRAN configures </w:t>
            </w:r>
            <w:r w:rsidRPr="000E4E7F">
              <w:rPr>
                <w:bCs/>
                <w:i/>
                <w:iCs/>
                <w:noProof/>
                <w:lang w:eastAsia="en-GB"/>
              </w:rPr>
              <w:t>uplinkPowerControlDedicated-v1130</w:t>
            </w:r>
            <w:r w:rsidRPr="000E4E7F">
              <w:rPr>
                <w:bCs/>
                <w:iCs/>
                <w:noProof/>
                <w:lang w:eastAsia="en-GB"/>
              </w:rPr>
              <w:t xml:space="preserve"> only if </w:t>
            </w:r>
            <w:r w:rsidRPr="000E4E7F">
              <w:rPr>
                <w:bCs/>
                <w:i/>
                <w:iCs/>
                <w:noProof/>
                <w:lang w:eastAsia="en-GB"/>
              </w:rPr>
              <w:t>uplinkPowerControlDedicated</w:t>
            </w:r>
            <w:r w:rsidRPr="000E4E7F">
              <w:rPr>
                <w:bCs/>
                <w:iCs/>
                <w:noProof/>
                <w:lang w:eastAsia="en-GB"/>
              </w:rPr>
              <w:t xml:space="preserve"> (without suffix) is configured.</w:t>
            </w:r>
          </w:p>
        </w:tc>
      </w:tr>
      <w:tr w:rsidR="003324CC" w:rsidRPr="000E4E7F" w14:paraId="1617F547" w14:textId="77777777" w:rsidTr="007A39AC">
        <w:trPr>
          <w:gridAfter w:val="1"/>
          <w:wAfter w:w="6" w:type="dxa"/>
          <w:cantSplit/>
        </w:trPr>
        <w:tc>
          <w:tcPr>
            <w:tcW w:w="9639" w:type="dxa"/>
          </w:tcPr>
          <w:p w14:paraId="2D2996A4" w14:textId="77777777" w:rsidR="003324CC" w:rsidRPr="000E4E7F" w:rsidRDefault="003324CC" w:rsidP="007A39AC">
            <w:pPr>
              <w:pStyle w:val="TAL"/>
              <w:rPr>
                <w:b/>
                <w:i/>
                <w:noProof/>
                <w:lang w:eastAsia="en-GB"/>
              </w:rPr>
            </w:pPr>
            <w:r w:rsidRPr="000E4E7F">
              <w:rPr>
                <w:b/>
                <w:i/>
                <w:noProof/>
                <w:lang w:eastAsia="en-GB"/>
              </w:rPr>
              <w:t>uplinkPowerControlDedicatedSCell</w:t>
            </w:r>
          </w:p>
          <w:p w14:paraId="2F84D624" w14:textId="77777777" w:rsidR="003324CC" w:rsidRPr="000E4E7F" w:rsidRDefault="003324CC" w:rsidP="007A39AC">
            <w:pPr>
              <w:pStyle w:val="TAL"/>
              <w:rPr>
                <w:b/>
                <w:i/>
                <w:noProof/>
                <w:lang w:eastAsia="en-GB"/>
              </w:rPr>
            </w:pPr>
            <w:r w:rsidRPr="000E4E7F">
              <w:rPr>
                <w:bCs/>
                <w:iCs/>
                <w:noProof/>
                <w:lang w:eastAsia="en-GB"/>
              </w:rPr>
              <w:t xml:space="preserve">E-UTRAN configures </w:t>
            </w:r>
            <w:r w:rsidRPr="000E4E7F">
              <w:rPr>
                <w:bCs/>
                <w:i/>
                <w:iCs/>
                <w:noProof/>
                <w:lang w:eastAsia="en-GB"/>
              </w:rPr>
              <w:t>uplinkPowerControlDedicatedSCell-v1130</w:t>
            </w:r>
            <w:r w:rsidRPr="000E4E7F">
              <w:rPr>
                <w:bCs/>
                <w:iCs/>
                <w:noProof/>
                <w:lang w:eastAsia="en-GB"/>
              </w:rPr>
              <w:t xml:space="preserve"> only if </w:t>
            </w:r>
            <w:r w:rsidRPr="000E4E7F">
              <w:rPr>
                <w:bCs/>
                <w:i/>
                <w:iCs/>
                <w:noProof/>
                <w:lang w:eastAsia="en-GB"/>
              </w:rPr>
              <w:t>uplinkPowerControlDedicatedSCell-r10</w:t>
            </w:r>
            <w:r w:rsidRPr="000E4E7F">
              <w:rPr>
                <w:bCs/>
                <w:iCs/>
                <w:noProof/>
                <w:lang w:eastAsia="en-GB"/>
              </w:rPr>
              <w:t xml:space="preserve"> is configured for this serving cell.</w:t>
            </w:r>
          </w:p>
        </w:tc>
      </w:tr>
      <w:tr w:rsidR="003324CC" w:rsidRPr="000E4E7F" w14:paraId="2B85CF82" w14:textId="77777777" w:rsidTr="007A39AC">
        <w:trPr>
          <w:gridAfter w:val="1"/>
          <w:wAfter w:w="6" w:type="dxa"/>
          <w:cantSplit/>
        </w:trPr>
        <w:tc>
          <w:tcPr>
            <w:tcW w:w="9639" w:type="dxa"/>
          </w:tcPr>
          <w:p w14:paraId="3029623C" w14:textId="77777777" w:rsidR="003324CC" w:rsidRPr="000E4E7F" w:rsidRDefault="003324CC" w:rsidP="007A39AC">
            <w:pPr>
              <w:pStyle w:val="TAL"/>
              <w:rPr>
                <w:b/>
                <w:bCs/>
                <w:i/>
                <w:iCs/>
                <w:noProof/>
                <w:lang w:eastAsia="en-GB"/>
              </w:rPr>
            </w:pPr>
            <w:r w:rsidRPr="000E4E7F">
              <w:rPr>
                <w:b/>
                <w:bCs/>
                <w:i/>
                <w:iCs/>
                <w:noProof/>
                <w:lang w:eastAsia="en-GB"/>
              </w:rPr>
              <w:t>widebandPRG-SlotSubslot</w:t>
            </w:r>
          </w:p>
          <w:p w14:paraId="3EAA6F8A" w14:textId="77777777" w:rsidR="003324CC" w:rsidRPr="000E4E7F" w:rsidRDefault="003324CC" w:rsidP="007A39AC">
            <w:pPr>
              <w:pStyle w:val="TAL"/>
              <w:rPr>
                <w:noProof/>
                <w:lang w:eastAsia="en-GB"/>
              </w:rPr>
            </w:pPr>
            <w:r w:rsidRPr="000E4E7F">
              <w:rPr>
                <w:lang w:eastAsia="en-GB"/>
              </w:rPr>
              <w:t xml:space="preserve">Indicates whether the precoding resource block group size is the whole scheduled bandwidth for slot or </w:t>
            </w:r>
            <w:proofErr w:type="spellStart"/>
            <w:r w:rsidRPr="000E4E7F">
              <w:rPr>
                <w:lang w:eastAsia="en-GB"/>
              </w:rPr>
              <w:t>subslot</w:t>
            </w:r>
            <w:proofErr w:type="spellEnd"/>
            <w:r w:rsidRPr="000E4E7F">
              <w:rPr>
                <w:lang w:eastAsia="en-GB"/>
              </w:rPr>
              <w:t xml:space="preserve"> PDSCH operation as specified in TS 36.213 [23].</w:t>
            </w:r>
          </w:p>
        </w:tc>
      </w:tr>
      <w:tr w:rsidR="003324CC" w:rsidRPr="000E4E7F" w14:paraId="717C1B70" w14:textId="77777777" w:rsidTr="007A39AC">
        <w:trPr>
          <w:gridAfter w:val="1"/>
          <w:wAfter w:w="6" w:type="dxa"/>
          <w:cantSplit/>
        </w:trPr>
        <w:tc>
          <w:tcPr>
            <w:tcW w:w="9639" w:type="dxa"/>
          </w:tcPr>
          <w:p w14:paraId="477687EA" w14:textId="77777777" w:rsidR="003324CC" w:rsidRPr="000E4E7F" w:rsidRDefault="003324CC" w:rsidP="007A39AC">
            <w:pPr>
              <w:pStyle w:val="TAL"/>
              <w:rPr>
                <w:b/>
                <w:bCs/>
                <w:i/>
                <w:iCs/>
                <w:noProof/>
                <w:lang w:eastAsia="en-GB"/>
              </w:rPr>
            </w:pPr>
            <w:r w:rsidRPr="000E4E7F">
              <w:rPr>
                <w:b/>
                <w:bCs/>
                <w:i/>
                <w:iCs/>
                <w:noProof/>
                <w:lang w:eastAsia="en-GB"/>
              </w:rPr>
              <w:t>widebandPRG-Subframe</w:t>
            </w:r>
          </w:p>
          <w:p w14:paraId="2949061C" w14:textId="77777777" w:rsidR="003324CC" w:rsidRPr="000E4E7F" w:rsidRDefault="003324CC" w:rsidP="007A39AC">
            <w:pPr>
              <w:pStyle w:val="TAL"/>
              <w:rPr>
                <w:noProof/>
                <w:lang w:eastAsia="en-GB"/>
              </w:rPr>
            </w:pPr>
            <w:r w:rsidRPr="000E4E7F">
              <w:rPr>
                <w:lang w:eastAsia="en-GB"/>
              </w:rPr>
              <w:t>Indicates whether the precoding resource block group size is the whole scheduled bandwidth for subframe PDSCH operation as specified in TS 36.213 [23].</w:t>
            </w:r>
          </w:p>
        </w:tc>
      </w:tr>
    </w:tbl>
    <w:p w14:paraId="41358B87" w14:textId="77777777" w:rsidR="003324CC" w:rsidRPr="000E4E7F" w:rsidRDefault="003324CC" w:rsidP="003324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324CC" w:rsidRPr="000E4E7F" w14:paraId="182C7562" w14:textId="77777777" w:rsidTr="007A39AC">
        <w:trPr>
          <w:cantSplit/>
          <w:tblHeader/>
        </w:trPr>
        <w:tc>
          <w:tcPr>
            <w:tcW w:w="2268" w:type="dxa"/>
          </w:tcPr>
          <w:p w14:paraId="3E368CFD" w14:textId="77777777" w:rsidR="003324CC" w:rsidRPr="000E4E7F" w:rsidRDefault="003324CC" w:rsidP="007A39AC">
            <w:pPr>
              <w:pStyle w:val="TAH"/>
              <w:rPr>
                <w:lang w:eastAsia="en-GB"/>
              </w:rPr>
            </w:pPr>
            <w:r w:rsidRPr="000E4E7F">
              <w:rPr>
                <w:lang w:eastAsia="en-GB"/>
              </w:rPr>
              <w:lastRenderedPageBreak/>
              <w:t>Conditional presence</w:t>
            </w:r>
          </w:p>
        </w:tc>
        <w:tc>
          <w:tcPr>
            <w:tcW w:w="7371" w:type="dxa"/>
          </w:tcPr>
          <w:p w14:paraId="4DCBA2AC" w14:textId="77777777" w:rsidR="003324CC" w:rsidRPr="000E4E7F" w:rsidRDefault="003324CC" w:rsidP="007A39AC">
            <w:pPr>
              <w:pStyle w:val="TAH"/>
              <w:rPr>
                <w:lang w:eastAsia="en-GB"/>
              </w:rPr>
            </w:pPr>
            <w:r w:rsidRPr="000E4E7F">
              <w:rPr>
                <w:lang w:eastAsia="en-GB"/>
              </w:rPr>
              <w:t>Explanation</w:t>
            </w:r>
          </w:p>
        </w:tc>
      </w:tr>
      <w:tr w:rsidR="003324CC" w:rsidRPr="000E4E7F" w14:paraId="6B58C9E9" w14:textId="77777777" w:rsidTr="007A39AC">
        <w:trPr>
          <w:cantSplit/>
        </w:trPr>
        <w:tc>
          <w:tcPr>
            <w:tcW w:w="2268" w:type="dxa"/>
          </w:tcPr>
          <w:p w14:paraId="7C9FDC5B" w14:textId="77777777" w:rsidR="003324CC" w:rsidRPr="000E4E7F" w:rsidRDefault="003324CC" w:rsidP="007A39AC">
            <w:pPr>
              <w:pStyle w:val="TAL"/>
              <w:rPr>
                <w:i/>
                <w:noProof/>
                <w:lang w:eastAsia="en-GB"/>
              </w:rPr>
            </w:pPr>
            <w:r w:rsidRPr="000E4E7F">
              <w:rPr>
                <w:i/>
                <w:noProof/>
                <w:lang w:eastAsia="en-GB"/>
              </w:rPr>
              <w:t>AI-r8</w:t>
            </w:r>
          </w:p>
        </w:tc>
        <w:tc>
          <w:tcPr>
            <w:tcW w:w="7371" w:type="dxa"/>
          </w:tcPr>
          <w:p w14:paraId="1BD59243" w14:textId="77777777" w:rsidR="003324CC" w:rsidRPr="000E4E7F" w:rsidRDefault="003324CC" w:rsidP="007A39AC">
            <w:pPr>
              <w:pStyle w:val="TAL"/>
              <w:rPr>
                <w:lang w:eastAsia="en-GB"/>
              </w:rPr>
            </w:pPr>
            <w:r w:rsidRPr="000E4E7F">
              <w:rPr>
                <w:lang w:eastAsia="en-GB"/>
              </w:rPr>
              <w:t xml:space="preserve">The field is optionally present, need ON, if </w:t>
            </w:r>
            <w:r w:rsidRPr="000E4E7F">
              <w:rPr>
                <w:i/>
                <w:lang w:eastAsia="en-GB"/>
              </w:rPr>
              <w:t>antennaInfoDedicated-r10</w:t>
            </w:r>
            <w:r w:rsidRPr="000E4E7F">
              <w:rPr>
                <w:lang w:eastAsia="en-GB"/>
              </w:rPr>
              <w:t xml:space="preserve"> is absent. Otherwise the field is not present</w:t>
            </w:r>
          </w:p>
        </w:tc>
      </w:tr>
      <w:tr w:rsidR="003324CC" w:rsidRPr="000E4E7F" w14:paraId="24A5F01A" w14:textId="77777777" w:rsidTr="007A39AC">
        <w:trPr>
          <w:cantSplit/>
        </w:trPr>
        <w:tc>
          <w:tcPr>
            <w:tcW w:w="2268" w:type="dxa"/>
          </w:tcPr>
          <w:p w14:paraId="4846EAFA" w14:textId="77777777" w:rsidR="003324CC" w:rsidRPr="000E4E7F" w:rsidRDefault="003324CC" w:rsidP="007A39AC">
            <w:pPr>
              <w:pStyle w:val="TAL"/>
              <w:rPr>
                <w:i/>
                <w:noProof/>
                <w:lang w:eastAsia="en-GB"/>
              </w:rPr>
            </w:pPr>
            <w:r w:rsidRPr="000E4E7F">
              <w:rPr>
                <w:i/>
                <w:noProof/>
                <w:lang w:eastAsia="en-GB"/>
              </w:rPr>
              <w:t>AI-r10</w:t>
            </w:r>
          </w:p>
        </w:tc>
        <w:tc>
          <w:tcPr>
            <w:tcW w:w="7371" w:type="dxa"/>
          </w:tcPr>
          <w:p w14:paraId="63B1520F" w14:textId="77777777" w:rsidR="003324CC" w:rsidRPr="000E4E7F" w:rsidRDefault="003324CC" w:rsidP="007A39AC">
            <w:pPr>
              <w:pStyle w:val="TAL"/>
              <w:rPr>
                <w:lang w:eastAsia="en-GB"/>
              </w:rPr>
            </w:pPr>
            <w:r w:rsidRPr="000E4E7F">
              <w:rPr>
                <w:lang w:eastAsia="en-GB"/>
              </w:rPr>
              <w:t xml:space="preserve">The field is optionally present, need ON, if </w:t>
            </w:r>
            <w:proofErr w:type="spellStart"/>
            <w:r w:rsidRPr="000E4E7F">
              <w:rPr>
                <w:i/>
                <w:lang w:eastAsia="en-GB"/>
              </w:rPr>
              <w:t>antennaInfoDedicated</w:t>
            </w:r>
            <w:proofErr w:type="spellEnd"/>
            <w:r w:rsidRPr="000E4E7F">
              <w:rPr>
                <w:lang w:eastAsia="en-GB"/>
              </w:rPr>
              <w:t xml:space="preserve"> is absent. Otherwise the field is not present</w:t>
            </w:r>
          </w:p>
        </w:tc>
      </w:tr>
      <w:tr w:rsidR="003324CC" w:rsidRPr="000E4E7F" w14:paraId="28F40EB8" w14:textId="77777777" w:rsidTr="007A39AC">
        <w:trPr>
          <w:cantSplit/>
        </w:trPr>
        <w:tc>
          <w:tcPr>
            <w:tcW w:w="2268" w:type="dxa"/>
          </w:tcPr>
          <w:p w14:paraId="0CF8E972" w14:textId="77777777" w:rsidR="003324CC" w:rsidRPr="000E4E7F" w:rsidRDefault="003324CC" w:rsidP="007A39AC">
            <w:pPr>
              <w:pStyle w:val="TAL"/>
              <w:rPr>
                <w:i/>
                <w:noProof/>
                <w:lang w:eastAsia="en-GB"/>
              </w:rPr>
            </w:pPr>
            <w:proofErr w:type="spellStart"/>
            <w:r w:rsidRPr="000E4E7F">
              <w:rPr>
                <w:i/>
                <w:lang w:eastAsia="en-GB"/>
              </w:rPr>
              <w:t>AperiodicSRS</w:t>
            </w:r>
            <w:proofErr w:type="spellEnd"/>
          </w:p>
        </w:tc>
        <w:tc>
          <w:tcPr>
            <w:tcW w:w="7371" w:type="dxa"/>
          </w:tcPr>
          <w:p w14:paraId="44205F47" w14:textId="77777777" w:rsidR="003324CC" w:rsidRPr="000E4E7F" w:rsidRDefault="003324CC" w:rsidP="007A39AC">
            <w:pPr>
              <w:pStyle w:val="TAL"/>
              <w:rPr>
                <w:lang w:eastAsia="en-GB"/>
              </w:rPr>
            </w:pPr>
            <w:r w:rsidRPr="000E4E7F">
              <w:rPr>
                <w:rFonts w:cs="Arial"/>
                <w:szCs w:val="18"/>
              </w:rPr>
              <w:t>If</w:t>
            </w:r>
            <w:r w:rsidRPr="000E4E7F">
              <w:rPr>
                <w:rFonts w:cs="Arial"/>
                <w:i/>
                <w:szCs w:val="18"/>
              </w:rPr>
              <w:t xml:space="preserve"> </w:t>
            </w:r>
            <w:r w:rsidRPr="000E4E7F">
              <w:rPr>
                <w:i/>
              </w:rPr>
              <w:t>soundingRS-UL-ConfigDedicatedAperiodic-r10</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4D00B4E2" w14:textId="77777777" w:rsidTr="007A39AC">
        <w:trPr>
          <w:cantSplit/>
        </w:trPr>
        <w:tc>
          <w:tcPr>
            <w:tcW w:w="2268" w:type="dxa"/>
          </w:tcPr>
          <w:p w14:paraId="35E58036" w14:textId="77777777" w:rsidR="003324CC" w:rsidRPr="000E4E7F" w:rsidRDefault="003324CC" w:rsidP="007A39AC">
            <w:pPr>
              <w:pStyle w:val="TAL"/>
              <w:rPr>
                <w:i/>
                <w:noProof/>
                <w:lang w:eastAsia="en-GB"/>
              </w:rPr>
            </w:pPr>
            <w:proofErr w:type="spellStart"/>
            <w:r w:rsidRPr="000E4E7F">
              <w:rPr>
                <w:i/>
                <w:lang w:eastAsia="en-GB"/>
              </w:rPr>
              <w:t>AperiodicSRSExt</w:t>
            </w:r>
            <w:proofErr w:type="spellEnd"/>
          </w:p>
        </w:tc>
        <w:tc>
          <w:tcPr>
            <w:tcW w:w="7371" w:type="dxa"/>
          </w:tcPr>
          <w:p w14:paraId="40746984" w14:textId="77777777" w:rsidR="003324CC" w:rsidRPr="000E4E7F" w:rsidRDefault="003324CC" w:rsidP="007A39AC">
            <w:pPr>
              <w:pStyle w:val="TAL"/>
              <w:rPr>
                <w:lang w:eastAsia="en-GB"/>
              </w:rPr>
            </w:pPr>
            <w:r w:rsidRPr="000E4E7F">
              <w:rPr>
                <w:rFonts w:cs="Arial"/>
                <w:szCs w:val="18"/>
              </w:rPr>
              <w:t xml:space="preserve">If </w:t>
            </w:r>
            <w:r w:rsidRPr="000E4E7F">
              <w:rPr>
                <w:i/>
              </w:rPr>
              <w:t>soundingRS-UL-ConfigDedicatedAperiodicUpPTsExt-r13</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3B91D51B" w14:textId="77777777" w:rsidTr="007A39AC">
        <w:trPr>
          <w:cantSplit/>
        </w:trPr>
        <w:tc>
          <w:tcPr>
            <w:tcW w:w="2268" w:type="dxa"/>
          </w:tcPr>
          <w:p w14:paraId="2F282A54" w14:textId="77777777" w:rsidR="003324CC" w:rsidRPr="000E4E7F" w:rsidRDefault="003324CC" w:rsidP="007A39AC">
            <w:pPr>
              <w:pStyle w:val="TAL"/>
              <w:rPr>
                <w:i/>
                <w:lang w:eastAsia="en-GB"/>
              </w:rPr>
            </w:pPr>
            <w:r w:rsidRPr="000E4E7F">
              <w:rPr>
                <w:i/>
                <w:lang w:eastAsia="en-GB"/>
              </w:rPr>
              <w:t>AUL</w:t>
            </w:r>
          </w:p>
        </w:tc>
        <w:tc>
          <w:tcPr>
            <w:tcW w:w="7371" w:type="dxa"/>
          </w:tcPr>
          <w:p w14:paraId="32ECA565" w14:textId="77777777" w:rsidR="003324CC" w:rsidRPr="000E4E7F" w:rsidRDefault="003324CC" w:rsidP="007A39AC">
            <w:pPr>
              <w:pStyle w:val="TAL"/>
              <w:rPr>
                <w:rFonts w:cs="Arial"/>
                <w:szCs w:val="18"/>
              </w:rPr>
            </w:pPr>
            <w:r w:rsidRPr="000E4E7F">
              <w:rPr>
                <w:lang w:eastAsia="en-GB"/>
              </w:rPr>
              <w:t xml:space="preserve">The field is optionally present, need ON, if </w:t>
            </w:r>
            <w:r w:rsidRPr="000E4E7F">
              <w:rPr>
                <w:i/>
              </w:rPr>
              <w:t>aul-config-r15</w:t>
            </w:r>
            <w:r w:rsidRPr="000E4E7F">
              <w:t xml:space="preserve"> </w:t>
            </w:r>
            <w:r w:rsidRPr="000E4E7F">
              <w:rPr>
                <w:lang w:eastAsia="en-GB"/>
              </w:rPr>
              <w:t>is present. Otherwise the field is not present.</w:t>
            </w:r>
          </w:p>
        </w:tc>
      </w:tr>
      <w:tr w:rsidR="003324CC" w:rsidRPr="000E4E7F" w14:paraId="7582FD27" w14:textId="77777777" w:rsidTr="007A39AC">
        <w:trPr>
          <w:cantSplit/>
        </w:trPr>
        <w:tc>
          <w:tcPr>
            <w:tcW w:w="2268" w:type="dxa"/>
          </w:tcPr>
          <w:p w14:paraId="64A9363D" w14:textId="77777777" w:rsidR="003324CC" w:rsidRPr="000E4E7F" w:rsidRDefault="003324CC" w:rsidP="007A39AC">
            <w:pPr>
              <w:pStyle w:val="TAL"/>
              <w:rPr>
                <w:i/>
                <w:lang w:eastAsia="en-GB"/>
              </w:rPr>
            </w:pPr>
            <w:proofErr w:type="spellStart"/>
            <w:r w:rsidRPr="000E4E7F">
              <w:rPr>
                <w:i/>
                <w:lang w:eastAsia="zh-TW"/>
              </w:rPr>
              <w:t>CommonUL</w:t>
            </w:r>
            <w:proofErr w:type="spellEnd"/>
          </w:p>
        </w:tc>
        <w:tc>
          <w:tcPr>
            <w:tcW w:w="7371" w:type="dxa"/>
          </w:tcPr>
          <w:p w14:paraId="4A929C4C" w14:textId="77777777" w:rsidR="003324CC" w:rsidRPr="000E4E7F" w:rsidRDefault="003324CC" w:rsidP="007A39AC">
            <w:pPr>
              <w:pStyle w:val="TAL"/>
              <w:rPr>
                <w:lang w:eastAsia="en-GB"/>
              </w:rPr>
            </w:pPr>
            <w:r w:rsidRPr="000E4E7F">
              <w:rPr>
                <w:lang w:eastAsia="en-GB"/>
              </w:rPr>
              <w:t>The field is mandatory present</w:t>
            </w:r>
            <w:r w:rsidRPr="000E4E7F">
              <w:rPr>
                <w:lang w:eastAsia="zh-TW"/>
              </w:rPr>
              <w:t xml:space="preserve"> </w:t>
            </w:r>
            <w:r w:rsidRPr="000E4E7F">
              <w:rPr>
                <w:lang w:eastAsia="en-GB"/>
              </w:rPr>
              <w:t>if</w:t>
            </w:r>
            <w:r w:rsidRPr="000E4E7F">
              <w:rPr>
                <w:i/>
                <w:lang w:eastAsia="en-GB"/>
              </w:rPr>
              <w:t xml:space="preserve"> ul-Configuration</w:t>
            </w:r>
            <w:r w:rsidRPr="000E4E7F">
              <w:rPr>
                <w:lang w:eastAsia="zh-TW"/>
              </w:rPr>
              <w:t xml:space="preserve"> of </w:t>
            </w:r>
            <w:r w:rsidRPr="000E4E7F">
              <w:rPr>
                <w:i/>
                <w:lang w:eastAsia="en-GB"/>
              </w:rPr>
              <w:t>RadioResourceConfigCommonSCell-r10</w:t>
            </w:r>
            <w:r w:rsidRPr="000E4E7F">
              <w:rPr>
                <w:lang w:eastAsia="zh-TW"/>
              </w:rPr>
              <w:t xml:space="preserve"> is present</w:t>
            </w:r>
            <w:r w:rsidRPr="000E4E7F">
              <w:rPr>
                <w:lang w:eastAsia="en-GB"/>
              </w:rPr>
              <w:t>; otherwise it is optional, need ON.</w:t>
            </w:r>
          </w:p>
        </w:tc>
      </w:tr>
      <w:tr w:rsidR="003324CC" w:rsidRPr="000E4E7F" w14:paraId="194FE80C" w14:textId="77777777" w:rsidTr="007A39AC">
        <w:trPr>
          <w:cantSplit/>
        </w:trPr>
        <w:tc>
          <w:tcPr>
            <w:tcW w:w="2268" w:type="dxa"/>
          </w:tcPr>
          <w:p w14:paraId="3D36B070" w14:textId="77777777" w:rsidR="003324CC" w:rsidRPr="000E4E7F" w:rsidRDefault="003324CC" w:rsidP="007A39AC">
            <w:pPr>
              <w:pStyle w:val="TAL"/>
              <w:rPr>
                <w:i/>
                <w:lang w:eastAsia="en-GB"/>
              </w:rPr>
            </w:pPr>
            <w:r w:rsidRPr="000E4E7F">
              <w:rPr>
                <w:i/>
                <w:noProof/>
                <w:lang w:eastAsia="en-GB"/>
              </w:rPr>
              <w:t>CQI-r8</w:t>
            </w:r>
          </w:p>
        </w:tc>
        <w:tc>
          <w:tcPr>
            <w:tcW w:w="7371" w:type="dxa"/>
          </w:tcPr>
          <w:p w14:paraId="761B887C" w14:textId="77777777" w:rsidR="003324CC" w:rsidRPr="000E4E7F" w:rsidRDefault="003324CC" w:rsidP="007A39AC">
            <w:pPr>
              <w:pStyle w:val="TAL"/>
              <w:rPr>
                <w:lang w:eastAsia="en-GB"/>
              </w:rPr>
            </w:pPr>
            <w:r w:rsidRPr="000E4E7F">
              <w:rPr>
                <w:lang w:eastAsia="en-GB"/>
              </w:rPr>
              <w:t xml:space="preserve">The field is optionally present, need ON, if </w:t>
            </w:r>
            <w:r w:rsidRPr="000E4E7F">
              <w:rPr>
                <w:i/>
                <w:lang w:eastAsia="en-GB"/>
              </w:rPr>
              <w:t>cqi-ReportConfig-r10</w:t>
            </w:r>
            <w:r w:rsidRPr="000E4E7F">
              <w:rPr>
                <w:lang w:eastAsia="en-GB"/>
              </w:rPr>
              <w:t xml:space="preserve"> is absent. Otherwise the field is not present</w:t>
            </w:r>
          </w:p>
        </w:tc>
      </w:tr>
      <w:tr w:rsidR="003324CC" w:rsidRPr="000E4E7F" w14:paraId="68FA8477" w14:textId="77777777" w:rsidTr="007A39AC">
        <w:trPr>
          <w:cantSplit/>
        </w:trPr>
        <w:tc>
          <w:tcPr>
            <w:tcW w:w="2268" w:type="dxa"/>
          </w:tcPr>
          <w:p w14:paraId="2985D686" w14:textId="77777777" w:rsidR="003324CC" w:rsidRPr="000E4E7F" w:rsidRDefault="003324CC" w:rsidP="007A39AC">
            <w:pPr>
              <w:pStyle w:val="TAL"/>
              <w:rPr>
                <w:i/>
                <w:lang w:eastAsia="en-GB"/>
              </w:rPr>
            </w:pPr>
            <w:r w:rsidRPr="000E4E7F">
              <w:rPr>
                <w:i/>
                <w:noProof/>
                <w:lang w:eastAsia="en-GB"/>
              </w:rPr>
              <w:t>CQI-r10</w:t>
            </w:r>
          </w:p>
        </w:tc>
        <w:tc>
          <w:tcPr>
            <w:tcW w:w="7371" w:type="dxa"/>
          </w:tcPr>
          <w:p w14:paraId="0E839512" w14:textId="77777777" w:rsidR="003324CC" w:rsidRPr="000E4E7F" w:rsidRDefault="003324CC" w:rsidP="007A39AC">
            <w:pPr>
              <w:pStyle w:val="TAL"/>
              <w:rPr>
                <w:lang w:eastAsia="en-GB"/>
              </w:rPr>
            </w:pPr>
            <w:r w:rsidRPr="000E4E7F">
              <w:rPr>
                <w:lang w:eastAsia="en-GB"/>
              </w:rPr>
              <w:t xml:space="preserve">The field is optionally present, need ON, if </w:t>
            </w:r>
            <w:proofErr w:type="spellStart"/>
            <w:r w:rsidRPr="000E4E7F">
              <w:rPr>
                <w:i/>
                <w:lang w:eastAsia="en-GB"/>
              </w:rPr>
              <w:t>cqi-ReportConfig</w:t>
            </w:r>
            <w:proofErr w:type="spellEnd"/>
            <w:r w:rsidRPr="000E4E7F">
              <w:rPr>
                <w:lang w:eastAsia="en-GB"/>
              </w:rPr>
              <w:t xml:space="preserve"> is absent. Otherwise the field is not present</w:t>
            </w:r>
          </w:p>
        </w:tc>
      </w:tr>
      <w:tr w:rsidR="003324CC" w:rsidRPr="000E4E7F" w14:paraId="24B657DC" w14:textId="77777777" w:rsidTr="007A39AC">
        <w:trPr>
          <w:cantSplit/>
        </w:trPr>
        <w:tc>
          <w:tcPr>
            <w:tcW w:w="2268" w:type="dxa"/>
          </w:tcPr>
          <w:p w14:paraId="6DB8BA85" w14:textId="77777777" w:rsidR="003324CC" w:rsidRPr="000E4E7F" w:rsidRDefault="003324CC" w:rsidP="007A39AC">
            <w:pPr>
              <w:pStyle w:val="TAL"/>
              <w:rPr>
                <w:i/>
                <w:lang w:eastAsia="en-GB"/>
              </w:rPr>
            </w:pPr>
            <w:r w:rsidRPr="000E4E7F">
              <w:rPr>
                <w:i/>
                <w:lang w:eastAsia="en-GB"/>
              </w:rPr>
              <w:t>Cross-Carrier-Config</w:t>
            </w:r>
          </w:p>
        </w:tc>
        <w:tc>
          <w:tcPr>
            <w:tcW w:w="7371" w:type="dxa"/>
          </w:tcPr>
          <w:p w14:paraId="62D872BB" w14:textId="77777777" w:rsidR="003324CC" w:rsidRPr="000E4E7F" w:rsidRDefault="003324CC" w:rsidP="007A39AC">
            <w:pPr>
              <w:pStyle w:val="TAL"/>
              <w:rPr>
                <w:lang w:eastAsia="en-GB"/>
              </w:rPr>
            </w:pPr>
            <w:r w:rsidRPr="000E4E7F">
              <w:rPr>
                <w:lang w:eastAsia="en-GB"/>
              </w:rPr>
              <w:t xml:space="preserve">The field is optionally present, need ON, if </w:t>
            </w:r>
            <w:r w:rsidRPr="000E4E7F">
              <w:rPr>
                <w:i/>
                <w:lang w:eastAsia="en-GB"/>
              </w:rPr>
              <w:t xml:space="preserve">crossCarrierSchedulingConfig-r10 </w:t>
            </w:r>
            <w:r w:rsidRPr="000E4E7F">
              <w:rPr>
                <w:lang w:eastAsia="en-GB"/>
              </w:rPr>
              <w:t>is absent. Otherwise the field is not present</w:t>
            </w:r>
          </w:p>
        </w:tc>
      </w:tr>
      <w:tr w:rsidR="003324CC" w:rsidRPr="000E4E7F" w14:paraId="799C4296" w14:textId="77777777" w:rsidTr="007A39AC">
        <w:trPr>
          <w:cantSplit/>
        </w:trPr>
        <w:tc>
          <w:tcPr>
            <w:tcW w:w="2268" w:type="dxa"/>
          </w:tcPr>
          <w:p w14:paraId="02556A4B" w14:textId="77777777" w:rsidR="003324CC" w:rsidRPr="000E4E7F" w:rsidRDefault="003324CC" w:rsidP="007A39AC">
            <w:pPr>
              <w:pStyle w:val="TAL"/>
              <w:rPr>
                <w:i/>
                <w:lang w:eastAsia="zh-CN"/>
              </w:rPr>
            </w:pPr>
            <w:r w:rsidRPr="000E4E7F">
              <w:rPr>
                <w:i/>
                <w:lang w:eastAsia="en-GB"/>
              </w:rPr>
              <w:t>Cross-Carrier-</w:t>
            </w:r>
            <w:proofErr w:type="spellStart"/>
            <w:r w:rsidRPr="000E4E7F">
              <w:rPr>
                <w:i/>
                <w:lang w:eastAsia="en-GB"/>
              </w:rPr>
              <w:t>Config</w:t>
            </w:r>
            <w:r w:rsidRPr="000E4E7F">
              <w:rPr>
                <w:i/>
                <w:lang w:eastAsia="zh-CN"/>
              </w:rPr>
              <w:t>UL</w:t>
            </w:r>
            <w:proofErr w:type="spellEnd"/>
          </w:p>
        </w:tc>
        <w:tc>
          <w:tcPr>
            <w:tcW w:w="7371" w:type="dxa"/>
          </w:tcPr>
          <w:p w14:paraId="21DB6AC8" w14:textId="77777777" w:rsidR="003324CC" w:rsidRPr="000E4E7F" w:rsidRDefault="003324CC" w:rsidP="007A39AC">
            <w:pPr>
              <w:pStyle w:val="TAL"/>
              <w:rPr>
                <w:lang w:eastAsia="zh-CN"/>
              </w:rPr>
            </w:pPr>
            <w:r w:rsidRPr="000E4E7F">
              <w:rPr>
                <w:lang w:eastAsia="en-GB"/>
              </w:rPr>
              <w:t xml:space="preserve">The field is optionally present, need ON, if </w:t>
            </w:r>
            <w:r w:rsidRPr="000E4E7F">
              <w:rPr>
                <w:i/>
                <w:lang w:eastAsia="en-GB"/>
              </w:rPr>
              <w:t>crossCarrierSchedulingConfig-r10</w:t>
            </w:r>
            <w:r w:rsidRPr="000E4E7F">
              <w:rPr>
                <w:lang w:eastAsia="en-GB"/>
              </w:rPr>
              <w:t xml:space="preserve"> and </w:t>
            </w:r>
            <w:r w:rsidRPr="000E4E7F">
              <w:rPr>
                <w:i/>
                <w:lang w:eastAsia="zh-CN"/>
              </w:rPr>
              <w:t>c</w:t>
            </w:r>
            <w:r w:rsidRPr="000E4E7F">
              <w:rPr>
                <w:i/>
                <w:lang w:eastAsia="en-GB"/>
              </w:rPr>
              <w:t>rossCarrierSchedulingConfig-r13</w:t>
            </w:r>
            <w:r w:rsidRPr="000E4E7F">
              <w:rPr>
                <w:lang w:eastAsia="en-GB"/>
              </w:rPr>
              <w:t xml:space="preserve"> are absent or </w:t>
            </w:r>
            <w:proofErr w:type="spellStart"/>
            <w:r w:rsidRPr="000E4E7F">
              <w:rPr>
                <w:i/>
                <w:lang w:eastAsia="en-GB"/>
              </w:rPr>
              <w:t>schedulingCellInfo</w:t>
            </w:r>
            <w:proofErr w:type="spellEnd"/>
            <w:r w:rsidRPr="000E4E7F">
              <w:rPr>
                <w:lang w:eastAsia="en-GB"/>
              </w:rPr>
              <w:t xml:space="preserve"> </w:t>
            </w:r>
            <w:r w:rsidRPr="000E4E7F">
              <w:rPr>
                <w:lang w:eastAsia="zh-CN"/>
              </w:rPr>
              <w:t>is</w:t>
            </w:r>
            <w:r w:rsidRPr="000E4E7F">
              <w:rPr>
                <w:lang w:eastAsia="en-GB"/>
              </w:rPr>
              <w:t xml:space="preserve"> set to 'own'. Otherwise the field is not present</w:t>
            </w:r>
            <w:r w:rsidRPr="000E4E7F">
              <w:rPr>
                <w:lang w:eastAsia="zh-CN"/>
              </w:rPr>
              <w:t>.</w:t>
            </w:r>
          </w:p>
        </w:tc>
      </w:tr>
      <w:tr w:rsidR="003324CC" w:rsidRPr="000E4E7F" w14:paraId="1B22F5DF" w14:textId="77777777" w:rsidTr="007A39AC">
        <w:trPr>
          <w:cantSplit/>
        </w:trPr>
        <w:tc>
          <w:tcPr>
            <w:tcW w:w="2268" w:type="dxa"/>
          </w:tcPr>
          <w:p w14:paraId="7AB373B8" w14:textId="77777777" w:rsidR="003324CC" w:rsidRPr="000E4E7F" w:rsidRDefault="003324CC" w:rsidP="007A39AC">
            <w:pPr>
              <w:pStyle w:val="TAL"/>
              <w:rPr>
                <w:i/>
                <w:lang w:eastAsia="en-GB"/>
              </w:rPr>
            </w:pPr>
            <w:proofErr w:type="spellStart"/>
            <w:r w:rsidRPr="000E4E7F">
              <w:rPr>
                <w:i/>
                <w:lang w:eastAsia="en-GB"/>
              </w:rPr>
              <w:t>PeriodicSRS</w:t>
            </w:r>
            <w:proofErr w:type="spellEnd"/>
          </w:p>
        </w:tc>
        <w:tc>
          <w:tcPr>
            <w:tcW w:w="7371" w:type="dxa"/>
          </w:tcPr>
          <w:p w14:paraId="516B442B" w14:textId="77777777" w:rsidR="003324CC" w:rsidRPr="000E4E7F" w:rsidRDefault="003324CC" w:rsidP="007A39AC">
            <w:pPr>
              <w:pStyle w:val="TAL"/>
              <w:rPr>
                <w:lang w:eastAsia="en-GB"/>
              </w:rPr>
            </w:pPr>
            <w:r w:rsidRPr="000E4E7F">
              <w:rPr>
                <w:rFonts w:cs="Arial"/>
                <w:szCs w:val="18"/>
              </w:rPr>
              <w:t xml:space="preserve">If </w:t>
            </w:r>
            <w:r w:rsidRPr="000E4E7F">
              <w:rPr>
                <w:i/>
              </w:rPr>
              <w:t>soundingRS-UL-ConfigDedicated-r10</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258A4EF4" w14:textId="77777777" w:rsidTr="007A39AC">
        <w:trPr>
          <w:cantSplit/>
        </w:trPr>
        <w:tc>
          <w:tcPr>
            <w:tcW w:w="2268" w:type="dxa"/>
          </w:tcPr>
          <w:p w14:paraId="273F3418" w14:textId="77777777" w:rsidR="003324CC" w:rsidRPr="000E4E7F" w:rsidRDefault="003324CC" w:rsidP="007A39AC">
            <w:pPr>
              <w:pStyle w:val="TAL"/>
              <w:rPr>
                <w:i/>
                <w:lang w:eastAsia="en-GB"/>
              </w:rPr>
            </w:pPr>
            <w:proofErr w:type="spellStart"/>
            <w:r w:rsidRPr="000E4E7F">
              <w:rPr>
                <w:i/>
                <w:lang w:eastAsia="en-GB"/>
              </w:rPr>
              <w:t>PeriodicSRSPCell</w:t>
            </w:r>
            <w:proofErr w:type="spellEnd"/>
          </w:p>
        </w:tc>
        <w:tc>
          <w:tcPr>
            <w:tcW w:w="7371" w:type="dxa"/>
          </w:tcPr>
          <w:p w14:paraId="3EBE4C85" w14:textId="77777777" w:rsidR="003324CC" w:rsidRPr="000E4E7F" w:rsidRDefault="003324CC" w:rsidP="007A39AC">
            <w:pPr>
              <w:pStyle w:val="TAL"/>
              <w:rPr>
                <w:rFonts w:cs="Arial"/>
                <w:szCs w:val="18"/>
              </w:rPr>
            </w:pPr>
            <w:r w:rsidRPr="000E4E7F">
              <w:rPr>
                <w:rFonts w:cs="Arial"/>
                <w:szCs w:val="18"/>
              </w:rPr>
              <w:t xml:space="preserve">If </w:t>
            </w:r>
            <w:proofErr w:type="spellStart"/>
            <w:r w:rsidRPr="000E4E7F">
              <w:rPr>
                <w:i/>
              </w:rPr>
              <w:t>soundingRS</w:t>
            </w:r>
            <w:proofErr w:type="spellEnd"/>
            <w:r w:rsidRPr="000E4E7F">
              <w:rPr>
                <w:i/>
              </w:rPr>
              <w:t>-UL-</w:t>
            </w:r>
            <w:proofErr w:type="spellStart"/>
            <w:r w:rsidRPr="000E4E7F">
              <w:rPr>
                <w:i/>
              </w:rPr>
              <w:t>ConfigDedicated</w:t>
            </w:r>
            <w:proofErr w:type="spellEnd"/>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77BBC6FF" w14:textId="77777777" w:rsidTr="007A39AC">
        <w:trPr>
          <w:cantSplit/>
        </w:trPr>
        <w:tc>
          <w:tcPr>
            <w:tcW w:w="2268" w:type="dxa"/>
          </w:tcPr>
          <w:p w14:paraId="4603A8CD" w14:textId="77777777" w:rsidR="003324CC" w:rsidRPr="000E4E7F" w:rsidRDefault="003324CC" w:rsidP="007A39AC">
            <w:pPr>
              <w:pStyle w:val="TAL"/>
              <w:rPr>
                <w:i/>
                <w:lang w:eastAsia="en-GB"/>
              </w:rPr>
            </w:pPr>
            <w:proofErr w:type="spellStart"/>
            <w:r w:rsidRPr="000E4E7F">
              <w:rPr>
                <w:i/>
                <w:lang w:eastAsia="en-GB"/>
              </w:rPr>
              <w:t>PeriodicSRSExt</w:t>
            </w:r>
            <w:proofErr w:type="spellEnd"/>
          </w:p>
        </w:tc>
        <w:tc>
          <w:tcPr>
            <w:tcW w:w="7371" w:type="dxa"/>
          </w:tcPr>
          <w:p w14:paraId="156FA93A" w14:textId="77777777" w:rsidR="003324CC" w:rsidRPr="000E4E7F" w:rsidRDefault="003324CC" w:rsidP="007A39AC">
            <w:pPr>
              <w:pStyle w:val="TAL"/>
              <w:rPr>
                <w:lang w:eastAsia="en-GB"/>
              </w:rPr>
            </w:pPr>
            <w:r w:rsidRPr="000E4E7F">
              <w:rPr>
                <w:rFonts w:cs="Arial"/>
                <w:szCs w:val="18"/>
              </w:rPr>
              <w:t xml:space="preserve">If </w:t>
            </w:r>
            <w:r w:rsidRPr="000E4E7F">
              <w:rPr>
                <w:i/>
              </w:rPr>
              <w:t>soundingRS-UL-ConfigDedicatedUpPTsExt-r13</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208EE485" w14:textId="77777777" w:rsidTr="007A39AC">
        <w:trPr>
          <w:cantSplit/>
        </w:trPr>
        <w:tc>
          <w:tcPr>
            <w:tcW w:w="2268" w:type="dxa"/>
          </w:tcPr>
          <w:p w14:paraId="79CE15ED" w14:textId="77777777" w:rsidR="003324CC" w:rsidRPr="000E4E7F" w:rsidRDefault="003324CC" w:rsidP="007A39AC">
            <w:pPr>
              <w:pStyle w:val="TAL"/>
              <w:rPr>
                <w:i/>
                <w:noProof/>
                <w:lang w:eastAsia="en-GB"/>
              </w:rPr>
            </w:pPr>
            <w:r w:rsidRPr="000E4E7F">
              <w:rPr>
                <w:i/>
              </w:rPr>
              <w:t>PUCCH-Format4or5</w:t>
            </w:r>
          </w:p>
        </w:tc>
        <w:tc>
          <w:tcPr>
            <w:tcW w:w="7371" w:type="dxa"/>
          </w:tcPr>
          <w:p w14:paraId="722C1783" w14:textId="77777777" w:rsidR="003324CC" w:rsidRPr="000E4E7F" w:rsidRDefault="003324CC" w:rsidP="007A39AC">
            <w:pPr>
              <w:pStyle w:val="TAL"/>
              <w:rPr>
                <w:lang w:eastAsia="en-GB"/>
              </w:rPr>
            </w:pPr>
            <w:r w:rsidRPr="000E4E7F">
              <w:rPr>
                <w:lang w:eastAsia="en-GB"/>
              </w:rPr>
              <w:t xml:space="preserve">The field is mandatory present with </w:t>
            </w:r>
            <w:r w:rsidRPr="000E4E7F">
              <w:rPr>
                <w:i/>
              </w:rPr>
              <w:t>pucch-Format-v1370</w:t>
            </w:r>
            <w:r w:rsidRPr="000E4E7F">
              <w:t xml:space="preserve"> set to </w:t>
            </w:r>
            <w:r w:rsidRPr="000E4E7F">
              <w:rPr>
                <w:i/>
              </w:rPr>
              <w:t>setup</w:t>
            </w:r>
            <w:r w:rsidRPr="000E4E7F">
              <w:t xml:space="preserve"> </w:t>
            </w:r>
            <w:r w:rsidRPr="000E4E7F">
              <w:rPr>
                <w:lang w:eastAsia="en-GB"/>
              </w:rPr>
              <w:t xml:space="preserve">if </w:t>
            </w:r>
            <w:r w:rsidRPr="000E4E7F">
              <w:rPr>
                <w:i/>
              </w:rPr>
              <w:t>pucch-ConfigDedicated-r13</w:t>
            </w:r>
            <w:r w:rsidRPr="000E4E7F">
              <w:t xml:space="preserve"> is configured and </w:t>
            </w:r>
            <w:r w:rsidRPr="000E4E7F">
              <w:rPr>
                <w:i/>
              </w:rPr>
              <w:t xml:space="preserve">pucch-ConfigDedicated-r13 </w:t>
            </w:r>
            <w:r w:rsidRPr="000E4E7F">
              <w:t>indicates PUCCH format 4 or PUCCH format 5; otherwise it is not present and the UE shall delete any existing value for this field.</w:t>
            </w:r>
          </w:p>
        </w:tc>
      </w:tr>
      <w:tr w:rsidR="003324CC" w:rsidRPr="000E4E7F" w14:paraId="4F78ABC2" w14:textId="77777777" w:rsidTr="007A39AC">
        <w:trPr>
          <w:cantSplit/>
        </w:trPr>
        <w:tc>
          <w:tcPr>
            <w:tcW w:w="2268" w:type="dxa"/>
          </w:tcPr>
          <w:p w14:paraId="24E17365" w14:textId="77777777" w:rsidR="003324CC" w:rsidRPr="000E4E7F" w:rsidRDefault="003324CC" w:rsidP="007A39AC">
            <w:pPr>
              <w:pStyle w:val="TAL"/>
              <w:rPr>
                <w:i/>
                <w:noProof/>
                <w:lang w:eastAsia="en-GB"/>
              </w:rPr>
            </w:pPr>
            <w:r w:rsidRPr="000E4E7F">
              <w:rPr>
                <w:i/>
                <w:noProof/>
                <w:lang w:eastAsia="en-GB"/>
              </w:rPr>
              <w:t>PUCCH-SCell1</w:t>
            </w:r>
          </w:p>
        </w:tc>
        <w:tc>
          <w:tcPr>
            <w:tcW w:w="7371" w:type="dxa"/>
          </w:tcPr>
          <w:p w14:paraId="7814C28E" w14:textId="77777777" w:rsidR="003324CC" w:rsidRPr="000E4E7F" w:rsidRDefault="003324CC" w:rsidP="007A39AC">
            <w:pPr>
              <w:pStyle w:val="TAL"/>
              <w:rPr>
                <w:lang w:eastAsia="en-GB"/>
              </w:rPr>
            </w:pPr>
            <w:r w:rsidRPr="000E4E7F">
              <w:rPr>
                <w:lang w:eastAsia="en-GB"/>
              </w:rPr>
              <w:t xml:space="preserve">The field is optionally present, need OR, for </w:t>
            </w:r>
            <w:proofErr w:type="spellStart"/>
            <w:r w:rsidRPr="000E4E7F">
              <w:rPr>
                <w:lang w:eastAsia="en-GB"/>
              </w:rPr>
              <w:t>SCell</w:t>
            </w:r>
            <w:proofErr w:type="spellEnd"/>
            <w:r w:rsidRPr="000E4E7F">
              <w:rPr>
                <w:lang w:eastAsia="en-GB"/>
              </w:rPr>
              <w:t xml:space="preserve"> not configured with </w:t>
            </w:r>
            <w:r w:rsidRPr="000E4E7F">
              <w:rPr>
                <w:i/>
                <w:lang w:eastAsia="en-GB"/>
              </w:rPr>
              <w:t>pucch-configDedicated-r13</w:t>
            </w:r>
            <w:r w:rsidRPr="000E4E7F">
              <w:rPr>
                <w:lang w:eastAsia="en-GB"/>
              </w:rPr>
              <w:t>. Otherwise it is not present.</w:t>
            </w:r>
          </w:p>
        </w:tc>
      </w:tr>
      <w:tr w:rsidR="003324CC" w:rsidRPr="000E4E7F" w14:paraId="110F22D3" w14:textId="77777777" w:rsidTr="007A39AC">
        <w:trPr>
          <w:cantSplit/>
        </w:trPr>
        <w:tc>
          <w:tcPr>
            <w:tcW w:w="2268" w:type="dxa"/>
          </w:tcPr>
          <w:p w14:paraId="63621A26" w14:textId="77777777" w:rsidR="003324CC" w:rsidRPr="000E4E7F" w:rsidRDefault="003324CC" w:rsidP="007A39AC">
            <w:pPr>
              <w:pStyle w:val="TAL"/>
              <w:rPr>
                <w:i/>
                <w:lang w:eastAsia="en-GB"/>
              </w:rPr>
            </w:pPr>
            <w:r w:rsidRPr="000E4E7F">
              <w:rPr>
                <w:i/>
                <w:lang w:eastAsia="en-GB"/>
              </w:rPr>
              <w:t>PUSCH-</w:t>
            </w:r>
            <w:proofErr w:type="spellStart"/>
            <w:r w:rsidRPr="000E4E7F">
              <w:rPr>
                <w:i/>
                <w:lang w:eastAsia="en-GB"/>
              </w:rPr>
              <w:t>SCell</w:t>
            </w:r>
            <w:proofErr w:type="spellEnd"/>
          </w:p>
        </w:tc>
        <w:tc>
          <w:tcPr>
            <w:tcW w:w="7371" w:type="dxa"/>
          </w:tcPr>
          <w:p w14:paraId="45921A7E" w14:textId="77777777" w:rsidR="003324CC" w:rsidRPr="000E4E7F" w:rsidRDefault="003324CC" w:rsidP="007A39AC">
            <w:pPr>
              <w:pStyle w:val="TAL"/>
              <w:rPr>
                <w:lang w:eastAsia="en-GB"/>
              </w:rPr>
            </w:pPr>
            <w:r w:rsidRPr="000E4E7F">
              <w:rPr>
                <w:lang w:eastAsia="en-GB"/>
              </w:rPr>
              <w:t xml:space="preserve">The field is optionally present, need ON, if </w:t>
            </w:r>
            <w:r w:rsidRPr="000E4E7F">
              <w:rPr>
                <w:i/>
                <w:lang w:eastAsia="en-GB"/>
              </w:rPr>
              <w:t xml:space="preserve">pusch-ConfigDedicatedSCell-r10 and pusch-ConfigDedicated-v1130 </w:t>
            </w:r>
            <w:r w:rsidRPr="000E4E7F">
              <w:rPr>
                <w:lang w:eastAsia="en-GB"/>
              </w:rPr>
              <w:t>are absent. Otherwise the field is not present</w:t>
            </w:r>
          </w:p>
        </w:tc>
      </w:tr>
      <w:tr w:rsidR="003324CC" w:rsidRPr="000E4E7F" w14:paraId="2095AA78" w14:textId="77777777" w:rsidTr="007A39AC">
        <w:trPr>
          <w:cantSplit/>
        </w:trPr>
        <w:tc>
          <w:tcPr>
            <w:tcW w:w="2268" w:type="dxa"/>
          </w:tcPr>
          <w:p w14:paraId="0CB7C455" w14:textId="77777777" w:rsidR="003324CC" w:rsidRPr="000E4E7F" w:rsidRDefault="003324CC" w:rsidP="007A39AC">
            <w:pPr>
              <w:pStyle w:val="TAL"/>
              <w:rPr>
                <w:i/>
                <w:noProof/>
                <w:lang w:eastAsia="en-GB"/>
              </w:rPr>
            </w:pPr>
            <w:r w:rsidRPr="000E4E7F">
              <w:rPr>
                <w:i/>
                <w:noProof/>
                <w:lang w:eastAsia="en-GB"/>
              </w:rPr>
              <w:t>PUSCH-SCell1</w:t>
            </w:r>
          </w:p>
        </w:tc>
        <w:tc>
          <w:tcPr>
            <w:tcW w:w="7371" w:type="dxa"/>
          </w:tcPr>
          <w:p w14:paraId="00F3B5E4" w14:textId="77777777" w:rsidR="003324CC" w:rsidRPr="000E4E7F" w:rsidRDefault="003324CC" w:rsidP="007A39AC">
            <w:pPr>
              <w:pStyle w:val="TAL"/>
              <w:rPr>
                <w:lang w:eastAsia="en-GB"/>
              </w:rPr>
            </w:pPr>
            <w:r w:rsidRPr="000E4E7F">
              <w:rPr>
                <w:lang w:eastAsia="en-GB"/>
              </w:rPr>
              <w:t xml:space="preserve">The field is optionally present, need ON, for </w:t>
            </w:r>
            <w:proofErr w:type="spellStart"/>
            <w:r w:rsidRPr="000E4E7F">
              <w:rPr>
                <w:lang w:eastAsia="en-GB"/>
              </w:rPr>
              <w:t>SCell</w:t>
            </w:r>
            <w:proofErr w:type="spellEnd"/>
            <w:r w:rsidRPr="000E4E7F">
              <w:rPr>
                <w:lang w:eastAsia="en-GB"/>
              </w:rPr>
              <w:t xml:space="preserve"> not configured with </w:t>
            </w:r>
            <w:r w:rsidRPr="000E4E7F">
              <w:rPr>
                <w:i/>
                <w:lang w:eastAsia="en-GB"/>
              </w:rPr>
              <w:t>pucch-configDedicated-r13</w:t>
            </w:r>
            <w:r w:rsidRPr="000E4E7F">
              <w:rPr>
                <w:lang w:eastAsia="en-GB"/>
              </w:rPr>
              <w:t>. Otherwise it is not present.</w:t>
            </w:r>
          </w:p>
        </w:tc>
      </w:tr>
      <w:tr w:rsidR="003324CC" w:rsidRPr="000E4E7F" w14:paraId="3FFC327C" w14:textId="77777777" w:rsidTr="007A39AC">
        <w:trPr>
          <w:cantSplit/>
        </w:trPr>
        <w:tc>
          <w:tcPr>
            <w:tcW w:w="2268" w:type="dxa"/>
            <w:tcBorders>
              <w:top w:val="single" w:sz="4" w:space="0" w:color="808080"/>
              <w:left w:val="single" w:sz="4" w:space="0" w:color="808080"/>
              <w:bottom w:val="single" w:sz="4" w:space="0" w:color="808080"/>
              <w:right w:val="single" w:sz="4" w:space="0" w:color="808080"/>
            </w:tcBorders>
          </w:tcPr>
          <w:p w14:paraId="28B991BE" w14:textId="77777777" w:rsidR="003324CC" w:rsidRPr="000E4E7F" w:rsidRDefault="003324CC" w:rsidP="007A39AC">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218E453" w14:textId="77777777" w:rsidR="003324CC" w:rsidRPr="000E4E7F" w:rsidRDefault="003324CC" w:rsidP="007A39AC">
            <w:pPr>
              <w:pStyle w:val="TAL"/>
              <w:rPr>
                <w:lang w:eastAsia="en-GB"/>
              </w:rPr>
            </w:pPr>
            <w:r w:rsidRPr="000E4E7F">
              <w:rPr>
                <w:lang w:eastAsia="en-GB"/>
              </w:rPr>
              <w:t xml:space="preserve">The field is mandatory present if </w:t>
            </w:r>
            <w:proofErr w:type="spellStart"/>
            <w:r w:rsidRPr="000E4E7F">
              <w:rPr>
                <w:i/>
                <w:lang w:eastAsia="en-GB"/>
              </w:rPr>
              <w:t>cellIdentification</w:t>
            </w:r>
            <w:proofErr w:type="spellEnd"/>
            <w:r w:rsidRPr="000E4E7F">
              <w:rPr>
                <w:lang w:eastAsia="en-GB"/>
              </w:rPr>
              <w:t xml:space="preserve"> is present; otherwise it is optional, need ON.</w:t>
            </w:r>
          </w:p>
        </w:tc>
      </w:tr>
      <w:tr w:rsidR="003324CC" w:rsidRPr="000E4E7F" w14:paraId="19538FDB" w14:textId="77777777" w:rsidTr="007A39AC">
        <w:trPr>
          <w:cantSplit/>
        </w:trPr>
        <w:tc>
          <w:tcPr>
            <w:tcW w:w="2268" w:type="dxa"/>
            <w:tcBorders>
              <w:top w:val="single" w:sz="4" w:space="0" w:color="808080"/>
              <w:left w:val="single" w:sz="4" w:space="0" w:color="808080"/>
              <w:bottom w:val="single" w:sz="4" w:space="0" w:color="808080"/>
              <w:right w:val="single" w:sz="4" w:space="0" w:color="808080"/>
            </w:tcBorders>
          </w:tcPr>
          <w:p w14:paraId="492997B0" w14:textId="77777777" w:rsidR="003324CC" w:rsidRPr="000E4E7F" w:rsidRDefault="003324CC" w:rsidP="007A39AC">
            <w:pPr>
              <w:pStyle w:val="TAL"/>
              <w:rPr>
                <w:i/>
                <w:noProof/>
                <w:lang w:eastAsia="en-GB"/>
              </w:rPr>
            </w:pPr>
            <w:r w:rsidRPr="000E4E7F">
              <w:rPr>
                <w:i/>
                <w:lang w:eastAsia="zh-CN"/>
              </w:rPr>
              <w:t>SRS-Trigger-</w:t>
            </w:r>
            <w:proofErr w:type="spellStart"/>
            <w:r w:rsidRPr="000E4E7F">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BAD1034" w14:textId="77777777" w:rsidR="003324CC" w:rsidRPr="000E4E7F" w:rsidRDefault="003324CC" w:rsidP="007A39AC">
            <w:pPr>
              <w:pStyle w:val="TAL"/>
              <w:rPr>
                <w:lang w:eastAsia="zh-CN"/>
              </w:rPr>
            </w:pPr>
            <w:r w:rsidRPr="000E4E7F">
              <w:rPr>
                <w:lang w:eastAsia="en-GB"/>
              </w:rPr>
              <w:t>The field is mandatory present</w:t>
            </w:r>
            <w:r w:rsidRPr="000E4E7F">
              <w:rPr>
                <w:lang w:eastAsia="zh-CN"/>
              </w:rPr>
              <w:t xml:space="preserve"> if </w:t>
            </w:r>
            <w:r w:rsidRPr="000E4E7F">
              <w:rPr>
                <w:i/>
              </w:rPr>
              <w:t>typeA-SRS-TPC-PDCCH-Group-r14</w:t>
            </w:r>
            <w:r w:rsidRPr="000E4E7F">
              <w:t xml:space="preserve"> is present. Otherwise the field is not present and the UE shall delete any existing value for this field.</w:t>
            </w:r>
          </w:p>
        </w:tc>
      </w:tr>
    </w:tbl>
    <w:p w14:paraId="35C28CCA" w14:textId="77777777" w:rsidR="003324CC" w:rsidRPr="000E4E7F" w:rsidRDefault="003324CC" w:rsidP="003324CC"/>
    <w:p w14:paraId="039FFF1F" w14:textId="77777777" w:rsidR="003324CC" w:rsidRPr="000E4E7F" w:rsidRDefault="003324CC" w:rsidP="003324CC">
      <w:pPr>
        <w:pStyle w:val="NO"/>
      </w:pPr>
      <w:r w:rsidRPr="000E4E7F">
        <w:t>NOTE 1:</w:t>
      </w:r>
      <w:r w:rsidRPr="000E4E7F">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0E4E7F">
        <w:t>PCell</w:t>
      </w:r>
      <w:proofErr w:type="spellEnd"/>
      <w:r w:rsidRPr="000E4E7F">
        <w:t xml:space="preserve">) is used as the basis for the delta </w:t>
      </w:r>
      <w:proofErr w:type="spellStart"/>
      <w:r w:rsidRPr="000E4E7F">
        <w:t>signalling</w:t>
      </w:r>
      <w:proofErr w:type="spellEnd"/>
      <w:r w:rsidRPr="000E4E7F">
        <w:t xml:space="preserve"> that is included in the message used to perform handover.</w:t>
      </w:r>
    </w:p>
    <w:p w14:paraId="2C0B04A8" w14:textId="77777777" w:rsidR="003324CC" w:rsidRPr="000E4E7F" w:rsidRDefault="003324CC" w:rsidP="003324CC">
      <w:pPr>
        <w:pStyle w:val="NO"/>
      </w:pPr>
      <w:r w:rsidRPr="000E4E7F">
        <w:t>NOTE 2:</w:t>
      </w:r>
      <w:r w:rsidRPr="000E4E7F">
        <w:tab/>
        <w:t xml:space="preserve">Since delta </w:t>
      </w:r>
      <w:proofErr w:type="spellStart"/>
      <w:r w:rsidRPr="000E4E7F">
        <w:t>signalling</w:t>
      </w:r>
      <w:proofErr w:type="spellEnd"/>
      <w:r w:rsidRPr="000E4E7F">
        <w:t xml:space="preserve"> is not supported for the common </w:t>
      </w:r>
      <w:proofErr w:type="spellStart"/>
      <w:r w:rsidRPr="000E4E7F">
        <w:t>SCell</w:t>
      </w:r>
      <w:proofErr w:type="spellEnd"/>
      <w:r w:rsidRPr="000E4E7F">
        <w:t xml:space="preserve"> configuration, E-UTRAN can only add or release the uplink of an </w:t>
      </w:r>
      <w:proofErr w:type="spellStart"/>
      <w:r w:rsidRPr="000E4E7F">
        <w:t>SCell</w:t>
      </w:r>
      <w:proofErr w:type="spellEnd"/>
      <w:r w:rsidRPr="000E4E7F">
        <w:t xml:space="preserve"> by releasing and adding the concerned </w:t>
      </w:r>
      <w:proofErr w:type="spellStart"/>
      <w:r w:rsidRPr="000E4E7F">
        <w:t>SCell</w:t>
      </w:r>
      <w:proofErr w:type="spellEnd"/>
      <w:r w:rsidRPr="000E4E7F">
        <w:t>.</w:t>
      </w:r>
    </w:p>
    <w:p w14:paraId="48E8A184" w14:textId="77777777" w:rsidR="00FB3EAA" w:rsidRDefault="00FB3EAA" w:rsidP="00FB3EAA"/>
    <w:p w14:paraId="1F54BB3A" w14:textId="77777777" w:rsidR="009B3697" w:rsidRDefault="009B3697" w:rsidP="009B3697">
      <w:pPr>
        <w:rPr>
          <w:iCs/>
        </w:rPr>
      </w:pPr>
      <w:bookmarkStart w:id="90" w:name="_Toc29343740"/>
      <w:bookmarkStart w:id="91" w:name="_Toc29342601"/>
      <w:bookmarkStart w:id="92" w:name="_Toc20487306"/>
      <w:r w:rsidRPr="007C1BAC">
        <w:rPr>
          <w:iCs/>
          <w:highlight w:val="yellow"/>
        </w:rPr>
        <w:t>&lt;&lt;unchanged text skipped&gt;&gt;</w:t>
      </w:r>
    </w:p>
    <w:p w14:paraId="3BAE2174" w14:textId="77777777" w:rsidR="00ED4294" w:rsidRPr="000E4E7F" w:rsidRDefault="00ED4294" w:rsidP="00ED4294">
      <w:pPr>
        <w:pStyle w:val="Heading4"/>
      </w:pPr>
      <w:bookmarkStart w:id="93" w:name="_Toc36567009"/>
      <w:bookmarkStart w:id="94" w:name="_Toc36810449"/>
      <w:bookmarkStart w:id="95" w:name="_Toc36846813"/>
      <w:bookmarkStart w:id="96" w:name="_Toc36939466"/>
      <w:bookmarkStart w:id="97" w:name="_Toc37082446"/>
      <w:bookmarkEnd w:id="90"/>
      <w:bookmarkEnd w:id="91"/>
      <w:bookmarkEnd w:id="92"/>
      <w:r w:rsidRPr="000E4E7F">
        <w:t>–</w:t>
      </w:r>
      <w:r w:rsidRPr="000E4E7F">
        <w:tab/>
      </w:r>
      <w:r w:rsidRPr="000E4E7F">
        <w:rPr>
          <w:i/>
          <w:iCs/>
          <w:noProof/>
        </w:rPr>
        <w:t>PUR-Config</w:t>
      </w:r>
      <w:bookmarkEnd w:id="93"/>
      <w:bookmarkEnd w:id="94"/>
      <w:bookmarkEnd w:id="95"/>
      <w:bookmarkEnd w:id="96"/>
      <w:bookmarkEnd w:id="97"/>
    </w:p>
    <w:p w14:paraId="22462B58" w14:textId="77777777" w:rsidR="00ED4294" w:rsidRPr="000E4E7F" w:rsidRDefault="00ED4294" w:rsidP="00ED4294">
      <w:r w:rsidRPr="000E4E7F">
        <w:t xml:space="preserve">The IE </w:t>
      </w:r>
      <w:r w:rsidRPr="000E4E7F">
        <w:rPr>
          <w:i/>
          <w:noProof/>
        </w:rPr>
        <w:t>PUR-Config</w:t>
      </w:r>
      <w:r w:rsidRPr="000E4E7F">
        <w:t xml:space="preserve"> is used to specify the PUR configuration.</w:t>
      </w:r>
    </w:p>
    <w:p w14:paraId="78F99E64" w14:textId="77777777" w:rsidR="00ED4294" w:rsidRPr="000E4E7F" w:rsidRDefault="00ED4294" w:rsidP="00ED4294">
      <w:pPr>
        <w:pStyle w:val="TH"/>
        <w:rPr>
          <w:i/>
          <w:noProof/>
        </w:rPr>
      </w:pPr>
      <w:r w:rsidRPr="000E4E7F">
        <w:rPr>
          <w:i/>
          <w:noProof/>
        </w:rPr>
        <w:lastRenderedPageBreak/>
        <w:t xml:space="preserve">PUR-Config </w:t>
      </w:r>
      <w:r w:rsidRPr="000E4E7F">
        <w:rPr>
          <w:noProof/>
        </w:rPr>
        <w:t>information element</w:t>
      </w:r>
    </w:p>
    <w:p w14:paraId="1B3E50DA" w14:textId="77777777" w:rsidR="00ED4294" w:rsidRPr="000E4E7F" w:rsidRDefault="00ED4294" w:rsidP="00ED4294">
      <w:pPr>
        <w:pStyle w:val="PL"/>
        <w:shd w:val="clear" w:color="auto" w:fill="E6E6E6"/>
      </w:pPr>
      <w:r w:rsidRPr="000E4E7F">
        <w:t>-- ASN1START</w:t>
      </w:r>
    </w:p>
    <w:p w14:paraId="40B06BAD" w14:textId="77777777" w:rsidR="00ED4294" w:rsidRPr="000E4E7F" w:rsidRDefault="00ED4294" w:rsidP="00ED4294">
      <w:pPr>
        <w:pStyle w:val="PL"/>
        <w:shd w:val="clear" w:color="auto" w:fill="E6E6E6"/>
      </w:pPr>
    </w:p>
    <w:p w14:paraId="4B1F9354" w14:textId="77777777" w:rsidR="00ED4294" w:rsidRPr="000E4E7F" w:rsidRDefault="00ED4294" w:rsidP="00ED4294">
      <w:pPr>
        <w:pStyle w:val="PL"/>
        <w:shd w:val="clear" w:color="auto" w:fill="E6E6E6"/>
      </w:pPr>
      <w:r w:rsidRPr="000E4E7F">
        <w:t>PUR-Config-r16 ::=</w:t>
      </w:r>
      <w:r w:rsidRPr="000E4E7F">
        <w:tab/>
      </w:r>
      <w:r w:rsidRPr="000E4E7F">
        <w:tab/>
        <w:t>SEQUENCE {</w:t>
      </w:r>
      <w:r w:rsidRPr="000E4E7F">
        <w:tab/>
      </w:r>
    </w:p>
    <w:p w14:paraId="1563E24C" w14:textId="77777777" w:rsidR="00ED4294" w:rsidRPr="000E4E7F" w:rsidRDefault="00ED4294" w:rsidP="00ED4294">
      <w:pPr>
        <w:pStyle w:val="PL"/>
        <w:shd w:val="clear" w:color="auto" w:fill="E6E6E6"/>
      </w:pPr>
      <w:r w:rsidRPr="000E4E7F">
        <w:tab/>
        <w:t>pur-ImplicitReleaseAfter-r16</w:t>
      </w:r>
      <w:r w:rsidRPr="000E4E7F">
        <w:tab/>
        <w:t>CHOICE {</w:t>
      </w:r>
    </w:p>
    <w:p w14:paraId="33ED3CDA" w14:textId="77777777" w:rsidR="00ED4294" w:rsidRPr="000E4E7F" w:rsidRDefault="00ED4294" w:rsidP="00ED4294">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F44365C" w14:textId="77777777" w:rsidR="00ED4294" w:rsidRPr="000E4E7F" w:rsidRDefault="00ED4294" w:rsidP="00ED4294">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ENUMERATED {e2, e4, e8, spare}</w:t>
      </w:r>
    </w:p>
    <w:p w14:paraId="66E645FB" w14:textId="77777777" w:rsidR="00ED4294" w:rsidRPr="000E4E7F" w:rsidRDefault="00ED4294" w:rsidP="00ED4294">
      <w:pPr>
        <w:pStyle w:val="PL"/>
        <w:shd w:val="clear" w:color="auto" w:fill="E6E6E6"/>
      </w:pPr>
      <w:r w:rsidRPr="000E4E7F">
        <w:tab/>
        <w:t>}</w:t>
      </w:r>
      <w:r w:rsidRPr="000E4E7F">
        <w:tab/>
      </w:r>
      <w:r w:rsidRPr="000E4E7F">
        <w:tab/>
        <w:t>OPTIONAL,</w:t>
      </w:r>
      <w:r w:rsidRPr="000E4E7F">
        <w:tab/>
        <w:t>--Need ON</w:t>
      </w:r>
    </w:p>
    <w:p w14:paraId="006A700A" w14:textId="36641347" w:rsidR="00284D94" w:rsidRDefault="00284D94" w:rsidP="00ED4294">
      <w:pPr>
        <w:pStyle w:val="PL"/>
        <w:shd w:val="clear" w:color="auto" w:fill="E6E6E6"/>
        <w:rPr>
          <w:ins w:id="98" w:author="QC (Umesh)" w:date="2020-04-08T22:57:00Z"/>
        </w:rPr>
      </w:pPr>
      <w:ins w:id="99" w:author="QC (Umesh)" w:date="2020-04-08T22:57:00Z">
        <w:r>
          <w:tab/>
          <w:t>pur-</w:t>
        </w:r>
        <w:r w:rsidRPr="000E4E7F">
          <w:t>Periodicity-r16</w:t>
        </w:r>
        <w:r w:rsidRPr="000E4E7F">
          <w:tab/>
        </w:r>
        <w:r w:rsidRPr="000E4E7F">
          <w:tab/>
        </w:r>
        <w:r w:rsidRPr="000E4E7F">
          <w:tab/>
        </w:r>
        <w:r w:rsidR="00261ED5">
          <w:tab/>
        </w:r>
        <w:r w:rsidRPr="000E4E7F">
          <w:t>ENUMERATED {n8, n16, n32, n64, n128, n256, n512,</w:t>
        </w:r>
        <w:r>
          <w:t xml:space="preserve"> </w:t>
        </w:r>
        <w:r w:rsidRPr="000E4E7F">
          <w:t>n1024, n2048, n4096, n8192, spare5}</w:t>
        </w:r>
      </w:ins>
      <w:ins w:id="100" w:author="QC (Umesh)" w:date="2020-04-08T22:58:00Z">
        <w:r w:rsidR="00261ED5">
          <w:tab/>
        </w:r>
        <w:r w:rsidR="00261ED5">
          <w:tab/>
        </w:r>
        <w:r w:rsidR="00261ED5" w:rsidRPr="000E4E7F">
          <w:t>OPTIONAL,</w:t>
        </w:r>
        <w:r w:rsidR="00261ED5" w:rsidRPr="000E4E7F">
          <w:tab/>
          <w:t>--Need ON</w:t>
        </w:r>
      </w:ins>
    </w:p>
    <w:p w14:paraId="2B1790DE" w14:textId="25712378" w:rsidR="00ED4294" w:rsidRPr="000E4E7F" w:rsidRDefault="00ED4294" w:rsidP="00ED4294">
      <w:pPr>
        <w:pStyle w:val="PL"/>
        <w:shd w:val="clear" w:color="auto" w:fill="E6E6E6"/>
      </w:pPr>
      <w:r w:rsidRPr="000E4E7F">
        <w:tab/>
        <w:t>pur-NumOccasions-r16</w:t>
      </w:r>
      <w:r w:rsidRPr="000E4E7F">
        <w:tab/>
      </w:r>
      <w:r w:rsidRPr="000E4E7F">
        <w:tab/>
      </w:r>
      <w:r w:rsidRPr="000E4E7F">
        <w:tab/>
        <w:t>ENUMERATED {one, infinite},</w:t>
      </w:r>
    </w:p>
    <w:p w14:paraId="421D5097" w14:textId="77777777" w:rsidR="00ED4294" w:rsidRPr="000E4E7F" w:rsidRDefault="00ED4294" w:rsidP="00ED4294">
      <w:pPr>
        <w:pStyle w:val="PL"/>
        <w:shd w:val="clear" w:color="auto" w:fill="E6E6E6"/>
      </w:pPr>
      <w:r w:rsidRPr="000E4E7F">
        <w:tab/>
        <w:t>pur-RNTI-r16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t>OPTIONAL,</w:t>
      </w:r>
      <w:r w:rsidRPr="000E4E7F">
        <w:tab/>
        <w:t>-- Need ON</w:t>
      </w:r>
    </w:p>
    <w:p w14:paraId="79A996AE" w14:textId="77777777" w:rsidR="00ED4294" w:rsidRPr="000E4E7F" w:rsidRDefault="00ED4294" w:rsidP="00ED4294">
      <w:pPr>
        <w:pStyle w:val="PL"/>
        <w:shd w:val="clear" w:color="auto" w:fill="E6E6E6"/>
      </w:pPr>
      <w:r w:rsidRPr="000E4E7F">
        <w:tab/>
        <w:t>ta-ValidationConfig-r16</w:t>
      </w:r>
      <w:r w:rsidRPr="000E4E7F">
        <w:tab/>
      </w:r>
      <w:r w:rsidRPr="000E4E7F">
        <w:tab/>
      </w:r>
      <w:r w:rsidRPr="000E4E7F">
        <w:tab/>
        <w:t>TA-ValidationConfig-r16</w:t>
      </w:r>
      <w:r w:rsidRPr="000E4E7F">
        <w:tab/>
      </w:r>
      <w:r w:rsidRPr="000E4E7F">
        <w:tab/>
        <w:t>OPTIONAL,</w:t>
      </w:r>
      <w:r w:rsidRPr="000E4E7F">
        <w:tab/>
        <w:t>-- Need ON</w:t>
      </w:r>
    </w:p>
    <w:p w14:paraId="7A068BA4" w14:textId="77777777" w:rsidR="00ED4294" w:rsidRPr="000E4E7F" w:rsidRDefault="00ED4294" w:rsidP="00ED4294">
      <w:pPr>
        <w:pStyle w:val="PL"/>
        <w:shd w:val="clear" w:color="auto" w:fill="E6E6E6"/>
      </w:pPr>
      <w:r w:rsidRPr="000E4E7F">
        <w:tab/>
        <w:t>pur-StartTime-r16</w:t>
      </w:r>
      <w:r w:rsidRPr="000E4E7F">
        <w:tab/>
      </w:r>
      <w:r w:rsidRPr="000E4E7F">
        <w:tab/>
      </w:r>
      <w:r w:rsidRPr="000E4E7F">
        <w:tab/>
      </w:r>
      <w:r w:rsidRPr="000E4E7F">
        <w:tab/>
        <w:t>TypeFFS</w:t>
      </w:r>
      <w:r w:rsidRPr="000E4E7F">
        <w:tab/>
      </w:r>
      <w:r w:rsidRPr="000E4E7F">
        <w:tab/>
      </w:r>
      <w:r w:rsidRPr="000E4E7F">
        <w:tab/>
      </w:r>
      <w:r w:rsidRPr="000E4E7F">
        <w:tab/>
      </w:r>
      <w:r w:rsidRPr="000E4E7F">
        <w:tab/>
      </w:r>
      <w:r w:rsidRPr="000E4E7F">
        <w:tab/>
        <w:t>OPTIONAL,</w:t>
      </w:r>
      <w:r w:rsidRPr="000E4E7F">
        <w:tab/>
        <w:t>-- Need ON</w:t>
      </w:r>
    </w:p>
    <w:p w14:paraId="68280B49" w14:textId="77777777" w:rsidR="00ED4294" w:rsidRPr="000E4E7F" w:rsidRDefault="00ED4294" w:rsidP="00ED4294">
      <w:pPr>
        <w:pStyle w:val="PL"/>
        <w:shd w:val="clear" w:color="auto" w:fill="E6E6E6"/>
      </w:pPr>
      <w:r w:rsidRPr="000E4E7F">
        <w:tab/>
        <w:t>pur-ResponseWindowTimer-r16</w:t>
      </w:r>
      <w:r w:rsidRPr="000E4E7F">
        <w:tab/>
      </w:r>
      <w:r w:rsidRPr="000E4E7F">
        <w:tab/>
        <w:t>ENUMERATED {sf240, sf480, sf960, sf1920, sf3840, sf5760, sf7680, sf10240}</w:t>
      </w:r>
      <w:r w:rsidRPr="000E4E7F">
        <w:tab/>
      </w:r>
      <w:r w:rsidRPr="000E4E7F">
        <w:tab/>
        <w:t>OPTIONAL,</w:t>
      </w:r>
      <w:r w:rsidRPr="000E4E7F">
        <w:tab/>
        <w:t>-- Need ON</w:t>
      </w:r>
    </w:p>
    <w:p w14:paraId="6345E155" w14:textId="77777777" w:rsidR="00ED4294" w:rsidRPr="000E4E7F" w:rsidRDefault="00ED4294" w:rsidP="00ED4294">
      <w:pPr>
        <w:pStyle w:val="PL"/>
        <w:shd w:val="clear" w:color="auto" w:fill="E6E6E6"/>
      </w:pPr>
      <w:r w:rsidRPr="000E4E7F">
        <w:tab/>
        <w:t>pur-MPDCCH-Config-r16</w:t>
      </w:r>
      <w:r w:rsidRPr="000E4E7F">
        <w:tab/>
      </w:r>
      <w:r w:rsidRPr="000E4E7F">
        <w:tab/>
      </w:r>
      <w:r w:rsidRPr="000E4E7F">
        <w:tab/>
        <w:t>PUR-MPDCCH-Config-r16</w:t>
      </w:r>
      <w:r w:rsidRPr="000E4E7F">
        <w:tab/>
      </w:r>
      <w:r w:rsidRPr="000E4E7F">
        <w:tab/>
        <w:t>OPTIONAL,</w:t>
      </w:r>
      <w:r w:rsidRPr="000E4E7F">
        <w:tab/>
        <w:t xml:space="preserve">-- Need ON </w:t>
      </w:r>
    </w:p>
    <w:p w14:paraId="0AE276B7" w14:textId="77777777" w:rsidR="00ED4294" w:rsidRPr="000E4E7F" w:rsidRDefault="00ED4294" w:rsidP="00ED4294">
      <w:pPr>
        <w:pStyle w:val="PL"/>
        <w:shd w:val="clear" w:color="auto" w:fill="E6E6E6"/>
      </w:pPr>
      <w:r w:rsidRPr="000E4E7F">
        <w:tab/>
        <w:t>pur-PDSCH-FreqHopping-r16</w:t>
      </w:r>
      <w:r w:rsidRPr="000E4E7F">
        <w:tab/>
      </w:r>
      <w:r w:rsidRPr="000E4E7F">
        <w:tab/>
        <w:t>BOOLEAN,</w:t>
      </w:r>
    </w:p>
    <w:p w14:paraId="2CF0EF1F" w14:textId="77777777" w:rsidR="00ED4294" w:rsidRPr="000E4E7F" w:rsidRDefault="00ED4294" w:rsidP="00ED4294">
      <w:pPr>
        <w:pStyle w:val="PL"/>
        <w:shd w:val="clear" w:color="auto" w:fill="E6E6E6"/>
      </w:pPr>
      <w:r w:rsidRPr="000E4E7F">
        <w:tab/>
        <w:t>pur-PUCCH-Config-r16</w:t>
      </w:r>
      <w:r w:rsidRPr="000E4E7F">
        <w:tab/>
      </w:r>
      <w:r w:rsidRPr="000E4E7F">
        <w:tab/>
      </w:r>
      <w:r w:rsidRPr="000E4E7F">
        <w:tab/>
        <w:t>PUR-PUCCH-Config-r16</w:t>
      </w:r>
      <w:r w:rsidRPr="000E4E7F">
        <w:tab/>
      </w:r>
      <w:r w:rsidRPr="000E4E7F">
        <w:tab/>
        <w:t>OPTIONAL,</w:t>
      </w:r>
      <w:r w:rsidRPr="000E4E7F">
        <w:tab/>
        <w:t>-- Need ON</w:t>
      </w:r>
    </w:p>
    <w:p w14:paraId="32124B49" w14:textId="77777777" w:rsidR="00ED4294" w:rsidRPr="000E4E7F" w:rsidRDefault="00ED4294" w:rsidP="00ED4294">
      <w:pPr>
        <w:pStyle w:val="PL"/>
        <w:shd w:val="clear" w:color="auto" w:fill="E6E6E6"/>
      </w:pPr>
      <w:r w:rsidRPr="000E4E7F">
        <w:tab/>
        <w:t>pur-PUSCH-Config-r16</w:t>
      </w:r>
      <w:r w:rsidRPr="000E4E7F">
        <w:tab/>
      </w:r>
      <w:r w:rsidRPr="000E4E7F">
        <w:tab/>
      </w:r>
      <w:r w:rsidRPr="000E4E7F">
        <w:tab/>
        <w:t>PUR-PUSCH-Config-r16</w:t>
      </w:r>
      <w:r w:rsidRPr="000E4E7F">
        <w:tab/>
      </w:r>
      <w:r w:rsidRPr="000E4E7F">
        <w:tab/>
        <w:t>OPTIONAL,</w:t>
      </w:r>
      <w:r w:rsidRPr="000E4E7F">
        <w:tab/>
        <w:t>-- Need ON</w:t>
      </w:r>
    </w:p>
    <w:p w14:paraId="02DEECE4" w14:textId="77777777" w:rsidR="00ED4294" w:rsidRPr="000E4E7F" w:rsidRDefault="00ED4294" w:rsidP="00ED4294">
      <w:pPr>
        <w:pStyle w:val="PL"/>
        <w:shd w:val="clear" w:color="auto" w:fill="E6E6E6"/>
      </w:pPr>
      <w:r w:rsidRPr="000E4E7F">
        <w:tab/>
        <w:t>...</w:t>
      </w:r>
    </w:p>
    <w:p w14:paraId="3D32913D" w14:textId="77777777" w:rsidR="00ED4294" w:rsidRPr="000E4E7F" w:rsidRDefault="00ED4294" w:rsidP="00ED4294">
      <w:pPr>
        <w:pStyle w:val="PL"/>
        <w:shd w:val="clear" w:color="auto" w:fill="E6E6E6"/>
      </w:pPr>
      <w:r w:rsidRPr="000E4E7F">
        <w:t>}</w:t>
      </w:r>
    </w:p>
    <w:p w14:paraId="57FAA3A8" w14:textId="77777777" w:rsidR="00ED4294" w:rsidRPr="000E4E7F" w:rsidRDefault="00ED4294" w:rsidP="00ED4294">
      <w:pPr>
        <w:pStyle w:val="PL"/>
        <w:shd w:val="clear" w:color="auto" w:fill="E6E6E6"/>
      </w:pPr>
    </w:p>
    <w:p w14:paraId="45655459" w14:textId="77777777" w:rsidR="00ED4294" w:rsidRPr="000E4E7F" w:rsidRDefault="00ED4294" w:rsidP="00ED4294">
      <w:pPr>
        <w:pStyle w:val="PL"/>
        <w:shd w:val="clear" w:color="auto" w:fill="E6E6E6"/>
      </w:pPr>
      <w:r w:rsidRPr="000E4E7F">
        <w:t>PUR-MPDCCH-Config-r16 ::=</w:t>
      </w:r>
      <w:r w:rsidRPr="000E4E7F">
        <w:tab/>
      </w:r>
      <w:r w:rsidRPr="000E4E7F">
        <w:tab/>
        <w:t>SEQUENCE {</w:t>
      </w:r>
    </w:p>
    <w:p w14:paraId="5B61BEE2" w14:textId="77777777" w:rsidR="00ED4294" w:rsidRPr="000E4E7F" w:rsidRDefault="00ED4294" w:rsidP="00ED4294">
      <w:pPr>
        <w:pStyle w:val="PL"/>
        <w:shd w:val="clear" w:color="auto" w:fill="E6E6E6"/>
      </w:pPr>
      <w:r w:rsidRPr="000E4E7F">
        <w:tab/>
        <w:t>mpdcch-FreqHopping-r16</w:t>
      </w:r>
      <w:r w:rsidRPr="000E4E7F">
        <w:tab/>
      </w:r>
      <w:r w:rsidRPr="000E4E7F">
        <w:tab/>
      </w:r>
      <w:r w:rsidRPr="000E4E7F">
        <w:tab/>
        <w:t>BOOLEAN,</w:t>
      </w:r>
    </w:p>
    <w:p w14:paraId="4FE4DB29" w14:textId="77777777" w:rsidR="00ED4294" w:rsidRPr="000E4E7F" w:rsidRDefault="00ED4294" w:rsidP="00ED4294">
      <w:pPr>
        <w:pStyle w:val="PL"/>
        <w:shd w:val="clear" w:color="auto" w:fill="E6E6E6"/>
      </w:pPr>
      <w:r w:rsidRPr="000E4E7F">
        <w:tab/>
        <w:t>mpdcch-Narrowband-r16</w:t>
      </w:r>
      <w:r w:rsidRPr="000E4E7F">
        <w:tab/>
      </w:r>
      <w:r w:rsidRPr="000E4E7F">
        <w:tab/>
      </w:r>
      <w:r w:rsidRPr="000E4E7F">
        <w:tab/>
        <w:t>INTEGER (1..maxAvailNarrowBands-r13),</w:t>
      </w:r>
    </w:p>
    <w:p w14:paraId="19B8A5CA" w14:textId="77777777" w:rsidR="00ED4294" w:rsidRPr="000E4E7F" w:rsidRDefault="00ED4294" w:rsidP="00ED4294">
      <w:pPr>
        <w:pStyle w:val="PL"/>
        <w:shd w:val="clear" w:color="auto" w:fill="E6E6E6"/>
      </w:pPr>
      <w:r w:rsidRPr="000E4E7F">
        <w:tab/>
        <w:t>mpdcch-PRB-Pairs-r16</w:t>
      </w:r>
      <w:r w:rsidRPr="000E4E7F">
        <w:tab/>
      </w:r>
      <w:r w:rsidRPr="000E4E7F">
        <w:tab/>
      </w:r>
      <w:r w:rsidRPr="000E4E7F">
        <w:tab/>
        <w:t>TypeFFS,</w:t>
      </w:r>
    </w:p>
    <w:p w14:paraId="5BBCED74" w14:textId="77777777" w:rsidR="00ED4294" w:rsidRPr="000E4E7F" w:rsidRDefault="00ED4294" w:rsidP="00ED4294">
      <w:pPr>
        <w:pStyle w:val="PL"/>
        <w:shd w:val="clear" w:color="auto" w:fill="E6E6E6"/>
      </w:pPr>
      <w:r w:rsidRPr="000E4E7F">
        <w:tab/>
        <w:t>mpdcch-NumRepetition-r16</w:t>
      </w:r>
      <w:r w:rsidRPr="000E4E7F">
        <w:tab/>
      </w:r>
      <w:r w:rsidRPr="000E4E7F">
        <w:tab/>
        <w:t>ENUMERATED {r1, r2, r4, r8, r16, r32, r64, r128, r256},</w:t>
      </w:r>
    </w:p>
    <w:p w14:paraId="79EE6862" w14:textId="77777777" w:rsidR="00ED4294" w:rsidRPr="000E4E7F" w:rsidRDefault="00ED4294" w:rsidP="00ED4294">
      <w:pPr>
        <w:pStyle w:val="PL"/>
        <w:shd w:val="clear" w:color="auto" w:fill="E6E6E6"/>
      </w:pPr>
      <w:r w:rsidRPr="000E4E7F">
        <w:tab/>
        <w:t>mpdcch-StartSF-UESS-r16</w:t>
      </w:r>
      <w:r w:rsidRPr="000E4E7F">
        <w:tab/>
      </w:r>
      <w:r w:rsidRPr="000E4E7F">
        <w:tab/>
      </w:r>
      <w:r w:rsidRPr="000E4E7F">
        <w:tab/>
        <w:t>CHOICE {</w:t>
      </w:r>
    </w:p>
    <w:p w14:paraId="4A27715C" w14:textId="77777777" w:rsidR="00ED4294" w:rsidRPr="000E4E7F" w:rsidRDefault="00ED4294" w:rsidP="00ED4294">
      <w:pPr>
        <w:pStyle w:val="PL"/>
        <w:shd w:val="clear" w:color="auto" w:fill="E6E6E6"/>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t>ENUMERATED {v1, v1dot5, v2, v2dot5, v4, v5, v8, v10},</w:t>
      </w:r>
    </w:p>
    <w:p w14:paraId="6634B6B4" w14:textId="77777777" w:rsidR="00ED4294" w:rsidRPr="000E4E7F" w:rsidRDefault="00ED4294" w:rsidP="00ED4294">
      <w:pPr>
        <w:pStyle w:val="PL"/>
        <w:shd w:val="clear" w:color="auto" w:fill="E6E6E6"/>
      </w:pPr>
      <w:r w:rsidRPr="000E4E7F">
        <w:tab/>
      </w:r>
      <w:r w:rsidRPr="000E4E7F">
        <w:tab/>
        <w:t>tdd</w:t>
      </w:r>
      <w:r w:rsidRPr="000E4E7F">
        <w:tab/>
      </w:r>
      <w:r w:rsidRPr="000E4E7F">
        <w:tab/>
      </w:r>
      <w:r w:rsidRPr="000E4E7F">
        <w:tab/>
      </w:r>
      <w:r w:rsidRPr="000E4E7F">
        <w:tab/>
      </w:r>
      <w:r w:rsidRPr="000E4E7F">
        <w:tab/>
      </w:r>
      <w:r w:rsidRPr="000E4E7F">
        <w:tab/>
      </w:r>
      <w:r w:rsidRPr="000E4E7F">
        <w:tab/>
        <w:t>ENUMERATED {v1, v2, v4, v5, v8, v10, v20, spare1}</w:t>
      </w:r>
    </w:p>
    <w:p w14:paraId="0F5200E5" w14:textId="77777777" w:rsidR="00ED4294" w:rsidRPr="000E4E7F" w:rsidRDefault="00ED4294" w:rsidP="00ED4294">
      <w:pPr>
        <w:pStyle w:val="PL"/>
        <w:shd w:val="clear" w:color="auto" w:fill="E6E6E6"/>
      </w:pPr>
      <w:r w:rsidRPr="000E4E7F">
        <w:tab/>
        <w:t>},</w:t>
      </w:r>
    </w:p>
    <w:p w14:paraId="57F8FB13" w14:textId="77777777" w:rsidR="00ED4294" w:rsidRPr="000E4E7F" w:rsidRDefault="00ED4294" w:rsidP="00ED4294">
      <w:pPr>
        <w:pStyle w:val="PL"/>
        <w:shd w:val="clear" w:color="auto" w:fill="E6E6E6"/>
      </w:pPr>
      <w:r w:rsidRPr="000E4E7F">
        <w:tab/>
        <w:t>mpdcch-Offset-PUR-SS-r16</w:t>
      </w:r>
      <w:r w:rsidRPr="000E4E7F">
        <w:tab/>
        <w:t>TypeFFS,</w:t>
      </w:r>
    </w:p>
    <w:p w14:paraId="05C4F65A" w14:textId="77777777" w:rsidR="00ED4294" w:rsidRPr="000E4E7F" w:rsidRDefault="00ED4294" w:rsidP="00ED4294">
      <w:pPr>
        <w:pStyle w:val="PL"/>
        <w:shd w:val="clear" w:color="auto" w:fill="E6E6E6"/>
      </w:pPr>
      <w:r w:rsidRPr="000E4E7F">
        <w:tab/>
        <w:t>mpdcch-SS-duration-r16</w:t>
      </w:r>
      <w:r w:rsidRPr="000E4E7F">
        <w:tab/>
      </w:r>
      <w:r w:rsidRPr="000E4E7F">
        <w:tab/>
        <w:t>TypeFFS</w:t>
      </w:r>
    </w:p>
    <w:p w14:paraId="702B8421" w14:textId="77777777" w:rsidR="00ED4294" w:rsidRPr="000E4E7F" w:rsidRDefault="00ED4294" w:rsidP="00ED4294">
      <w:pPr>
        <w:pStyle w:val="PL"/>
        <w:shd w:val="clear" w:color="auto" w:fill="E6E6E6"/>
      </w:pPr>
      <w:r w:rsidRPr="000E4E7F">
        <w:t>}</w:t>
      </w:r>
    </w:p>
    <w:p w14:paraId="5078D0FC" w14:textId="77777777" w:rsidR="00ED4294" w:rsidRPr="000E4E7F" w:rsidRDefault="00ED4294" w:rsidP="00ED4294">
      <w:pPr>
        <w:pStyle w:val="PL"/>
        <w:shd w:val="clear" w:color="auto" w:fill="E6E6E6"/>
      </w:pPr>
    </w:p>
    <w:p w14:paraId="45F63C12" w14:textId="77777777" w:rsidR="00ED4294" w:rsidRPr="000E4E7F" w:rsidRDefault="00ED4294" w:rsidP="00ED4294">
      <w:pPr>
        <w:pStyle w:val="PL"/>
        <w:shd w:val="clear" w:color="auto" w:fill="E6E6E6"/>
      </w:pPr>
      <w:r w:rsidRPr="000E4E7F">
        <w:t>PUR-PUCCH-Config-r16 ::=</w:t>
      </w:r>
      <w:r w:rsidRPr="000E4E7F">
        <w:tab/>
      </w:r>
      <w:r w:rsidRPr="000E4E7F">
        <w:tab/>
      </w:r>
      <w:r w:rsidRPr="000E4E7F">
        <w:tab/>
        <w:t>SEQUENCE {</w:t>
      </w:r>
    </w:p>
    <w:p w14:paraId="126B674B" w14:textId="77777777" w:rsidR="00ED4294" w:rsidRPr="000E4E7F" w:rsidRDefault="00ED4294" w:rsidP="00ED4294">
      <w:pPr>
        <w:pStyle w:val="PL"/>
        <w:shd w:val="pct10" w:color="auto" w:fill="auto"/>
      </w:pPr>
      <w:r w:rsidRPr="000E4E7F">
        <w:tab/>
        <w:t>n1PUCCH-AN-r16</w:t>
      </w:r>
      <w:r w:rsidRPr="000E4E7F">
        <w:tab/>
      </w:r>
      <w:r w:rsidRPr="000E4E7F">
        <w:tab/>
      </w:r>
      <w:r w:rsidRPr="000E4E7F">
        <w:tab/>
      </w:r>
      <w:r w:rsidRPr="000E4E7F">
        <w:tab/>
      </w:r>
      <w:r w:rsidRPr="000E4E7F">
        <w:tab/>
      </w:r>
      <w:r w:rsidRPr="000E4E7F">
        <w:tab/>
        <w:t>INTEGER (0..2047)</w:t>
      </w:r>
      <w:r w:rsidRPr="000E4E7F">
        <w:tab/>
      </w:r>
      <w:r w:rsidRPr="000E4E7F">
        <w:tab/>
      </w:r>
      <w:r w:rsidRPr="000E4E7F">
        <w:tab/>
        <w:t>OPTIONAL,</w:t>
      </w:r>
      <w:r w:rsidRPr="000E4E7F">
        <w:tab/>
        <w:t>-- Need ON</w:t>
      </w:r>
    </w:p>
    <w:p w14:paraId="3D66592D" w14:textId="77777777" w:rsidR="00ED4294" w:rsidRPr="000E4E7F" w:rsidRDefault="00ED4294" w:rsidP="00ED4294">
      <w:pPr>
        <w:pStyle w:val="PL"/>
        <w:shd w:val="pct10" w:color="auto" w:fill="auto"/>
      </w:pPr>
      <w:r w:rsidRPr="000E4E7F">
        <w:tab/>
        <w:t>pucch-NumRepetitionCE-Format1-r16</w:t>
      </w:r>
      <w:r w:rsidRPr="000E4E7F">
        <w:tab/>
        <w:t>ENUMERATED {n1, n2, n4, n8}</w:t>
      </w:r>
      <w:r w:rsidRPr="000E4E7F">
        <w:tab/>
        <w:t>OPTIONAL</w:t>
      </w:r>
      <w:r w:rsidRPr="000E4E7F">
        <w:tab/>
        <w:t>-- Need ON</w:t>
      </w:r>
    </w:p>
    <w:p w14:paraId="1A77DE47" w14:textId="77777777" w:rsidR="00ED4294" w:rsidRPr="000E4E7F" w:rsidRDefault="00ED4294" w:rsidP="00ED4294">
      <w:pPr>
        <w:pStyle w:val="PL"/>
        <w:shd w:val="clear" w:color="auto" w:fill="E6E6E6"/>
      </w:pPr>
      <w:r w:rsidRPr="000E4E7F">
        <w:t>}</w:t>
      </w:r>
    </w:p>
    <w:p w14:paraId="039715D9" w14:textId="77777777" w:rsidR="00ED4294" w:rsidRPr="000E4E7F" w:rsidRDefault="00ED4294" w:rsidP="00ED4294">
      <w:pPr>
        <w:pStyle w:val="PL"/>
        <w:shd w:val="clear" w:color="auto" w:fill="E6E6E6"/>
      </w:pPr>
    </w:p>
    <w:p w14:paraId="562DE751" w14:textId="77777777" w:rsidR="00ED4294" w:rsidRPr="000E4E7F" w:rsidRDefault="00ED4294" w:rsidP="00ED4294">
      <w:pPr>
        <w:pStyle w:val="PL"/>
        <w:shd w:val="clear" w:color="auto" w:fill="E6E6E6"/>
      </w:pPr>
      <w:r w:rsidRPr="000E4E7F">
        <w:t>PUR-PUSCH-Config-r16 ::=</w:t>
      </w:r>
      <w:r w:rsidRPr="000E4E7F">
        <w:tab/>
      </w:r>
      <w:r w:rsidRPr="000E4E7F">
        <w:tab/>
        <w:t>SEQUENCE {</w:t>
      </w:r>
    </w:p>
    <w:p w14:paraId="3A100530" w14:textId="77777777" w:rsidR="00ED4294" w:rsidRPr="000E4E7F" w:rsidRDefault="00ED4294" w:rsidP="00ED4294">
      <w:pPr>
        <w:pStyle w:val="PL"/>
        <w:shd w:val="clear" w:color="auto" w:fill="E6E6E6"/>
      </w:pPr>
      <w:r w:rsidRPr="000E4E7F">
        <w:tab/>
        <w:t>pur-GrantInfo-r16</w:t>
      </w:r>
      <w:r w:rsidRPr="000E4E7F">
        <w:tab/>
      </w:r>
      <w:r w:rsidRPr="000E4E7F">
        <w:tab/>
      </w:r>
      <w:r w:rsidRPr="000E4E7F">
        <w:tab/>
      </w:r>
      <w:r w:rsidRPr="000E4E7F">
        <w:tab/>
        <w:t>CHOICE {</w:t>
      </w:r>
    </w:p>
    <w:p w14:paraId="13A3D875" w14:textId="77777777" w:rsidR="00ED4294" w:rsidRPr="000E4E7F" w:rsidRDefault="00ED4294" w:rsidP="00ED4294">
      <w:pPr>
        <w:pStyle w:val="PL"/>
        <w:shd w:val="clear" w:color="auto" w:fill="E6E6E6"/>
      </w:pPr>
      <w:r w:rsidRPr="000E4E7F">
        <w:tab/>
      </w:r>
      <w:r w:rsidRPr="000E4E7F">
        <w:tab/>
        <w:t>ce-ModeA</w:t>
      </w:r>
      <w:r w:rsidRPr="000E4E7F">
        <w:tab/>
      </w:r>
      <w:r w:rsidRPr="000E4E7F">
        <w:tab/>
      </w:r>
      <w:r w:rsidRPr="000E4E7F">
        <w:tab/>
      </w:r>
      <w:r w:rsidRPr="000E4E7F">
        <w:tab/>
      </w:r>
      <w:r w:rsidRPr="000E4E7F">
        <w:tab/>
      </w:r>
      <w:r w:rsidRPr="000E4E7F">
        <w:tab/>
        <w:t>SEQUENCE {</w:t>
      </w:r>
    </w:p>
    <w:p w14:paraId="0FB3C810" w14:textId="77777777" w:rsidR="00ED4294" w:rsidRPr="000E4E7F" w:rsidRDefault="00ED4294" w:rsidP="00ED4294">
      <w:pPr>
        <w:pStyle w:val="PL"/>
        <w:shd w:val="clear" w:color="auto" w:fill="E6E6E6"/>
      </w:pPr>
      <w:r w:rsidRPr="000E4E7F">
        <w:tab/>
      </w:r>
      <w:r w:rsidRPr="000E4E7F">
        <w:tab/>
      </w:r>
      <w:r w:rsidRPr="000E4E7F">
        <w:tab/>
        <w:t>numRUs-r16</w:t>
      </w:r>
      <w:r w:rsidRPr="000E4E7F">
        <w:tab/>
      </w:r>
      <w:r w:rsidRPr="000E4E7F">
        <w:tab/>
      </w:r>
      <w:r w:rsidRPr="000E4E7F">
        <w:tab/>
      </w:r>
      <w:r w:rsidRPr="000E4E7F">
        <w:tab/>
      </w:r>
      <w:r w:rsidRPr="000E4E7F">
        <w:tab/>
      </w:r>
      <w:r w:rsidRPr="000E4E7F">
        <w:tab/>
        <w:t>BIT STRING (SIZE(2)),</w:t>
      </w:r>
    </w:p>
    <w:p w14:paraId="7F0ED331" w14:textId="77777777" w:rsidR="00ED4294" w:rsidRPr="000E4E7F" w:rsidRDefault="00ED4294" w:rsidP="00ED4294">
      <w:pPr>
        <w:pStyle w:val="PL"/>
        <w:shd w:val="clear" w:color="auto" w:fill="E6E6E6"/>
      </w:pPr>
      <w:r w:rsidRPr="000E4E7F">
        <w:tab/>
      </w:r>
      <w:r w:rsidRPr="000E4E7F">
        <w:tab/>
      </w:r>
      <w:r w:rsidRPr="000E4E7F">
        <w:tab/>
        <w:t>prb-AllocationInfo-r16</w:t>
      </w:r>
      <w:r w:rsidRPr="000E4E7F">
        <w:tab/>
      </w:r>
      <w:r w:rsidRPr="000E4E7F">
        <w:tab/>
      </w:r>
      <w:r w:rsidRPr="000E4E7F">
        <w:tab/>
        <w:t>BIT STRING (SIZE(10)),</w:t>
      </w:r>
    </w:p>
    <w:p w14:paraId="76C906A5" w14:textId="77777777" w:rsidR="00ED4294" w:rsidRPr="000E4E7F" w:rsidRDefault="00ED4294" w:rsidP="00ED4294">
      <w:pPr>
        <w:pStyle w:val="PL"/>
        <w:shd w:val="clear" w:color="auto" w:fill="E6E6E6"/>
      </w:pPr>
      <w:r w:rsidRPr="000E4E7F">
        <w:tab/>
      </w:r>
      <w:r w:rsidRPr="000E4E7F">
        <w:tab/>
      </w:r>
      <w:r w:rsidRPr="000E4E7F">
        <w:tab/>
        <w:t>mcs-r16</w:t>
      </w:r>
      <w:r w:rsidRPr="000E4E7F">
        <w:tab/>
      </w:r>
      <w:r w:rsidRPr="000E4E7F">
        <w:tab/>
      </w:r>
      <w:r w:rsidRPr="000E4E7F">
        <w:tab/>
      </w:r>
      <w:r w:rsidRPr="000E4E7F">
        <w:tab/>
      </w:r>
      <w:r w:rsidRPr="000E4E7F">
        <w:tab/>
      </w:r>
      <w:r w:rsidRPr="000E4E7F">
        <w:tab/>
      </w:r>
      <w:r w:rsidRPr="000E4E7F">
        <w:tab/>
        <w:t>BIT STRING (SIZE(4)),</w:t>
      </w:r>
    </w:p>
    <w:p w14:paraId="1910CDEC" w14:textId="77777777" w:rsidR="00ED4294" w:rsidRPr="000E4E7F" w:rsidRDefault="00ED4294" w:rsidP="00ED4294">
      <w:pPr>
        <w:pStyle w:val="PL"/>
        <w:shd w:val="clear" w:color="auto" w:fill="E6E6E6"/>
      </w:pPr>
      <w:r w:rsidRPr="000E4E7F">
        <w:tab/>
      </w:r>
      <w:r w:rsidRPr="000E4E7F">
        <w:tab/>
      </w:r>
      <w:r w:rsidRPr="000E4E7F">
        <w:tab/>
        <w:t>numRepetitions-r16</w:t>
      </w:r>
      <w:r w:rsidRPr="000E4E7F">
        <w:tab/>
      </w:r>
      <w:r w:rsidRPr="000E4E7F">
        <w:tab/>
      </w:r>
      <w:r w:rsidRPr="000E4E7F">
        <w:tab/>
      </w:r>
      <w:r w:rsidRPr="000E4E7F">
        <w:tab/>
        <w:t>BIT STRING (SIZE(3))</w:t>
      </w:r>
    </w:p>
    <w:p w14:paraId="34B89274" w14:textId="77777777" w:rsidR="00ED4294" w:rsidRPr="000E4E7F" w:rsidRDefault="00ED4294" w:rsidP="00ED4294">
      <w:pPr>
        <w:pStyle w:val="PL"/>
        <w:shd w:val="clear" w:color="auto" w:fill="E6E6E6"/>
      </w:pPr>
      <w:r w:rsidRPr="000E4E7F">
        <w:tab/>
      </w:r>
      <w:r w:rsidRPr="000E4E7F">
        <w:tab/>
        <w:t>},</w:t>
      </w:r>
    </w:p>
    <w:p w14:paraId="27D73D11" w14:textId="77777777" w:rsidR="00ED4294" w:rsidRPr="000E4E7F" w:rsidRDefault="00ED4294" w:rsidP="00ED4294">
      <w:pPr>
        <w:pStyle w:val="PL"/>
        <w:shd w:val="clear" w:color="auto" w:fill="E6E6E6"/>
      </w:pPr>
      <w:r w:rsidRPr="000E4E7F">
        <w:tab/>
      </w:r>
      <w:r w:rsidRPr="000E4E7F">
        <w:tab/>
        <w:t>ce-ModeB</w:t>
      </w:r>
      <w:r w:rsidRPr="000E4E7F">
        <w:tab/>
      </w:r>
      <w:r w:rsidRPr="000E4E7F">
        <w:tab/>
      </w:r>
      <w:r w:rsidRPr="000E4E7F">
        <w:tab/>
      </w:r>
      <w:r w:rsidRPr="000E4E7F">
        <w:tab/>
      </w:r>
      <w:r w:rsidRPr="000E4E7F">
        <w:tab/>
      </w:r>
      <w:r w:rsidRPr="000E4E7F">
        <w:tab/>
        <w:t>SEQUENCE {</w:t>
      </w:r>
    </w:p>
    <w:p w14:paraId="074E6F40" w14:textId="77777777" w:rsidR="00ED4294" w:rsidRPr="000E4E7F" w:rsidRDefault="00ED4294" w:rsidP="00ED4294">
      <w:pPr>
        <w:pStyle w:val="PL"/>
        <w:shd w:val="clear" w:color="auto" w:fill="E6E6E6"/>
      </w:pPr>
      <w:r w:rsidRPr="000E4E7F">
        <w:tab/>
      </w:r>
      <w:r w:rsidRPr="000E4E7F">
        <w:tab/>
      </w:r>
      <w:r w:rsidRPr="000E4E7F">
        <w:tab/>
        <w:t>subPRB-Allocation-r16</w:t>
      </w:r>
      <w:r w:rsidRPr="000E4E7F">
        <w:tab/>
      </w:r>
      <w:r w:rsidRPr="000E4E7F">
        <w:tab/>
      </w:r>
      <w:r w:rsidRPr="000E4E7F">
        <w:tab/>
        <w:t>BOOLEAN,</w:t>
      </w:r>
    </w:p>
    <w:p w14:paraId="670E94F5" w14:textId="77777777" w:rsidR="00ED4294" w:rsidRPr="000E4E7F" w:rsidRDefault="00ED4294" w:rsidP="00ED4294">
      <w:pPr>
        <w:pStyle w:val="PL"/>
        <w:shd w:val="clear" w:color="auto" w:fill="E6E6E6"/>
      </w:pPr>
      <w:r w:rsidRPr="000E4E7F">
        <w:tab/>
      </w:r>
      <w:r w:rsidRPr="000E4E7F">
        <w:tab/>
      </w:r>
      <w:r w:rsidRPr="000E4E7F">
        <w:tab/>
        <w:t>numRUs-r16</w:t>
      </w:r>
      <w:r w:rsidRPr="000E4E7F">
        <w:tab/>
      </w:r>
      <w:r w:rsidRPr="000E4E7F">
        <w:tab/>
      </w:r>
      <w:r w:rsidRPr="000E4E7F">
        <w:tab/>
      </w:r>
      <w:r w:rsidRPr="000E4E7F">
        <w:tab/>
      </w:r>
      <w:r w:rsidRPr="000E4E7F">
        <w:tab/>
      </w:r>
      <w:r w:rsidRPr="000E4E7F">
        <w:tab/>
        <w:t>BOOLEAN,</w:t>
      </w:r>
    </w:p>
    <w:p w14:paraId="35756960" w14:textId="77777777" w:rsidR="00ED4294" w:rsidRPr="000E4E7F" w:rsidRDefault="00ED4294" w:rsidP="00ED4294">
      <w:pPr>
        <w:pStyle w:val="PL"/>
        <w:shd w:val="clear" w:color="auto" w:fill="E6E6E6"/>
      </w:pPr>
      <w:r w:rsidRPr="000E4E7F">
        <w:tab/>
      </w:r>
      <w:r w:rsidRPr="000E4E7F">
        <w:tab/>
      </w:r>
      <w:r w:rsidRPr="000E4E7F">
        <w:tab/>
        <w:t>prb-AllocationInfo-r16</w:t>
      </w:r>
      <w:r w:rsidRPr="000E4E7F">
        <w:tab/>
      </w:r>
      <w:r w:rsidRPr="000E4E7F">
        <w:tab/>
      </w:r>
      <w:r w:rsidRPr="000E4E7F">
        <w:tab/>
        <w:t>BIT STRING (SIZE(8)),</w:t>
      </w:r>
    </w:p>
    <w:p w14:paraId="745850B4" w14:textId="77777777" w:rsidR="00ED4294" w:rsidRPr="000E4E7F" w:rsidRDefault="00ED4294" w:rsidP="00ED4294">
      <w:pPr>
        <w:pStyle w:val="PL"/>
        <w:shd w:val="clear" w:color="auto" w:fill="E6E6E6"/>
      </w:pPr>
      <w:r w:rsidRPr="000E4E7F">
        <w:tab/>
      </w:r>
      <w:r w:rsidRPr="000E4E7F">
        <w:tab/>
      </w:r>
      <w:r w:rsidRPr="000E4E7F">
        <w:tab/>
        <w:t>mcs-r16</w:t>
      </w:r>
      <w:r w:rsidRPr="000E4E7F">
        <w:tab/>
      </w:r>
      <w:r w:rsidRPr="000E4E7F">
        <w:tab/>
      </w:r>
      <w:r w:rsidRPr="000E4E7F">
        <w:tab/>
      </w:r>
      <w:r w:rsidRPr="000E4E7F">
        <w:tab/>
      </w:r>
      <w:r w:rsidRPr="000E4E7F">
        <w:tab/>
      </w:r>
      <w:r w:rsidRPr="000E4E7F">
        <w:tab/>
      </w:r>
      <w:r w:rsidRPr="000E4E7F">
        <w:tab/>
        <w:t>BIT STRING (SIZE(4)),</w:t>
      </w:r>
    </w:p>
    <w:p w14:paraId="7B1CF882" w14:textId="77777777" w:rsidR="00ED4294" w:rsidRPr="000E4E7F" w:rsidRDefault="00ED4294" w:rsidP="00ED4294">
      <w:pPr>
        <w:pStyle w:val="PL"/>
        <w:shd w:val="clear" w:color="auto" w:fill="E6E6E6"/>
      </w:pPr>
      <w:r w:rsidRPr="000E4E7F">
        <w:tab/>
      </w:r>
      <w:r w:rsidRPr="000E4E7F">
        <w:tab/>
      </w:r>
      <w:r w:rsidRPr="000E4E7F">
        <w:tab/>
        <w:t>numRepetitions-r16</w:t>
      </w:r>
      <w:r w:rsidRPr="000E4E7F">
        <w:tab/>
      </w:r>
      <w:r w:rsidRPr="000E4E7F">
        <w:tab/>
      </w:r>
      <w:r w:rsidRPr="000E4E7F">
        <w:tab/>
      </w:r>
      <w:r w:rsidRPr="000E4E7F">
        <w:tab/>
        <w:t>BIT STRING (SIZE(3))</w:t>
      </w:r>
    </w:p>
    <w:p w14:paraId="21767B74" w14:textId="77777777" w:rsidR="00ED4294" w:rsidRPr="000E4E7F" w:rsidRDefault="00ED4294" w:rsidP="00ED4294">
      <w:pPr>
        <w:pStyle w:val="PL"/>
        <w:shd w:val="clear" w:color="auto" w:fill="E6E6E6"/>
      </w:pPr>
      <w:r w:rsidRPr="000E4E7F">
        <w:tab/>
      </w:r>
      <w:r w:rsidRPr="000E4E7F">
        <w:tab/>
        <w:t>}</w:t>
      </w:r>
    </w:p>
    <w:p w14:paraId="596ADE17" w14:textId="77777777" w:rsidR="00ED4294" w:rsidRPr="000E4E7F" w:rsidRDefault="00ED4294" w:rsidP="00ED4294">
      <w:pPr>
        <w:pStyle w:val="PL"/>
        <w:shd w:val="clear" w:color="auto" w:fill="E6E6E6"/>
      </w:pPr>
      <w:r w:rsidRPr="000E4E7F">
        <w:tab/>
        <w:t>}</w:t>
      </w:r>
      <w:r w:rsidRPr="000E4E7F">
        <w:tab/>
        <w:t>OPTIONAL,</w:t>
      </w:r>
      <w:r w:rsidRPr="000E4E7F">
        <w:tab/>
        <w:t>-- Need ON</w:t>
      </w:r>
    </w:p>
    <w:p w14:paraId="73D70719" w14:textId="77777777" w:rsidR="00ED4294" w:rsidRPr="000E4E7F" w:rsidRDefault="00ED4294" w:rsidP="00ED4294">
      <w:pPr>
        <w:pStyle w:val="PL"/>
        <w:shd w:val="clear" w:color="auto" w:fill="E6E6E6"/>
      </w:pPr>
      <w:r w:rsidRPr="000E4E7F">
        <w:tab/>
        <w:t>pur-PUSCH-FreqHopping-r16</w:t>
      </w:r>
      <w:r w:rsidRPr="000E4E7F">
        <w:tab/>
      </w:r>
      <w:r w:rsidRPr="000E4E7F">
        <w:tab/>
        <w:t>BOOLEAN,</w:t>
      </w:r>
    </w:p>
    <w:p w14:paraId="1B3835C2" w14:textId="77777777" w:rsidR="00ED4294" w:rsidRPr="000E4E7F" w:rsidRDefault="00ED4294" w:rsidP="00ED4294">
      <w:pPr>
        <w:pStyle w:val="PL"/>
        <w:shd w:val="clear" w:color="auto" w:fill="E6E6E6"/>
      </w:pPr>
      <w:r w:rsidRPr="000E4E7F">
        <w:tab/>
        <w:t>p0-UE-PUSCH-r16</w:t>
      </w:r>
      <w:r w:rsidRPr="000E4E7F">
        <w:tab/>
      </w:r>
      <w:r w:rsidRPr="000E4E7F">
        <w:tab/>
      </w:r>
      <w:r w:rsidRPr="000E4E7F">
        <w:tab/>
      </w:r>
      <w:r w:rsidRPr="000E4E7F">
        <w:tab/>
      </w:r>
      <w:r w:rsidRPr="000E4E7F">
        <w:tab/>
        <w:t>INTEGER (-8..7),</w:t>
      </w:r>
    </w:p>
    <w:p w14:paraId="567307B3" w14:textId="77777777" w:rsidR="00ED4294" w:rsidRPr="000E4E7F" w:rsidRDefault="00ED4294" w:rsidP="00ED4294">
      <w:pPr>
        <w:pStyle w:val="PL"/>
        <w:shd w:val="clear" w:color="auto" w:fill="E6E6E6"/>
      </w:pPr>
      <w:r w:rsidRPr="000E4E7F">
        <w:tab/>
        <w:t>alpha-r16</w:t>
      </w:r>
      <w:r w:rsidRPr="000E4E7F">
        <w:tab/>
      </w:r>
      <w:r w:rsidRPr="000E4E7F">
        <w:tab/>
      </w:r>
      <w:r w:rsidRPr="000E4E7F">
        <w:tab/>
      </w:r>
      <w:r w:rsidRPr="000E4E7F">
        <w:tab/>
      </w:r>
      <w:r w:rsidRPr="000E4E7F">
        <w:tab/>
      </w:r>
      <w:r w:rsidRPr="000E4E7F">
        <w:tab/>
        <w:t>Alpha-r12,</w:t>
      </w:r>
    </w:p>
    <w:p w14:paraId="15FB4F06" w14:textId="77777777" w:rsidR="00ED4294" w:rsidRPr="000E4E7F" w:rsidRDefault="00ED4294" w:rsidP="00ED4294">
      <w:pPr>
        <w:pStyle w:val="PL"/>
        <w:shd w:val="clear" w:color="auto" w:fill="E6E6E6"/>
      </w:pPr>
      <w:r w:rsidRPr="000E4E7F">
        <w:tab/>
        <w:t>pusch-CyclicShift-r16</w:t>
      </w:r>
      <w:r w:rsidRPr="000E4E7F">
        <w:tab/>
      </w:r>
      <w:r w:rsidRPr="000E4E7F">
        <w:tab/>
      </w:r>
      <w:r w:rsidRPr="000E4E7F">
        <w:tab/>
        <w:t>INTEGER (0..6)</w:t>
      </w:r>
    </w:p>
    <w:p w14:paraId="6513495B" w14:textId="77777777" w:rsidR="00ED4294" w:rsidRPr="000E4E7F" w:rsidRDefault="00ED4294" w:rsidP="00ED4294">
      <w:pPr>
        <w:pStyle w:val="PL"/>
        <w:shd w:val="clear" w:color="auto" w:fill="E6E6E6"/>
      </w:pPr>
      <w:r w:rsidRPr="000E4E7F">
        <w:t>}</w:t>
      </w:r>
    </w:p>
    <w:p w14:paraId="2FF22065" w14:textId="77777777" w:rsidR="00ED4294" w:rsidRPr="000E4E7F" w:rsidRDefault="00ED4294" w:rsidP="00ED4294">
      <w:pPr>
        <w:pStyle w:val="PL"/>
        <w:shd w:val="clear" w:color="auto" w:fill="E6E6E6"/>
      </w:pPr>
    </w:p>
    <w:p w14:paraId="76D19196" w14:textId="77777777" w:rsidR="00ED4294" w:rsidRPr="000E4E7F" w:rsidRDefault="00ED4294" w:rsidP="00ED4294">
      <w:pPr>
        <w:pStyle w:val="PL"/>
        <w:shd w:val="clear" w:color="auto" w:fill="E6E6E6"/>
      </w:pPr>
      <w:r w:rsidRPr="000E4E7F">
        <w:t>TA-ValidationConfig-r16 ::=</w:t>
      </w:r>
      <w:r w:rsidRPr="000E4E7F">
        <w:tab/>
      </w:r>
      <w:r w:rsidRPr="000E4E7F">
        <w:tab/>
        <w:t>SEQUENCE {</w:t>
      </w:r>
    </w:p>
    <w:p w14:paraId="60CB31F5" w14:textId="77777777" w:rsidR="00ED4294" w:rsidRPr="000E4E7F" w:rsidRDefault="00ED4294" w:rsidP="00ED4294">
      <w:pPr>
        <w:pStyle w:val="PL"/>
        <w:shd w:val="clear" w:color="auto" w:fill="E6E6E6"/>
      </w:pPr>
      <w:r w:rsidRPr="000E4E7F">
        <w:tab/>
        <w:t>pur-TimeAlignmentTimer-r16</w:t>
      </w:r>
      <w:r w:rsidRPr="000E4E7F">
        <w:tab/>
      </w:r>
      <w:r w:rsidRPr="000E4E7F">
        <w:tab/>
        <w:t>CHOICE {</w:t>
      </w:r>
    </w:p>
    <w:p w14:paraId="6E48779E" w14:textId="77777777" w:rsidR="00ED4294" w:rsidRPr="000E4E7F" w:rsidRDefault="00ED4294" w:rsidP="00ED4294">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6D21CCA6" w14:textId="77777777" w:rsidR="00ED4294" w:rsidRPr="000E4E7F" w:rsidRDefault="00ED4294" w:rsidP="00ED4294">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ENUMERATED {sXX, sYY, ffs}</w:t>
      </w:r>
    </w:p>
    <w:p w14:paraId="44B4FE01" w14:textId="77777777" w:rsidR="00ED4294" w:rsidRPr="000E4E7F" w:rsidRDefault="00ED4294" w:rsidP="00ED4294">
      <w:pPr>
        <w:pStyle w:val="PL"/>
        <w:shd w:val="clear" w:color="auto" w:fill="E6E6E6"/>
      </w:pPr>
      <w:r w:rsidRPr="000E4E7F">
        <w:tab/>
        <w:t>}</w:t>
      </w:r>
      <w:r w:rsidRPr="000E4E7F">
        <w:tab/>
      </w:r>
      <w:r w:rsidRPr="000E4E7F">
        <w:tab/>
        <w:t>OPTIONAL,</w:t>
      </w:r>
      <w:r w:rsidRPr="000E4E7F">
        <w:tab/>
        <w:t>--Need ON</w:t>
      </w:r>
    </w:p>
    <w:p w14:paraId="6E815662" w14:textId="77777777" w:rsidR="00ED4294" w:rsidRPr="000E4E7F" w:rsidRDefault="00ED4294" w:rsidP="00ED4294">
      <w:pPr>
        <w:pStyle w:val="PL"/>
        <w:shd w:val="clear" w:color="auto" w:fill="E6E6E6"/>
      </w:pPr>
      <w:r w:rsidRPr="000E4E7F">
        <w:tab/>
        <w:t>pur-RSRP-ChangeThreshold-r16</w:t>
      </w:r>
      <w:r w:rsidRPr="000E4E7F">
        <w:tab/>
        <w:t>CHOICE {</w:t>
      </w:r>
    </w:p>
    <w:p w14:paraId="72DBEEA0" w14:textId="77777777" w:rsidR="00ED4294" w:rsidRPr="000E4E7F" w:rsidRDefault="00ED4294" w:rsidP="00ED4294">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 ,</w:t>
      </w:r>
    </w:p>
    <w:p w14:paraId="7A5E683B" w14:textId="77777777" w:rsidR="00ED4294" w:rsidRPr="000E4E7F" w:rsidRDefault="00ED4294" w:rsidP="00ED4294">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12D1A63C" w14:textId="77777777" w:rsidR="00ED4294" w:rsidRPr="000E4E7F" w:rsidRDefault="00ED4294" w:rsidP="00ED4294">
      <w:pPr>
        <w:pStyle w:val="PL"/>
        <w:shd w:val="clear" w:color="auto" w:fill="E6E6E6"/>
      </w:pPr>
      <w:r w:rsidRPr="000E4E7F">
        <w:tab/>
      </w:r>
      <w:r w:rsidRPr="000E4E7F">
        <w:tab/>
      </w:r>
      <w:r w:rsidRPr="000E4E7F">
        <w:tab/>
        <w:t>rsrp-IncreaseThresh-r16</w:t>
      </w:r>
      <w:r w:rsidRPr="000E4E7F">
        <w:tab/>
      </w:r>
      <w:r w:rsidRPr="000E4E7F">
        <w:tab/>
      </w:r>
      <w:r w:rsidRPr="000E4E7F">
        <w:tab/>
        <w:t>RSRP-ChangeThresh-r16,</w:t>
      </w:r>
    </w:p>
    <w:p w14:paraId="0FE2F696" w14:textId="77777777" w:rsidR="00ED4294" w:rsidRPr="000E4E7F" w:rsidRDefault="00ED4294" w:rsidP="00ED4294">
      <w:pPr>
        <w:pStyle w:val="PL"/>
        <w:shd w:val="clear" w:color="auto" w:fill="E6E6E6"/>
      </w:pPr>
      <w:r w:rsidRPr="000E4E7F">
        <w:tab/>
      </w:r>
      <w:r w:rsidRPr="000E4E7F">
        <w:tab/>
      </w:r>
      <w:r w:rsidRPr="000E4E7F">
        <w:tab/>
        <w:t>rsrp-DecreaseThresh-r16</w:t>
      </w:r>
      <w:r w:rsidRPr="000E4E7F">
        <w:tab/>
      </w:r>
      <w:r w:rsidRPr="000E4E7F">
        <w:tab/>
      </w:r>
      <w:r w:rsidRPr="000E4E7F">
        <w:tab/>
        <w:t>RSRP-ChangeThresh-r16</w:t>
      </w:r>
      <w:r w:rsidRPr="000E4E7F">
        <w:tab/>
        <w:t>OPTIONAL</w:t>
      </w:r>
      <w:r w:rsidRPr="000E4E7F">
        <w:tab/>
      </w:r>
      <w:r w:rsidRPr="000E4E7F">
        <w:tab/>
        <w:t>--Need OP</w:t>
      </w:r>
    </w:p>
    <w:p w14:paraId="111A811B" w14:textId="77777777" w:rsidR="00ED4294" w:rsidRPr="000E4E7F" w:rsidRDefault="00ED4294" w:rsidP="00ED4294">
      <w:pPr>
        <w:pStyle w:val="PL"/>
        <w:shd w:val="clear" w:color="auto" w:fill="E6E6E6"/>
      </w:pPr>
      <w:r w:rsidRPr="000E4E7F">
        <w:tab/>
      </w:r>
      <w:r w:rsidRPr="000E4E7F">
        <w:tab/>
        <w:t>}</w:t>
      </w:r>
    </w:p>
    <w:p w14:paraId="40D7AD85" w14:textId="77777777" w:rsidR="00ED4294" w:rsidRPr="000E4E7F" w:rsidRDefault="00ED4294" w:rsidP="00ED4294">
      <w:pPr>
        <w:pStyle w:val="PL"/>
        <w:shd w:val="clear" w:color="auto" w:fill="E6E6E6"/>
      </w:pPr>
      <w:r w:rsidRPr="000E4E7F">
        <w:tab/>
        <w:t>}</w:t>
      </w:r>
      <w:r w:rsidRPr="000E4E7F">
        <w:tab/>
      </w:r>
      <w:r w:rsidRPr="000E4E7F">
        <w:tab/>
        <w:t>OPTIONAL</w:t>
      </w:r>
      <w:r w:rsidRPr="000E4E7F">
        <w:tab/>
      </w:r>
      <w:r w:rsidRPr="000E4E7F">
        <w:tab/>
        <w:t>--Need ON</w:t>
      </w:r>
    </w:p>
    <w:p w14:paraId="2D289073" w14:textId="77777777" w:rsidR="00ED4294" w:rsidRPr="000E4E7F" w:rsidRDefault="00ED4294" w:rsidP="00ED4294">
      <w:pPr>
        <w:pStyle w:val="PL"/>
        <w:shd w:val="clear" w:color="auto" w:fill="E6E6E6"/>
      </w:pPr>
      <w:r w:rsidRPr="000E4E7F">
        <w:lastRenderedPageBreak/>
        <w:t>}</w:t>
      </w:r>
    </w:p>
    <w:p w14:paraId="083A4A0C" w14:textId="77777777" w:rsidR="00ED4294" w:rsidRPr="000E4E7F" w:rsidRDefault="00ED4294" w:rsidP="00ED4294">
      <w:pPr>
        <w:pStyle w:val="PL"/>
        <w:shd w:val="clear" w:color="auto" w:fill="E6E6E6"/>
      </w:pPr>
    </w:p>
    <w:p w14:paraId="3F375FAA" w14:textId="77777777" w:rsidR="00ED4294" w:rsidRPr="000E4E7F" w:rsidRDefault="00ED4294" w:rsidP="00ED4294">
      <w:pPr>
        <w:pStyle w:val="PL"/>
        <w:shd w:val="clear" w:color="auto" w:fill="E6E6E6"/>
      </w:pPr>
      <w:r w:rsidRPr="000E4E7F">
        <w:t>RSRP-ChangeThresh-r16 ::= ENUMERATED {dB4, dB6, dB8, dB10, dB14, dB18, dB22, dB26, dB30, dB34, spare6, spare5, spare4, spare3, spare2, spare1}</w:t>
      </w:r>
    </w:p>
    <w:p w14:paraId="4A5DC42A" w14:textId="77777777" w:rsidR="00ED4294" w:rsidRPr="000E4E7F" w:rsidRDefault="00ED4294" w:rsidP="00ED4294">
      <w:pPr>
        <w:pStyle w:val="PL"/>
        <w:shd w:val="clear" w:color="auto" w:fill="E6E6E6"/>
      </w:pPr>
    </w:p>
    <w:p w14:paraId="0A3B5D12" w14:textId="77777777" w:rsidR="00ED4294" w:rsidRPr="000E4E7F" w:rsidRDefault="00ED4294" w:rsidP="00ED4294">
      <w:pPr>
        <w:pStyle w:val="PL"/>
        <w:shd w:val="clear" w:color="auto" w:fill="E6E6E6"/>
      </w:pPr>
      <w:r w:rsidRPr="000E4E7F">
        <w:t>-- ASN1STOP</w:t>
      </w:r>
    </w:p>
    <w:p w14:paraId="226E3EE7" w14:textId="77777777" w:rsidR="00ED4294" w:rsidRPr="000E4E7F" w:rsidRDefault="00ED4294" w:rsidP="00ED4294"/>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ED4294" w:rsidRPr="000E4E7F" w14:paraId="31591BD6" w14:textId="77777777" w:rsidTr="00261ED5">
        <w:trPr>
          <w:cantSplit/>
          <w:tblHeader/>
        </w:trPr>
        <w:tc>
          <w:tcPr>
            <w:tcW w:w="9697" w:type="dxa"/>
            <w:tcBorders>
              <w:top w:val="single" w:sz="4" w:space="0" w:color="808080"/>
              <w:left w:val="single" w:sz="4" w:space="0" w:color="808080"/>
              <w:bottom w:val="single" w:sz="4" w:space="0" w:color="808080"/>
              <w:right w:val="single" w:sz="4" w:space="0" w:color="808080"/>
            </w:tcBorders>
            <w:hideMark/>
          </w:tcPr>
          <w:p w14:paraId="7A6FE2B4" w14:textId="77777777" w:rsidR="00ED4294" w:rsidRPr="000E4E7F" w:rsidRDefault="00ED4294" w:rsidP="007A39AC">
            <w:pPr>
              <w:pStyle w:val="TAH"/>
            </w:pPr>
            <w:r w:rsidRPr="000E4E7F">
              <w:rPr>
                <w:i/>
                <w:noProof/>
              </w:rPr>
              <w:t>PUR-Config</w:t>
            </w:r>
            <w:r w:rsidRPr="000E4E7F">
              <w:rPr>
                <w:noProof/>
              </w:rPr>
              <w:t xml:space="preserve"> field descriptions</w:t>
            </w:r>
          </w:p>
        </w:tc>
      </w:tr>
      <w:tr w:rsidR="00ED4294" w:rsidRPr="000E4E7F" w14:paraId="03184FCE" w14:textId="77777777" w:rsidTr="00261ED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28DB1BD" w14:textId="77777777" w:rsidR="00ED4294" w:rsidRPr="000E4E7F" w:rsidRDefault="00ED4294" w:rsidP="007A39AC">
            <w:pPr>
              <w:pStyle w:val="TAL"/>
              <w:rPr>
                <w:b/>
                <w:bCs/>
                <w:i/>
                <w:noProof/>
                <w:lang w:eastAsia="en-GB"/>
              </w:rPr>
            </w:pPr>
            <w:r w:rsidRPr="000E4E7F">
              <w:rPr>
                <w:b/>
                <w:bCs/>
                <w:i/>
                <w:noProof/>
                <w:lang w:eastAsia="en-GB"/>
              </w:rPr>
              <w:t>implicitReleaseAfter</w:t>
            </w:r>
          </w:p>
          <w:p w14:paraId="50E8870F" w14:textId="77777777" w:rsidR="00ED4294" w:rsidRPr="000E4E7F" w:rsidRDefault="00ED4294" w:rsidP="007A39AC">
            <w:pPr>
              <w:pStyle w:val="TAL"/>
              <w:rPr>
                <w:bCs/>
                <w:noProof/>
                <w:lang w:eastAsia="en-GB"/>
              </w:rPr>
            </w:pPr>
            <w:r w:rsidRPr="000E4E7F">
              <w:rPr>
                <w:bCs/>
                <w:noProof/>
                <w:lang w:eastAsia="en-GB"/>
              </w:rPr>
              <w:t>Number of consecutive empty PUR occasions before implicit release, as specified in TS 36.321 [6]. Value e2 corresponds to 2 PUR occasions, value e4 corresponds to 4 PUR occasions and so on.</w:t>
            </w:r>
          </w:p>
          <w:p w14:paraId="03923DC5" w14:textId="77777777" w:rsidR="00ED4294" w:rsidRPr="000E4E7F" w:rsidRDefault="00ED4294" w:rsidP="007A39AC">
            <w:pPr>
              <w:pStyle w:val="TAL"/>
              <w:rPr>
                <w:bCs/>
                <w:noProof/>
                <w:lang w:eastAsia="en-GB"/>
              </w:rPr>
            </w:pPr>
          </w:p>
          <w:p w14:paraId="1C585096" w14:textId="77777777" w:rsidR="00ED4294" w:rsidRPr="000E4E7F" w:rsidRDefault="00ED4294" w:rsidP="007A39AC">
            <w:pPr>
              <w:pStyle w:val="TAL"/>
              <w:rPr>
                <w:bCs/>
                <w:noProof/>
                <w:lang w:eastAsia="en-GB"/>
              </w:rPr>
            </w:pPr>
            <w:r w:rsidRPr="000E4E7F">
              <w:rPr>
                <w:bCs/>
                <w:noProof/>
                <w:lang w:eastAsia="en-GB"/>
              </w:rPr>
              <w:t xml:space="preserve">If </w:t>
            </w:r>
            <w:r w:rsidRPr="000E4E7F">
              <w:rPr>
                <w:bCs/>
                <w:i/>
                <w:noProof/>
                <w:lang w:eastAsia="en-GB"/>
              </w:rPr>
              <w:t xml:space="preserve">implicitReleaseAfter </w:t>
            </w:r>
            <w:r w:rsidRPr="000E4E7F">
              <w:t>is not configured, implicit PUR release based on consecutive empty PUR occasions is not applicable.</w:t>
            </w:r>
          </w:p>
        </w:tc>
      </w:tr>
      <w:tr w:rsidR="00ED4294" w:rsidRPr="000E4E7F" w14:paraId="1A6AD8B5" w14:textId="77777777" w:rsidTr="00261ED5">
        <w:trPr>
          <w:cantSplit/>
        </w:trPr>
        <w:tc>
          <w:tcPr>
            <w:tcW w:w="9697" w:type="dxa"/>
            <w:tcBorders>
              <w:top w:val="single" w:sz="4" w:space="0" w:color="808080"/>
              <w:left w:val="single" w:sz="4" w:space="0" w:color="808080"/>
              <w:bottom w:val="single" w:sz="4" w:space="0" w:color="808080"/>
              <w:right w:val="single" w:sz="4" w:space="0" w:color="808080"/>
            </w:tcBorders>
          </w:tcPr>
          <w:p w14:paraId="56BA45FC" w14:textId="77777777" w:rsidR="00ED4294" w:rsidRPr="000E4E7F" w:rsidRDefault="00ED4294" w:rsidP="007A39AC">
            <w:pPr>
              <w:pStyle w:val="TAL"/>
            </w:pPr>
            <w:r w:rsidRPr="000E4E7F">
              <w:rPr>
                <w:b/>
                <w:i/>
              </w:rPr>
              <w:t>pucch-NumRepetitionCE-Format1</w:t>
            </w:r>
          </w:p>
          <w:p w14:paraId="431BBE93" w14:textId="77777777" w:rsidR="00ED4294" w:rsidRPr="000E4E7F" w:rsidRDefault="00ED4294" w:rsidP="007A39AC">
            <w:pPr>
              <w:pStyle w:val="TAL"/>
              <w:rPr>
                <w:b/>
                <w:noProof/>
                <w:lang w:eastAsia="en-GB"/>
              </w:rPr>
            </w:pPr>
            <w:r w:rsidRPr="000E4E7F">
              <w:rPr>
                <w:noProof/>
                <w:lang w:eastAsia="en-GB"/>
              </w:rPr>
              <w:t xml:space="preserve">Number of PUCCH repetitions for PUCCH format 1/1a, see TS 36.211 [21] and TS 36.213 [23]. When </w:t>
            </w:r>
            <w:r w:rsidRPr="000E4E7F">
              <w:rPr>
                <w:i/>
                <w:iCs/>
                <w:noProof/>
                <w:lang w:eastAsia="en-GB"/>
              </w:rPr>
              <w:t xml:space="preserve">pur-GrantInfo </w:t>
            </w:r>
            <w:r w:rsidRPr="000E4E7F">
              <w:rPr>
                <w:noProof/>
                <w:lang w:eastAsia="en-GB"/>
              </w:rPr>
              <w:t xml:space="preserve">is set to </w:t>
            </w:r>
            <w:r w:rsidRPr="000E4E7F">
              <w:rPr>
                <w:i/>
                <w:iCs/>
                <w:noProof/>
                <w:lang w:eastAsia="en-GB"/>
              </w:rPr>
              <w:t>ce-ModeA</w:t>
            </w:r>
            <w:r w:rsidRPr="000E4E7F">
              <w:rPr>
                <w:noProof/>
                <w:lang w:eastAsia="en-GB"/>
              </w:rPr>
              <w:t>, value n1 c</w:t>
            </w:r>
            <w:proofErr w:type="spellStart"/>
            <w:r w:rsidRPr="000E4E7F">
              <w:rPr>
                <w:lang w:eastAsia="en-GB"/>
              </w:rPr>
              <w:t>orresponds</w:t>
            </w:r>
            <w:proofErr w:type="spellEnd"/>
            <w:r w:rsidRPr="000E4E7F">
              <w:rPr>
                <w:lang w:eastAsia="en-GB"/>
              </w:rPr>
              <w:t xml:space="preserve"> to 1 repetition, value n2 corresponds to 2 repetitions, and so on. </w:t>
            </w:r>
            <w:r w:rsidRPr="000E4E7F">
              <w:rPr>
                <w:noProof/>
                <w:lang w:eastAsia="en-GB"/>
              </w:rPr>
              <w:t xml:space="preserve">When </w:t>
            </w:r>
            <w:r w:rsidRPr="000E4E7F">
              <w:rPr>
                <w:i/>
                <w:iCs/>
                <w:noProof/>
                <w:lang w:eastAsia="en-GB"/>
              </w:rPr>
              <w:t xml:space="preserve">pur-GrantInfo </w:t>
            </w:r>
            <w:r w:rsidRPr="000E4E7F">
              <w:rPr>
                <w:noProof/>
                <w:lang w:eastAsia="en-GB"/>
              </w:rPr>
              <w:t xml:space="preserve">is set to </w:t>
            </w:r>
            <w:r w:rsidRPr="000E4E7F">
              <w:rPr>
                <w:i/>
                <w:iCs/>
                <w:noProof/>
                <w:lang w:eastAsia="en-GB"/>
              </w:rPr>
              <w:t>ce-ModeB</w:t>
            </w:r>
            <w:r w:rsidRPr="000E4E7F">
              <w:rPr>
                <w:noProof/>
                <w:lang w:eastAsia="en-GB"/>
              </w:rPr>
              <w:t>, actual value c</w:t>
            </w:r>
            <w:proofErr w:type="spellStart"/>
            <w:r w:rsidRPr="000E4E7F">
              <w:rPr>
                <w:lang w:eastAsia="en-GB"/>
              </w:rPr>
              <w:t>orresponds</w:t>
            </w:r>
            <w:proofErr w:type="spellEnd"/>
            <w:r w:rsidRPr="000E4E7F">
              <w:rPr>
                <w:lang w:eastAsia="en-GB"/>
              </w:rPr>
              <w:t xml:space="preserve"> to 4 * indicated value.</w:t>
            </w:r>
          </w:p>
        </w:tc>
      </w:tr>
      <w:tr w:rsidR="00ED4294" w:rsidRPr="000E4E7F" w14:paraId="5F316879" w14:textId="77777777" w:rsidTr="00261ED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008604A" w14:textId="77777777" w:rsidR="00ED4294" w:rsidRPr="000E4E7F" w:rsidRDefault="00ED4294" w:rsidP="007A39AC">
            <w:pPr>
              <w:pStyle w:val="TAL"/>
              <w:rPr>
                <w:b/>
                <w:bCs/>
                <w:i/>
                <w:noProof/>
                <w:lang w:eastAsia="en-GB"/>
              </w:rPr>
            </w:pPr>
            <w:r w:rsidRPr="000E4E7F">
              <w:rPr>
                <w:b/>
                <w:bCs/>
                <w:i/>
                <w:noProof/>
                <w:lang w:eastAsia="en-GB"/>
              </w:rPr>
              <w:t>pur-GrantInfo</w:t>
            </w:r>
          </w:p>
          <w:p w14:paraId="2C62A3C4" w14:textId="77777777" w:rsidR="00ED4294" w:rsidRPr="000E4E7F" w:rsidRDefault="00ED4294" w:rsidP="007A39AC">
            <w:pPr>
              <w:pStyle w:val="TAL"/>
              <w:rPr>
                <w:iCs/>
                <w:noProof/>
                <w:lang w:eastAsia="en-GB"/>
              </w:rPr>
            </w:pPr>
            <w:r w:rsidRPr="000E4E7F">
              <w:rPr>
                <w:iCs/>
                <w:noProof/>
                <w:lang w:eastAsia="en-GB"/>
              </w:rPr>
              <w:t xml:space="preserve">Indicates UL grant for transmission using PUR. Field set to </w:t>
            </w:r>
            <w:proofErr w:type="spellStart"/>
            <w:r w:rsidRPr="000E4E7F">
              <w:rPr>
                <w:i/>
                <w:iCs/>
              </w:rPr>
              <w:t>pur-GrantCE-ModeA</w:t>
            </w:r>
            <w:proofErr w:type="spellEnd"/>
            <w:r w:rsidRPr="000E4E7F">
              <w:t xml:space="preserve"> indicates the PUR grant is for CE Mode A and the field set to </w:t>
            </w:r>
            <w:proofErr w:type="spellStart"/>
            <w:r w:rsidRPr="000E4E7F">
              <w:rPr>
                <w:i/>
                <w:iCs/>
              </w:rPr>
              <w:t>pur-GrantCE-ModeB</w:t>
            </w:r>
            <w:proofErr w:type="spellEnd"/>
            <w:r w:rsidRPr="000E4E7F">
              <w:t xml:space="preserve"> indicates the PUR grant is for CE Mode B.</w:t>
            </w:r>
          </w:p>
        </w:tc>
      </w:tr>
      <w:tr w:rsidR="00773AB2" w:rsidRPr="000E4E7F" w14:paraId="76053767" w14:textId="77777777" w:rsidTr="00261ED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3F6363F" w14:textId="77777777" w:rsidR="00773AB2" w:rsidRPr="000E4E7F" w:rsidRDefault="00773AB2" w:rsidP="00773AB2">
            <w:pPr>
              <w:pStyle w:val="TAL"/>
              <w:rPr>
                <w:ins w:id="101" w:author="QC (Umesh)" w:date="2020-04-08T22:58:00Z"/>
                <w:b/>
                <w:i/>
                <w:lang w:eastAsia="zh-CN"/>
              </w:rPr>
            </w:pPr>
            <w:proofErr w:type="spellStart"/>
            <w:ins w:id="102" w:author="QC (Umesh)" w:date="2020-04-08T22:59:00Z">
              <w:r>
                <w:rPr>
                  <w:b/>
                  <w:i/>
                  <w:lang w:val="en-US" w:eastAsia="zh-CN"/>
                </w:rPr>
                <w:t>pur</w:t>
              </w:r>
              <w:proofErr w:type="spellEnd"/>
              <w:r>
                <w:rPr>
                  <w:b/>
                  <w:i/>
                  <w:lang w:val="en-US" w:eastAsia="zh-CN"/>
                </w:rPr>
                <w:t>-</w:t>
              </w:r>
            </w:ins>
            <w:ins w:id="103" w:author="QC (Umesh)" w:date="2020-04-08T22:58:00Z">
              <w:r w:rsidRPr="000E4E7F">
                <w:rPr>
                  <w:b/>
                  <w:i/>
                  <w:lang w:eastAsia="zh-CN"/>
                </w:rPr>
                <w:t>Periodicity</w:t>
              </w:r>
            </w:ins>
          </w:p>
          <w:p w14:paraId="3D836D4F" w14:textId="078BD001" w:rsidR="00773AB2" w:rsidRPr="000E4E7F" w:rsidRDefault="00773AB2" w:rsidP="00773AB2">
            <w:pPr>
              <w:pStyle w:val="TAL"/>
              <w:rPr>
                <w:b/>
                <w:bCs/>
                <w:i/>
                <w:noProof/>
                <w:lang w:eastAsia="en-GB"/>
              </w:rPr>
            </w:pPr>
            <w:ins w:id="104" w:author="QC (Umesh)" w:date="2020-04-08T22:58:00Z">
              <w:r w:rsidRPr="000E4E7F">
                <w:rPr>
                  <w:lang w:eastAsia="zh-CN"/>
                </w:rPr>
                <w:t>Indicates the periodicity for the PUR</w:t>
              </w:r>
            </w:ins>
            <w:ins w:id="105" w:author="QC (Umesh)" w:date="2020-04-08T22:59:00Z">
              <w:r>
                <w:rPr>
                  <w:lang w:val="en-US" w:eastAsia="zh-CN"/>
                </w:rPr>
                <w:t xml:space="preserve"> occasions</w:t>
              </w:r>
            </w:ins>
            <w:ins w:id="106" w:author="QC (Umesh)" w:date="2020-04-08T22:58:00Z">
              <w:r w:rsidRPr="000E4E7F">
                <w:rPr>
                  <w:lang w:eastAsia="zh-CN"/>
                </w:rPr>
                <w:t xml:space="preserve"> expressed as multiple of 10.24s. Value n8 indicates 8, value n16 </w:t>
              </w:r>
              <w:proofErr w:type="spellStart"/>
              <w:r w:rsidRPr="000E4E7F">
                <w:rPr>
                  <w:lang w:eastAsia="zh-CN"/>
                </w:rPr>
                <w:t>inidcates</w:t>
              </w:r>
              <w:proofErr w:type="spellEnd"/>
              <w:r w:rsidRPr="000E4E7F">
                <w:rPr>
                  <w:lang w:eastAsia="zh-CN"/>
                </w:rPr>
                <w:t xml:space="preserve"> 16 and so on. Actual value = indicated value * 10.24s.</w:t>
              </w:r>
            </w:ins>
          </w:p>
        </w:tc>
      </w:tr>
      <w:tr w:rsidR="00ED4294" w:rsidRPr="000E4E7F" w14:paraId="2E8A5DA4" w14:textId="77777777" w:rsidTr="00261ED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581D4BC" w14:textId="77777777" w:rsidR="00ED4294" w:rsidRPr="000E4E7F" w:rsidRDefault="00ED4294" w:rsidP="007A39AC">
            <w:pPr>
              <w:pStyle w:val="TAL"/>
              <w:rPr>
                <w:b/>
                <w:bCs/>
                <w:i/>
                <w:noProof/>
                <w:lang w:eastAsia="en-GB"/>
              </w:rPr>
            </w:pPr>
            <w:r w:rsidRPr="000E4E7F">
              <w:rPr>
                <w:b/>
                <w:bCs/>
                <w:i/>
                <w:noProof/>
                <w:lang w:eastAsia="en-GB"/>
              </w:rPr>
              <w:t>pur-RSRP-ChangeThreshold</w:t>
            </w:r>
          </w:p>
          <w:p w14:paraId="60CADD8D" w14:textId="77777777" w:rsidR="00ED4294" w:rsidRPr="000E4E7F" w:rsidRDefault="00ED4294" w:rsidP="007A39AC">
            <w:pPr>
              <w:pStyle w:val="TAL"/>
              <w:rPr>
                <w:bCs/>
                <w:noProof/>
                <w:lang w:eastAsia="en-GB"/>
              </w:rPr>
            </w:pPr>
            <w:r w:rsidRPr="000E4E7F">
              <w:rPr>
                <w:bCs/>
                <w:noProof/>
                <w:lang w:eastAsia="en-GB"/>
              </w:rPr>
              <w:t xml:space="preserve">Indicates the threshold of change in serving cell RSRP in dB for TA validation. Value dB4 corresponds to 4 dB, value dB6 corresponds to 6 dB and so on. When </w:t>
            </w:r>
            <w:r w:rsidRPr="000E4E7F">
              <w:rPr>
                <w:bCs/>
                <w:i/>
                <w:noProof/>
                <w:lang w:eastAsia="en-GB"/>
              </w:rPr>
              <w:t>rsrp-ChangeThresh</w:t>
            </w:r>
            <w:r w:rsidRPr="000E4E7F">
              <w:rPr>
                <w:bCs/>
                <w:noProof/>
                <w:lang w:eastAsia="en-GB"/>
              </w:rPr>
              <w:t xml:space="preserve"> is included, if </w:t>
            </w:r>
            <w:r w:rsidRPr="000E4E7F">
              <w:rPr>
                <w:bCs/>
                <w:i/>
                <w:noProof/>
                <w:lang w:eastAsia="en-GB"/>
              </w:rPr>
              <w:t>rsrp-DecreaseThresh</w:t>
            </w:r>
            <w:r w:rsidRPr="000E4E7F">
              <w:rPr>
                <w:bCs/>
                <w:noProof/>
                <w:lang w:eastAsia="en-GB"/>
              </w:rPr>
              <w:t xml:space="preserve"> is absent the value of </w:t>
            </w:r>
            <w:r w:rsidRPr="000E4E7F">
              <w:rPr>
                <w:bCs/>
                <w:i/>
                <w:noProof/>
                <w:lang w:eastAsia="en-GB"/>
              </w:rPr>
              <w:t xml:space="preserve">rsrp-IncreaseThresh </w:t>
            </w:r>
            <w:r w:rsidRPr="000E4E7F">
              <w:rPr>
                <w:bCs/>
                <w:noProof/>
                <w:lang w:eastAsia="en-GB"/>
              </w:rPr>
              <w:t xml:space="preserve">is also used for </w:t>
            </w:r>
            <w:r w:rsidRPr="000E4E7F">
              <w:rPr>
                <w:bCs/>
                <w:i/>
                <w:noProof/>
                <w:lang w:eastAsia="en-GB"/>
              </w:rPr>
              <w:t>rsrp-DecreaseThresh</w:t>
            </w:r>
            <w:r w:rsidRPr="000E4E7F">
              <w:rPr>
                <w:bCs/>
                <w:noProof/>
                <w:lang w:eastAsia="en-GB"/>
              </w:rPr>
              <w:t>.</w:t>
            </w:r>
          </w:p>
          <w:p w14:paraId="61A25F55" w14:textId="77777777" w:rsidR="00ED4294" w:rsidRPr="000E4E7F" w:rsidRDefault="00ED4294" w:rsidP="007A39AC">
            <w:pPr>
              <w:pStyle w:val="TAL"/>
              <w:rPr>
                <w:bCs/>
                <w:noProof/>
                <w:lang w:eastAsia="en-GB"/>
              </w:rPr>
            </w:pPr>
          </w:p>
          <w:p w14:paraId="2D303C69" w14:textId="77777777" w:rsidR="00ED4294" w:rsidRPr="000E4E7F" w:rsidRDefault="00ED4294" w:rsidP="007A39AC">
            <w:pPr>
              <w:pStyle w:val="TAL"/>
              <w:rPr>
                <w:bCs/>
                <w:noProof/>
                <w:lang w:eastAsia="en-GB"/>
              </w:rPr>
            </w:pPr>
            <w:r w:rsidRPr="000E4E7F">
              <w:rPr>
                <w:bCs/>
                <w:noProof/>
                <w:lang w:eastAsia="en-GB"/>
              </w:rPr>
              <w:t xml:space="preserve">If </w:t>
            </w:r>
            <w:proofErr w:type="spellStart"/>
            <w:r w:rsidRPr="000E4E7F">
              <w:rPr>
                <w:i/>
              </w:rPr>
              <w:t>pur</w:t>
            </w:r>
            <w:proofErr w:type="spellEnd"/>
            <w:r w:rsidRPr="000E4E7F">
              <w:rPr>
                <w:i/>
              </w:rPr>
              <w:t>-RSRP-</w:t>
            </w:r>
            <w:proofErr w:type="spellStart"/>
            <w:r w:rsidRPr="000E4E7F">
              <w:rPr>
                <w:i/>
              </w:rPr>
              <w:t>ChangeThreshold</w:t>
            </w:r>
            <w:proofErr w:type="spellEnd"/>
            <w:r w:rsidRPr="000E4E7F">
              <w:t xml:space="preserve"> is not configured, TA validation based on change in serving cell RSRP is not applicable.</w:t>
            </w:r>
          </w:p>
        </w:tc>
      </w:tr>
      <w:tr w:rsidR="00ED4294" w:rsidRPr="000E4E7F" w14:paraId="418A92BA" w14:textId="77777777" w:rsidTr="00261ED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D3719B9" w14:textId="77777777" w:rsidR="00ED4294" w:rsidRPr="000E4E7F" w:rsidRDefault="00ED4294" w:rsidP="007A39AC">
            <w:pPr>
              <w:pStyle w:val="TAL"/>
              <w:rPr>
                <w:b/>
                <w:i/>
              </w:rPr>
            </w:pPr>
            <w:proofErr w:type="spellStart"/>
            <w:r w:rsidRPr="000E4E7F">
              <w:rPr>
                <w:b/>
                <w:i/>
              </w:rPr>
              <w:t>pur-TimeAlignmentTimer</w:t>
            </w:r>
            <w:proofErr w:type="spellEnd"/>
          </w:p>
          <w:p w14:paraId="15E28A14" w14:textId="77777777" w:rsidR="00ED4294" w:rsidRPr="000E4E7F" w:rsidRDefault="00ED4294" w:rsidP="007A39AC">
            <w:pPr>
              <w:pStyle w:val="TAL"/>
              <w:rPr>
                <w:bCs/>
                <w:noProof/>
                <w:lang w:eastAsia="en-GB"/>
              </w:rPr>
            </w:pPr>
            <w:r w:rsidRPr="000E4E7F">
              <w:rPr>
                <w:bCs/>
                <w:noProof/>
                <w:lang w:eastAsia="en-GB"/>
              </w:rPr>
              <w:t>Indicates the idle mode TA timer in seconds for TA validation. Value sXX corresponds to XX s, value sYY corresponds to YY s and so on.</w:t>
            </w:r>
          </w:p>
          <w:p w14:paraId="2ED7D9C3" w14:textId="77777777" w:rsidR="00ED4294" w:rsidRPr="000E4E7F" w:rsidRDefault="00ED4294" w:rsidP="007A39AC">
            <w:pPr>
              <w:pStyle w:val="TAL"/>
              <w:rPr>
                <w:bCs/>
                <w:noProof/>
                <w:lang w:eastAsia="en-GB"/>
              </w:rPr>
            </w:pPr>
          </w:p>
          <w:p w14:paraId="29C9E608" w14:textId="77777777" w:rsidR="00ED4294" w:rsidRPr="000E4E7F" w:rsidRDefault="00ED4294" w:rsidP="007A39AC">
            <w:pPr>
              <w:pStyle w:val="TAL"/>
              <w:rPr>
                <w:b/>
                <w:bCs/>
                <w:i/>
                <w:noProof/>
                <w:lang w:eastAsia="en-GB"/>
              </w:rPr>
            </w:pPr>
            <w:r w:rsidRPr="000E4E7F">
              <w:rPr>
                <w:bCs/>
                <w:noProof/>
                <w:lang w:eastAsia="en-GB"/>
              </w:rPr>
              <w:t xml:space="preserve">When </w:t>
            </w:r>
            <w:proofErr w:type="spellStart"/>
            <w:r w:rsidRPr="000E4E7F">
              <w:rPr>
                <w:i/>
              </w:rPr>
              <w:t>pur-TimeAlignmentTimer</w:t>
            </w:r>
            <w:proofErr w:type="spellEnd"/>
            <w:r w:rsidRPr="000E4E7F">
              <w:t xml:space="preserve"> is configured</w:t>
            </w:r>
            <w:r w:rsidRPr="000E4E7F">
              <w:rPr>
                <w:bCs/>
                <w:noProof/>
                <w:lang w:eastAsia="en-GB"/>
              </w:rPr>
              <w:t xml:space="preserve">, the TA is considered invalid upon the expiry of idle mode TA timer. If </w:t>
            </w:r>
            <w:r w:rsidRPr="000E4E7F">
              <w:rPr>
                <w:bCs/>
                <w:i/>
                <w:noProof/>
                <w:lang w:eastAsia="en-GB"/>
              </w:rPr>
              <w:t>pur-TimeAlignmentTimer</w:t>
            </w:r>
            <w:r w:rsidRPr="000E4E7F">
              <w:t xml:space="preserve"> is not configured, TA validation based on idle mode TA timer is not applicable.</w:t>
            </w:r>
          </w:p>
        </w:tc>
      </w:tr>
      <w:tr w:rsidR="00ED4294" w:rsidRPr="000E4E7F" w14:paraId="054EF3CA" w14:textId="77777777" w:rsidTr="00261ED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7C2BD0E5" w14:textId="77777777" w:rsidR="00ED4294" w:rsidRPr="000E4E7F" w:rsidRDefault="00ED4294" w:rsidP="007A39AC">
            <w:pPr>
              <w:pStyle w:val="TAL"/>
            </w:pPr>
            <w:proofErr w:type="spellStart"/>
            <w:r w:rsidRPr="000E4E7F">
              <w:rPr>
                <w:b/>
                <w:i/>
              </w:rPr>
              <w:t>timeOffset</w:t>
            </w:r>
            <w:proofErr w:type="spellEnd"/>
          </w:p>
          <w:p w14:paraId="37F9CD8A" w14:textId="77777777" w:rsidR="00ED4294" w:rsidRPr="000E4E7F" w:rsidRDefault="00ED4294" w:rsidP="007A39AC">
            <w:pPr>
              <w:pStyle w:val="TAL"/>
              <w:rPr>
                <w:b/>
                <w:i/>
              </w:rPr>
            </w:pPr>
            <w:r w:rsidRPr="000E4E7F">
              <w:t>Indicates the time gap with respect to current time until the first PUR occasion. Details FFS.</w:t>
            </w:r>
          </w:p>
        </w:tc>
      </w:tr>
    </w:tbl>
    <w:p w14:paraId="4BEF9847" w14:textId="77777777" w:rsidR="00FB3EAA" w:rsidRDefault="00FB3EAA" w:rsidP="00FB3EAA"/>
    <w:p w14:paraId="5173EA07" w14:textId="77777777" w:rsidR="00E96C29" w:rsidRDefault="00E96C29" w:rsidP="00E96C29">
      <w:pPr>
        <w:rPr>
          <w:iCs/>
        </w:rPr>
      </w:pPr>
      <w:bookmarkStart w:id="107" w:name="_Toc29343747"/>
      <w:bookmarkStart w:id="108" w:name="_Toc29342608"/>
      <w:r w:rsidRPr="007C1BAC">
        <w:rPr>
          <w:iCs/>
          <w:highlight w:val="yellow"/>
        </w:rPr>
        <w:t>&lt;&lt;unchanged text skipped&gt;&gt;</w:t>
      </w:r>
    </w:p>
    <w:p w14:paraId="54659235" w14:textId="77777777" w:rsidR="00E96C29" w:rsidRDefault="00E96C29" w:rsidP="00E96C29">
      <w:bookmarkStart w:id="109" w:name="_Toc20487460"/>
      <w:bookmarkEnd w:id="68"/>
      <w:bookmarkEnd w:id="107"/>
      <w:bookmarkEnd w:id="108"/>
    </w:p>
    <w:p w14:paraId="625B4636" w14:textId="77777777" w:rsidR="00E96C29" w:rsidRPr="00A12023" w:rsidRDefault="00E96C29" w:rsidP="00E96C29">
      <w:pPr>
        <w:shd w:val="clear" w:color="auto" w:fill="FFC000"/>
        <w:rPr>
          <w:noProof/>
          <w:sz w:val="32"/>
        </w:rPr>
      </w:pPr>
      <w:r>
        <w:rPr>
          <w:noProof/>
          <w:sz w:val="32"/>
        </w:rPr>
        <w:t>Next</w:t>
      </w:r>
      <w:r w:rsidRPr="00A12023">
        <w:rPr>
          <w:noProof/>
          <w:sz w:val="32"/>
        </w:rPr>
        <w:t xml:space="preserve"> change</w:t>
      </w:r>
    </w:p>
    <w:p w14:paraId="6281D31F" w14:textId="77777777" w:rsidR="00D74B76" w:rsidRDefault="00D74B76" w:rsidP="00D74B76">
      <w:pPr>
        <w:pStyle w:val="Heading3"/>
        <w:rPr>
          <w:lang w:val="en-GB"/>
        </w:rPr>
      </w:pPr>
      <w:bookmarkStart w:id="110" w:name="_Toc29343898"/>
      <w:bookmarkStart w:id="111" w:name="_Toc29342759"/>
      <w:bookmarkStart w:id="112" w:name="_Toc20487555"/>
      <w:bookmarkEnd w:id="31"/>
      <w:bookmarkEnd w:id="66"/>
      <w:bookmarkEnd w:id="109"/>
      <w:r>
        <w:rPr>
          <w:lang w:val="en-GB"/>
        </w:rPr>
        <w:t>6.3.6</w:t>
      </w:r>
      <w:r>
        <w:rPr>
          <w:lang w:val="en-GB"/>
        </w:rPr>
        <w:tab/>
        <w:t>Other information elements</w:t>
      </w:r>
      <w:bookmarkEnd w:id="110"/>
      <w:bookmarkEnd w:id="111"/>
    </w:p>
    <w:p w14:paraId="67437A95" w14:textId="77777777" w:rsidR="00D74B76" w:rsidRDefault="00D74B76" w:rsidP="00D74B76">
      <w:pPr>
        <w:rPr>
          <w:iCs/>
        </w:rPr>
      </w:pPr>
      <w:bookmarkStart w:id="113" w:name="_Toc29343910"/>
      <w:bookmarkStart w:id="114" w:name="_Toc29342771"/>
      <w:bookmarkStart w:id="115" w:name="_Toc20487471"/>
      <w:r w:rsidRPr="007C1BAC">
        <w:rPr>
          <w:iCs/>
          <w:highlight w:val="yellow"/>
        </w:rPr>
        <w:t>&lt;&lt;unchanged text skipped&gt;&gt;</w:t>
      </w:r>
    </w:p>
    <w:bookmarkEnd w:id="112"/>
    <w:bookmarkEnd w:id="113"/>
    <w:bookmarkEnd w:id="114"/>
    <w:bookmarkEnd w:id="115"/>
    <w:p w14:paraId="698BA841" w14:textId="01E39FE7" w:rsidR="004E3039" w:rsidRPr="00A12023" w:rsidRDefault="004E3039" w:rsidP="004E3039">
      <w:pPr>
        <w:shd w:val="clear" w:color="auto" w:fill="FFC000"/>
        <w:rPr>
          <w:noProof/>
          <w:sz w:val="32"/>
        </w:rPr>
      </w:pPr>
      <w:r>
        <w:rPr>
          <w:noProof/>
          <w:sz w:val="32"/>
        </w:rPr>
        <w:t>End of</w:t>
      </w:r>
      <w:r w:rsidRPr="00A12023">
        <w:rPr>
          <w:noProof/>
          <w:sz w:val="32"/>
        </w:rPr>
        <w:t xml:space="preserve"> change</w:t>
      </w:r>
      <w:r>
        <w:rPr>
          <w:noProof/>
          <w:sz w:val="32"/>
        </w:rPr>
        <w:t>s</w:t>
      </w:r>
    </w:p>
    <w:p w14:paraId="2DC2B8C8" w14:textId="77777777" w:rsidR="004E3039" w:rsidRPr="005134A4" w:rsidRDefault="004E3039" w:rsidP="004E3039">
      <w:pPr>
        <w:sectPr w:rsidR="004E3039" w:rsidRPr="005134A4" w:rsidSect="00B752F6">
          <w:headerReference w:type="even" r:id="rId20"/>
          <w:footnotePr>
            <w:numRestart w:val="eachSect"/>
          </w:footnotePr>
          <w:pgSz w:w="11907" w:h="16840"/>
          <w:pgMar w:top="1440" w:right="1440" w:bottom="1440" w:left="1440" w:header="0" w:footer="0" w:gutter="0"/>
          <w:cols w:space="720"/>
        </w:sectPr>
      </w:pPr>
    </w:p>
    <w:p w14:paraId="0D5420DF" w14:textId="77777777" w:rsidR="00D24BA2" w:rsidRPr="005134A4" w:rsidRDefault="00D24BA2" w:rsidP="00952D3A"/>
    <w:sectPr w:rsidR="00D24BA2" w:rsidRPr="005134A4" w:rsidSect="00B752F6">
      <w:footnotePr>
        <w:numRestart w:val="eachSect"/>
      </w:footnotePr>
      <w:pgSz w:w="11907" w:h="16840" w:code="9"/>
      <w:pgMar w:top="1440" w:right="1440" w:bottom="1440" w:left="1440"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QC (Umesh)" w:date="2020-04-08T23:13:00Z" w:initials="UP">
    <w:p w14:paraId="191AC74B" w14:textId="38F4A89D" w:rsidR="009D6EDC" w:rsidRPr="009D6EDC" w:rsidRDefault="009D6EDC">
      <w:pPr>
        <w:pStyle w:val="CommentText"/>
        <w:rPr>
          <w:lang w:val="en-US"/>
        </w:rPr>
      </w:pPr>
      <w:r>
        <w:rPr>
          <w:rStyle w:val="CommentReference"/>
        </w:rPr>
        <w:annotationRef/>
      </w:r>
      <w:r w:rsidRPr="005A5411">
        <w:rPr>
          <w:rFonts w:ascii="Arial" w:hAnsi="Arial" w:cs="Arial"/>
          <w:b/>
          <w:bCs/>
          <w:sz w:val="24"/>
        </w:rPr>
        <w:t>[</w:t>
      </w:r>
      <w:r>
        <w:rPr>
          <w:rFonts w:ascii="Arial" w:hAnsi="Arial" w:cs="Arial"/>
          <w:b/>
          <w:bCs/>
          <w:sz w:val="24"/>
        </w:rPr>
        <w:t>Post</w:t>
      </w:r>
      <w:r w:rsidRPr="005A5411">
        <w:rPr>
          <w:rFonts w:ascii="Arial" w:hAnsi="Arial" w:cs="Arial"/>
          <w:b/>
          <w:bCs/>
          <w:sz w:val="24"/>
        </w:rPr>
        <w:t>109e</w:t>
      </w:r>
      <w:r>
        <w:rPr>
          <w:rFonts w:ascii="Arial" w:hAnsi="Arial" w:cs="Arial"/>
          <w:b/>
          <w:bCs/>
          <w:sz w:val="24"/>
        </w:rPr>
        <w:t>#47</w:t>
      </w:r>
      <w:r w:rsidRPr="005A5411">
        <w:rPr>
          <w:rFonts w:ascii="Arial" w:hAnsi="Arial" w:cs="Arial"/>
          <w:b/>
          <w:bCs/>
          <w:sz w:val="24"/>
        </w:rPr>
        <w:t>][eMTC/NB-IoT]</w:t>
      </w:r>
      <w:r>
        <w:rPr>
          <w:rFonts w:ascii="Arial" w:hAnsi="Arial" w:cs="Arial"/>
          <w:b/>
          <w:bCs/>
          <w:sz w:val="24"/>
          <w:lang w:val="en-US"/>
        </w:rPr>
        <w:t xml:space="preserve"> DP 2</w:t>
      </w:r>
    </w:p>
  </w:comment>
  <w:comment w:id="39" w:author="QC (Umesh)" w:date="2020-04-08T22:38:00Z" w:initials="UP">
    <w:p w14:paraId="7F956AEB" w14:textId="18E7D1D4" w:rsidR="007C5DCE" w:rsidRPr="00C4093C" w:rsidRDefault="007C5DCE">
      <w:pPr>
        <w:pStyle w:val="CommentText"/>
        <w:rPr>
          <w:lang w:val="en-US"/>
        </w:rPr>
      </w:pPr>
      <w:r>
        <w:rPr>
          <w:rStyle w:val="CommentReference"/>
        </w:rPr>
        <w:annotationRef/>
      </w:r>
      <w:r w:rsidR="00046CBA">
        <w:rPr>
          <w:noProof/>
          <w:lang w:val="en-US"/>
        </w:rPr>
        <w:t>updates neeeded</w:t>
      </w:r>
    </w:p>
  </w:comment>
  <w:comment w:id="51" w:author="QC (Umesh)" w:date="2020-04-09T19:33:00Z" w:initials="UP">
    <w:p w14:paraId="566423F0" w14:textId="61A944E0" w:rsidR="00DF40C1" w:rsidRPr="00DF40C1" w:rsidRDefault="00DF40C1">
      <w:pPr>
        <w:pStyle w:val="CommentText"/>
        <w:rPr>
          <w:lang w:val="en-US"/>
        </w:rPr>
      </w:pPr>
      <w:r>
        <w:rPr>
          <w:rStyle w:val="CommentReference"/>
        </w:rPr>
        <w:annotationRef/>
      </w:r>
      <w:r>
        <w:rPr>
          <w:lang w:val="en-US"/>
        </w:rPr>
        <w:t>RIL [Q603]</w:t>
      </w:r>
    </w:p>
  </w:comment>
  <w:comment w:id="59" w:author="QC (Umesh)" w:date="2020-04-08T22:40:00Z" w:initials="UP">
    <w:p w14:paraId="6C20B11A" w14:textId="2167AF4E" w:rsidR="00282D60" w:rsidRPr="0062608F" w:rsidRDefault="00282D60">
      <w:pPr>
        <w:pStyle w:val="CommentText"/>
        <w:rPr>
          <w:lang w:val="en-US"/>
        </w:rPr>
      </w:pPr>
      <w:r>
        <w:rPr>
          <w:rStyle w:val="CommentReference"/>
        </w:rPr>
        <w:annotationRef/>
      </w:r>
      <w:r w:rsidR="0062608F">
        <w:rPr>
          <w:rStyle w:val="CommentReference"/>
          <w:lang w:val="en-US"/>
        </w:rPr>
        <w:t xml:space="preserve">[Q603] </w:t>
      </w:r>
      <w:r w:rsidR="0062608F" w:rsidRPr="0062608F">
        <w:rPr>
          <w:rStyle w:val="CommentReference"/>
          <w:lang w:val="en-US"/>
        </w:rPr>
        <w:t xml:space="preserve">The agreement was “When idle mode eDRX is not configured, eMTC UEs in RRC_INACTIVE cannot be configured with values 5.12 sec and 10.24 sec”. </w:t>
      </w:r>
      <w:r w:rsidR="00DF5881">
        <w:rPr>
          <w:rStyle w:val="CommentReference"/>
          <w:lang w:val="en-US"/>
        </w:rPr>
        <w:t>Which means the conditional presence should be when IDLE mode eDRX is configured.</w:t>
      </w:r>
    </w:p>
  </w:comment>
  <w:comment w:id="74" w:author="QC (Umesh)" w:date="2020-04-08T22:50:00Z" w:initials="UP">
    <w:p w14:paraId="6065862C" w14:textId="39561D70" w:rsidR="007B0521" w:rsidRPr="007B0521" w:rsidRDefault="007B0521">
      <w:pPr>
        <w:pStyle w:val="CommentText"/>
        <w:rPr>
          <w:lang w:val="en-US"/>
        </w:rPr>
      </w:pPr>
      <w:r>
        <w:rPr>
          <w:rStyle w:val="CommentReference"/>
        </w:rPr>
        <w:annotationRef/>
      </w:r>
      <w:r>
        <w:rPr>
          <w:lang w:val="en-US"/>
        </w:rPr>
        <w:t>Needs updating.</w:t>
      </w:r>
    </w:p>
  </w:comment>
  <w:comment w:id="85" w:author="QC (Umesh)" w:date="2020-04-08T22:53:00Z" w:initials="UP">
    <w:p w14:paraId="656FBE25" w14:textId="1672CAA0" w:rsidR="003324CC" w:rsidRPr="003324CC" w:rsidRDefault="003324CC">
      <w:pPr>
        <w:pStyle w:val="CommentText"/>
        <w:rPr>
          <w:lang w:val="en-US"/>
        </w:rPr>
      </w:pPr>
      <w:r>
        <w:rPr>
          <w:rStyle w:val="CommentReference"/>
        </w:rPr>
        <w:annotationRef/>
      </w:r>
      <w:r>
        <w:rPr>
          <w:lang w:val="en-US"/>
        </w:rPr>
        <w:t>Needs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1AC74B" w15:done="0"/>
  <w15:commentEx w15:paraId="7F956AEB" w15:done="0"/>
  <w15:commentEx w15:paraId="566423F0" w15:done="0"/>
  <w15:commentEx w15:paraId="6C20B11A" w15:done="0"/>
  <w15:commentEx w15:paraId="6065862C" w15:done="0"/>
  <w15:commentEx w15:paraId="656FBE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1AC74B" w16cid:durableId="2238D920"/>
  <w16cid:commentId w16cid:paraId="7F956AEB" w16cid:durableId="2238D0CD"/>
  <w16cid:commentId w16cid:paraId="566423F0" w16cid:durableId="2239F71D"/>
  <w16cid:commentId w16cid:paraId="6C20B11A" w16cid:durableId="2238D15B"/>
  <w16cid:commentId w16cid:paraId="6065862C" w16cid:durableId="2238D3BB"/>
  <w16cid:commentId w16cid:paraId="656FBE25" w16cid:durableId="2238D4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13FCE" w14:textId="77777777" w:rsidR="00046CBA" w:rsidRDefault="00046CBA">
      <w:r>
        <w:separator/>
      </w:r>
    </w:p>
  </w:endnote>
  <w:endnote w:type="continuationSeparator" w:id="0">
    <w:p w14:paraId="7A86A91A" w14:textId="77777777" w:rsidR="00046CBA" w:rsidRDefault="0004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46074" w14:textId="77777777" w:rsidR="00046CBA" w:rsidRDefault="00046CBA">
      <w:r>
        <w:separator/>
      </w:r>
    </w:p>
  </w:footnote>
  <w:footnote w:type="continuationSeparator" w:id="0">
    <w:p w14:paraId="3FFDF268" w14:textId="77777777" w:rsidR="00046CBA" w:rsidRDefault="00046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8B1A" w14:textId="77777777" w:rsidR="003A5AEA" w:rsidRDefault="003A5A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DA6049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FB68504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664B2E0"/>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EDD81B7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3D50703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2EC1E0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075E65"/>
    <w:multiLevelType w:val="hybridMultilevel"/>
    <w:tmpl w:val="D932E5B2"/>
    <w:lvl w:ilvl="0" w:tplc="B892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997EC3"/>
    <w:multiLevelType w:val="hybridMultilevel"/>
    <w:tmpl w:val="B2A2A73E"/>
    <w:lvl w:ilvl="0" w:tplc="31E470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136D0F"/>
    <w:multiLevelType w:val="hybridMultilevel"/>
    <w:tmpl w:val="39D87AE2"/>
    <w:lvl w:ilvl="0" w:tplc="7B32AC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A1DF2"/>
    <w:multiLevelType w:val="hybridMultilevel"/>
    <w:tmpl w:val="DF8ED26E"/>
    <w:lvl w:ilvl="0" w:tplc="1A8848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E1AEF"/>
    <w:multiLevelType w:val="hybridMultilevel"/>
    <w:tmpl w:val="96A6C56E"/>
    <w:lvl w:ilvl="0" w:tplc="565807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8228A8"/>
    <w:multiLevelType w:val="hybridMultilevel"/>
    <w:tmpl w:val="ED5EBF1E"/>
    <w:lvl w:ilvl="0" w:tplc="30BE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DB61158"/>
    <w:multiLevelType w:val="hybridMultilevel"/>
    <w:tmpl w:val="46EC19B6"/>
    <w:lvl w:ilvl="0" w:tplc="6D9A42D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8"/>
  </w:num>
  <w:num w:numId="3">
    <w:abstractNumId w:val="15"/>
  </w:num>
  <w:num w:numId="4">
    <w:abstractNumId w:val="9"/>
  </w:num>
  <w:num w:numId="5">
    <w:abstractNumId w:val="13"/>
  </w:num>
  <w:num w:numId="6">
    <w:abstractNumId w:val="10"/>
  </w:num>
  <w:num w:numId="7">
    <w:abstractNumId w:val="25"/>
  </w:num>
  <w:num w:numId="8">
    <w:abstractNumId w:val="18"/>
  </w:num>
  <w:num w:numId="9">
    <w:abstractNumId w:val="29"/>
  </w:num>
  <w:num w:numId="10">
    <w:abstractNumId w:val="27"/>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2"/>
  </w:num>
  <w:num w:numId="19">
    <w:abstractNumId w:val="27"/>
  </w:num>
  <w:num w:numId="20">
    <w:abstractNumId w:val="11"/>
  </w:num>
  <w:num w:numId="21">
    <w:abstractNumId w:val="24"/>
  </w:num>
  <w:num w:numId="22">
    <w:abstractNumId w:val="23"/>
  </w:num>
  <w:num w:numId="23">
    <w:abstractNumId w:val="17"/>
  </w:num>
  <w:num w:numId="24">
    <w:abstractNumId w:val="20"/>
  </w:num>
  <w:num w:numId="25">
    <w:abstractNumId w:val="26"/>
  </w:num>
  <w:num w:numId="26">
    <w:abstractNumId w:val="14"/>
  </w:num>
  <w:num w:numId="27">
    <w:abstractNumId w:val="16"/>
  </w:num>
  <w:num w:numId="28">
    <w:abstractNumId w:val="28"/>
  </w:num>
  <w:num w:numId="29">
    <w:abstractNumId w:val="0"/>
    <w:lvlOverride w:ilvl="0">
      <w:startOverride w:val="1"/>
    </w:lvlOverride>
  </w:num>
  <w:num w:numId="30">
    <w:abstractNumId w:val="19"/>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C"/>
    <w:rsid w:val="00001B58"/>
    <w:rsid w:val="00003A52"/>
    <w:rsid w:val="0000435C"/>
    <w:rsid w:val="0000501A"/>
    <w:rsid w:val="0000510C"/>
    <w:rsid w:val="00005943"/>
    <w:rsid w:val="000060DA"/>
    <w:rsid w:val="0000669A"/>
    <w:rsid w:val="00007934"/>
    <w:rsid w:val="00010A48"/>
    <w:rsid w:val="00010EA2"/>
    <w:rsid w:val="00011279"/>
    <w:rsid w:val="000113AE"/>
    <w:rsid w:val="00011ACF"/>
    <w:rsid w:val="00012FC5"/>
    <w:rsid w:val="00013CF7"/>
    <w:rsid w:val="00013DFE"/>
    <w:rsid w:val="00015383"/>
    <w:rsid w:val="000157EA"/>
    <w:rsid w:val="000159A4"/>
    <w:rsid w:val="00020590"/>
    <w:rsid w:val="0002074F"/>
    <w:rsid w:val="0002078B"/>
    <w:rsid w:val="000213EF"/>
    <w:rsid w:val="00021ABC"/>
    <w:rsid w:val="00021F37"/>
    <w:rsid w:val="00022146"/>
    <w:rsid w:val="000229A3"/>
    <w:rsid w:val="00022E4A"/>
    <w:rsid w:val="00024113"/>
    <w:rsid w:val="000248E9"/>
    <w:rsid w:val="0002751E"/>
    <w:rsid w:val="000278EC"/>
    <w:rsid w:val="00027B85"/>
    <w:rsid w:val="00030187"/>
    <w:rsid w:val="00030485"/>
    <w:rsid w:val="000317AB"/>
    <w:rsid w:val="00032928"/>
    <w:rsid w:val="000339D6"/>
    <w:rsid w:val="00033D09"/>
    <w:rsid w:val="000341E3"/>
    <w:rsid w:val="0003492C"/>
    <w:rsid w:val="0003501F"/>
    <w:rsid w:val="000350F9"/>
    <w:rsid w:val="00035436"/>
    <w:rsid w:val="00036023"/>
    <w:rsid w:val="000370BB"/>
    <w:rsid w:val="000371B0"/>
    <w:rsid w:val="00037253"/>
    <w:rsid w:val="00037650"/>
    <w:rsid w:val="000379DD"/>
    <w:rsid w:val="00037CDB"/>
    <w:rsid w:val="0004039E"/>
    <w:rsid w:val="00040A1A"/>
    <w:rsid w:val="00040B0C"/>
    <w:rsid w:val="00041FC3"/>
    <w:rsid w:val="00042168"/>
    <w:rsid w:val="00042187"/>
    <w:rsid w:val="00042197"/>
    <w:rsid w:val="00042C13"/>
    <w:rsid w:val="0004321D"/>
    <w:rsid w:val="00043E57"/>
    <w:rsid w:val="00044396"/>
    <w:rsid w:val="00044B2C"/>
    <w:rsid w:val="00044F0D"/>
    <w:rsid w:val="000455D1"/>
    <w:rsid w:val="0004567C"/>
    <w:rsid w:val="00045885"/>
    <w:rsid w:val="00045CE6"/>
    <w:rsid w:val="000463E7"/>
    <w:rsid w:val="000468CF"/>
    <w:rsid w:val="00046CBA"/>
    <w:rsid w:val="0004771F"/>
    <w:rsid w:val="00047D53"/>
    <w:rsid w:val="00050A59"/>
    <w:rsid w:val="000511B4"/>
    <w:rsid w:val="0005330B"/>
    <w:rsid w:val="00053DC0"/>
    <w:rsid w:val="00053E33"/>
    <w:rsid w:val="0005492C"/>
    <w:rsid w:val="00054BB9"/>
    <w:rsid w:val="00054E0B"/>
    <w:rsid w:val="000560ED"/>
    <w:rsid w:val="0005616A"/>
    <w:rsid w:val="00056891"/>
    <w:rsid w:val="00056EB8"/>
    <w:rsid w:val="000570FB"/>
    <w:rsid w:val="00060F4A"/>
    <w:rsid w:val="000615E0"/>
    <w:rsid w:val="00061655"/>
    <w:rsid w:val="0006179E"/>
    <w:rsid w:val="000617F9"/>
    <w:rsid w:val="0006190E"/>
    <w:rsid w:val="00062CEE"/>
    <w:rsid w:val="0006389C"/>
    <w:rsid w:val="0006389F"/>
    <w:rsid w:val="00063C7A"/>
    <w:rsid w:val="00063D25"/>
    <w:rsid w:val="0006405F"/>
    <w:rsid w:val="0006437D"/>
    <w:rsid w:val="0006444D"/>
    <w:rsid w:val="0006487B"/>
    <w:rsid w:val="00064956"/>
    <w:rsid w:val="00065B91"/>
    <w:rsid w:val="00065C9E"/>
    <w:rsid w:val="0006764A"/>
    <w:rsid w:val="00067A2C"/>
    <w:rsid w:val="000710DD"/>
    <w:rsid w:val="00072415"/>
    <w:rsid w:val="00072D31"/>
    <w:rsid w:val="00072EEA"/>
    <w:rsid w:val="0007376C"/>
    <w:rsid w:val="000746DE"/>
    <w:rsid w:val="00074BE1"/>
    <w:rsid w:val="0007578D"/>
    <w:rsid w:val="00076475"/>
    <w:rsid w:val="00076890"/>
    <w:rsid w:val="00076CE8"/>
    <w:rsid w:val="0007728C"/>
    <w:rsid w:val="00080625"/>
    <w:rsid w:val="00080814"/>
    <w:rsid w:val="00081310"/>
    <w:rsid w:val="00082462"/>
    <w:rsid w:val="00082A15"/>
    <w:rsid w:val="00083CE7"/>
    <w:rsid w:val="00083EDA"/>
    <w:rsid w:val="00084386"/>
    <w:rsid w:val="00084D7D"/>
    <w:rsid w:val="00084FF3"/>
    <w:rsid w:val="00085CC0"/>
    <w:rsid w:val="00085EAD"/>
    <w:rsid w:val="000866F3"/>
    <w:rsid w:val="00086B6C"/>
    <w:rsid w:val="00086D5A"/>
    <w:rsid w:val="00087A8E"/>
    <w:rsid w:val="00087E7C"/>
    <w:rsid w:val="00090DBA"/>
    <w:rsid w:val="00091318"/>
    <w:rsid w:val="0009177A"/>
    <w:rsid w:val="00091FEE"/>
    <w:rsid w:val="0009231A"/>
    <w:rsid w:val="00093040"/>
    <w:rsid w:val="0009309D"/>
    <w:rsid w:val="000949C2"/>
    <w:rsid w:val="00094EF5"/>
    <w:rsid w:val="000953E8"/>
    <w:rsid w:val="00095498"/>
    <w:rsid w:val="00095648"/>
    <w:rsid w:val="0009594F"/>
    <w:rsid w:val="00095BE7"/>
    <w:rsid w:val="00096247"/>
    <w:rsid w:val="000969FB"/>
    <w:rsid w:val="00096E1F"/>
    <w:rsid w:val="00097F56"/>
    <w:rsid w:val="00097FCF"/>
    <w:rsid w:val="000A1780"/>
    <w:rsid w:val="000A3D93"/>
    <w:rsid w:val="000A4696"/>
    <w:rsid w:val="000A562A"/>
    <w:rsid w:val="000A59D3"/>
    <w:rsid w:val="000A6394"/>
    <w:rsid w:val="000A6481"/>
    <w:rsid w:val="000A6F9A"/>
    <w:rsid w:val="000A7004"/>
    <w:rsid w:val="000A7366"/>
    <w:rsid w:val="000A74B5"/>
    <w:rsid w:val="000A78D0"/>
    <w:rsid w:val="000B025D"/>
    <w:rsid w:val="000B0D22"/>
    <w:rsid w:val="000B1F74"/>
    <w:rsid w:val="000B22D2"/>
    <w:rsid w:val="000B249F"/>
    <w:rsid w:val="000B25C5"/>
    <w:rsid w:val="000B27A9"/>
    <w:rsid w:val="000B2C9C"/>
    <w:rsid w:val="000B396D"/>
    <w:rsid w:val="000B3D47"/>
    <w:rsid w:val="000B4075"/>
    <w:rsid w:val="000B412A"/>
    <w:rsid w:val="000B465D"/>
    <w:rsid w:val="000B4A9C"/>
    <w:rsid w:val="000B59DD"/>
    <w:rsid w:val="000B5AAE"/>
    <w:rsid w:val="000B77A9"/>
    <w:rsid w:val="000B7B47"/>
    <w:rsid w:val="000C038A"/>
    <w:rsid w:val="000C0AEC"/>
    <w:rsid w:val="000C164D"/>
    <w:rsid w:val="000C16B7"/>
    <w:rsid w:val="000C2265"/>
    <w:rsid w:val="000C3031"/>
    <w:rsid w:val="000C3198"/>
    <w:rsid w:val="000C3EC6"/>
    <w:rsid w:val="000C4A3F"/>
    <w:rsid w:val="000C4F94"/>
    <w:rsid w:val="000C518D"/>
    <w:rsid w:val="000C5201"/>
    <w:rsid w:val="000C58B8"/>
    <w:rsid w:val="000C5A8D"/>
    <w:rsid w:val="000C5D2D"/>
    <w:rsid w:val="000C6598"/>
    <w:rsid w:val="000C7E51"/>
    <w:rsid w:val="000D0D38"/>
    <w:rsid w:val="000D35E7"/>
    <w:rsid w:val="000D4FE0"/>
    <w:rsid w:val="000D56DE"/>
    <w:rsid w:val="000D6CBD"/>
    <w:rsid w:val="000D7C56"/>
    <w:rsid w:val="000E05D7"/>
    <w:rsid w:val="000E10A4"/>
    <w:rsid w:val="000E1B55"/>
    <w:rsid w:val="000E24F6"/>
    <w:rsid w:val="000E2600"/>
    <w:rsid w:val="000E2913"/>
    <w:rsid w:val="000E33CF"/>
    <w:rsid w:val="000E3F07"/>
    <w:rsid w:val="000E4A70"/>
    <w:rsid w:val="000E4D70"/>
    <w:rsid w:val="000E57F6"/>
    <w:rsid w:val="000E58C6"/>
    <w:rsid w:val="000E63AA"/>
    <w:rsid w:val="000F0213"/>
    <w:rsid w:val="000F0F8A"/>
    <w:rsid w:val="000F1FFA"/>
    <w:rsid w:val="000F22ED"/>
    <w:rsid w:val="000F27BC"/>
    <w:rsid w:val="000F329E"/>
    <w:rsid w:val="000F3B0B"/>
    <w:rsid w:val="000F4BBF"/>
    <w:rsid w:val="000F5433"/>
    <w:rsid w:val="000F5D2C"/>
    <w:rsid w:val="000F70F7"/>
    <w:rsid w:val="000F7809"/>
    <w:rsid w:val="000F7BF1"/>
    <w:rsid w:val="0010011C"/>
    <w:rsid w:val="00100BEC"/>
    <w:rsid w:val="00101251"/>
    <w:rsid w:val="00102997"/>
    <w:rsid w:val="00102ABD"/>
    <w:rsid w:val="00102FB9"/>
    <w:rsid w:val="00103A11"/>
    <w:rsid w:val="00104127"/>
    <w:rsid w:val="00104131"/>
    <w:rsid w:val="00104440"/>
    <w:rsid w:val="00104544"/>
    <w:rsid w:val="001057E0"/>
    <w:rsid w:val="00105ADC"/>
    <w:rsid w:val="00107429"/>
    <w:rsid w:val="00107525"/>
    <w:rsid w:val="00107586"/>
    <w:rsid w:val="00107945"/>
    <w:rsid w:val="00107EF9"/>
    <w:rsid w:val="0011067D"/>
    <w:rsid w:val="0011086F"/>
    <w:rsid w:val="00110BCD"/>
    <w:rsid w:val="0011123C"/>
    <w:rsid w:val="0011134C"/>
    <w:rsid w:val="00111502"/>
    <w:rsid w:val="0011164C"/>
    <w:rsid w:val="00111931"/>
    <w:rsid w:val="00111ADF"/>
    <w:rsid w:val="00111F67"/>
    <w:rsid w:val="00111FEC"/>
    <w:rsid w:val="00112E2A"/>
    <w:rsid w:val="00113453"/>
    <w:rsid w:val="00115073"/>
    <w:rsid w:val="00115584"/>
    <w:rsid w:val="00116781"/>
    <w:rsid w:val="001178D1"/>
    <w:rsid w:val="00117C3B"/>
    <w:rsid w:val="0012012A"/>
    <w:rsid w:val="0012045C"/>
    <w:rsid w:val="001211B3"/>
    <w:rsid w:val="001242F9"/>
    <w:rsid w:val="00124859"/>
    <w:rsid w:val="00125238"/>
    <w:rsid w:val="00125491"/>
    <w:rsid w:val="001264EE"/>
    <w:rsid w:val="00126965"/>
    <w:rsid w:val="00126AA0"/>
    <w:rsid w:val="0012757A"/>
    <w:rsid w:val="00127BCD"/>
    <w:rsid w:val="00127DE5"/>
    <w:rsid w:val="00130730"/>
    <w:rsid w:val="00131460"/>
    <w:rsid w:val="0013349B"/>
    <w:rsid w:val="00133F68"/>
    <w:rsid w:val="00134110"/>
    <w:rsid w:val="00135820"/>
    <w:rsid w:val="00136102"/>
    <w:rsid w:val="001363C4"/>
    <w:rsid w:val="00136802"/>
    <w:rsid w:val="00137F2F"/>
    <w:rsid w:val="0014007C"/>
    <w:rsid w:val="00140790"/>
    <w:rsid w:val="00140A88"/>
    <w:rsid w:val="00141A92"/>
    <w:rsid w:val="00142AA8"/>
    <w:rsid w:val="00142BB6"/>
    <w:rsid w:val="001431A9"/>
    <w:rsid w:val="00143725"/>
    <w:rsid w:val="00143947"/>
    <w:rsid w:val="00144000"/>
    <w:rsid w:val="0014400D"/>
    <w:rsid w:val="001440DE"/>
    <w:rsid w:val="00144969"/>
    <w:rsid w:val="00145246"/>
    <w:rsid w:val="0014536A"/>
    <w:rsid w:val="001459AE"/>
    <w:rsid w:val="00145D43"/>
    <w:rsid w:val="001466A3"/>
    <w:rsid w:val="00146B77"/>
    <w:rsid w:val="00146CB8"/>
    <w:rsid w:val="00146CE2"/>
    <w:rsid w:val="001473BC"/>
    <w:rsid w:val="001475BE"/>
    <w:rsid w:val="00147A0D"/>
    <w:rsid w:val="00147EB6"/>
    <w:rsid w:val="00150482"/>
    <w:rsid w:val="00152448"/>
    <w:rsid w:val="00152470"/>
    <w:rsid w:val="0015314F"/>
    <w:rsid w:val="0015378F"/>
    <w:rsid w:val="00153CF5"/>
    <w:rsid w:val="00153FA8"/>
    <w:rsid w:val="0015462F"/>
    <w:rsid w:val="00155652"/>
    <w:rsid w:val="001576D3"/>
    <w:rsid w:val="0016156C"/>
    <w:rsid w:val="00161F70"/>
    <w:rsid w:val="00162575"/>
    <w:rsid w:val="0016288A"/>
    <w:rsid w:val="00162F2A"/>
    <w:rsid w:val="001637E1"/>
    <w:rsid w:val="001643C0"/>
    <w:rsid w:val="00164579"/>
    <w:rsid w:val="001649DA"/>
    <w:rsid w:val="00164B37"/>
    <w:rsid w:val="00164B69"/>
    <w:rsid w:val="001659E8"/>
    <w:rsid w:val="001701FA"/>
    <w:rsid w:val="001710D2"/>
    <w:rsid w:val="00171BFA"/>
    <w:rsid w:val="001722D1"/>
    <w:rsid w:val="001722FA"/>
    <w:rsid w:val="0017284A"/>
    <w:rsid w:val="00172931"/>
    <w:rsid w:val="00173955"/>
    <w:rsid w:val="001739D1"/>
    <w:rsid w:val="00173DAC"/>
    <w:rsid w:val="001745B4"/>
    <w:rsid w:val="00174DE9"/>
    <w:rsid w:val="00175083"/>
    <w:rsid w:val="0017557B"/>
    <w:rsid w:val="00176AF4"/>
    <w:rsid w:val="00177504"/>
    <w:rsid w:val="00177FFE"/>
    <w:rsid w:val="00180736"/>
    <w:rsid w:val="00180845"/>
    <w:rsid w:val="00180CFF"/>
    <w:rsid w:val="00182254"/>
    <w:rsid w:val="00184150"/>
    <w:rsid w:val="00184335"/>
    <w:rsid w:val="00184B51"/>
    <w:rsid w:val="00185C11"/>
    <w:rsid w:val="00185F5B"/>
    <w:rsid w:val="00186AE7"/>
    <w:rsid w:val="00187F16"/>
    <w:rsid w:val="00187FBC"/>
    <w:rsid w:val="0019011E"/>
    <w:rsid w:val="001901D1"/>
    <w:rsid w:val="0019020E"/>
    <w:rsid w:val="00191141"/>
    <w:rsid w:val="00192C46"/>
    <w:rsid w:val="0019339A"/>
    <w:rsid w:val="00193DEB"/>
    <w:rsid w:val="00194925"/>
    <w:rsid w:val="00195B3B"/>
    <w:rsid w:val="00195D61"/>
    <w:rsid w:val="00195F7B"/>
    <w:rsid w:val="001964FB"/>
    <w:rsid w:val="001972A6"/>
    <w:rsid w:val="001977B9"/>
    <w:rsid w:val="00197DFE"/>
    <w:rsid w:val="001A0376"/>
    <w:rsid w:val="001A06D7"/>
    <w:rsid w:val="001A0858"/>
    <w:rsid w:val="001A12E1"/>
    <w:rsid w:val="001A1567"/>
    <w:rsid w:val="001A17EB"/>
    <w:rsid w:val="001A1E55"/>
    <w:rsid w:val="001A254A"/>
    <w:rsid w:val="001A2700"/>
    <w:rsid w:val="001A34FC"/>
    <w:rsid w:val="001A36BA"/>
    <w:rsid w:val="001A4C9C"/>
    <w:rsid w:val="001A5E07"/>
    <w:rsid w:val="001A6734"/>
    <w:rsid w:val="001A7B60"/>
    <w:rsid w:val="001B02D2"/>
    <w:rsid w:val="001B1A35"/>
    <w:rsid w:val="001B1A48"/>
    <w:rsid w:val="001B1BCD"/>
    <w:rsid w:val="001B245A"/>
    <w:rsid w:val="001B351F"/>
    <w:rsid w:val="001B3970"/>
    <w:rsid w:val="001B4011"/>
    <w:rsid w:val="001B5070"/>
    <w:rsid w:val="001B5B7C"/>
    <w:rsid w:val="001B76EB"/>
    <w:rsid w:val="001B7A65"/>
    <w:rsid w:val="001C0841"/>
    <w:rsid w:val="001C1952"/>
    <w:rsid w:val="001C2A68"/>
    <w:rsid w:val="001C2E28"/>
    <w:rsid w:val="001C2F17"/>
    <w:rsid w:val="001C3078"/>
    <w:rsid w:val="001C3FD0"/>
    <w:rsid w:val="001C44F5"/>
    <w:rsid w:val="001C4B99"/>
    <w:rsid w:val="001C6643"/>
    <w:rsid w:val="001C71C9"/>
    <w:rsid w:val="001D0104"/>
    <w:rsid w:val="001D2A9B"/>
    <w:rsid w:val="001D3406"/>
    <w:rsid w:val="001D3CA2"/>
    <w:rsid w:val="001D3CEF"/>
    <w:rsid w:val="001D4323"/>
    <w:rsid w:val="001D48CE"/>
    <w:rsid w:val="001D48FD"/>
    <w:rsid w:val="001D4CB8"/>
    <w:rsid w:val="001D5045"/>
    <w:rsid w:val="001D62E6"/>
    <w:rsid w:val="001D67FF"/>
    <w:rsid w:val="001D75CE"/>
    <w:rsid w:val="001D7D8F"/>
    <w:rsid w:val="001D7DEB"/>
    <w:rsid w:val="001E0B0D"/>
    <w:rsid w:val="001E1993"/>
    <w:rsid w:val="001E2428"/>
    <w:rsid w:val="001E3102"/>
    <w:rsid w:val="001E3887"/>
    <w:rsid w:val="001E41F3"/>
    <w:rsid w:val="001E5EDC"/>
    <w:rsid w:val="001E6463"/>
    <w:rsid w:val="001E66B6"/>
    <w:rsid w:val="001E778F"/>
    <w:rsid w:val="001E7853"/>
    <w:rsid w:val="001F1416"/>
    <w:rsid w:val="001F2272"/>
    <w:rsid w:val="001F24A3"/>
    <w:rsid w:val="001F260A"/>
    <w:rsid w:val="001F2669"/>
    <w:rsid w:val="001F27B5"/>
    <w:rsid w:val="001F2B51"/>
    <w:rsid w:val="001F314B"/>
    <w:rsid w:val="001F3248"/>
    <w:rsid w:val="001F37C9"/>
    <w:rsid w:val="001F38AA"/>
    <w:rsid w:val="001F410B"/>
    <w:rsid w:val="001F4311"/>
    <w:rsid w:val="001F4F57"/>
    <w:rsid w:val="001F5022"/>
    <w:rsid w:val="001F5C02"/>
    <w:rsid w:val="001F666B"/>
    <w:rsid w:val="001F678B"/>
    <w:rsid w:val="001F6D59"/>
    <w:rsid w:val="002001A4"/>
    <w:rsid w:val="002018BB"/>
    <w:rsid w:val="00202E98"/>
    <w:rsid w:val="00202FDC"/>
    <w:rsid w:val="00203025"/>
    <w:rsid w:val="0020362F"/>
    <w:rsid w:val="0020580A"/>
    <w:rsid w:val="002063FB"/>
    <w:rsid w:val="002072AC"/>
    <w:rsid w:val="00207DEB"/>
    <w:rsid w:val="00207FF2"/>
    <w:rsid w:val="0021066D"/>
    <w:rsid w:val="00210A31"/>
    <w:rsid w:val="00211CFE"/>
    <w:rsid w:val="00212877"/>
    <w:rsid w:val="0021351F"/>
    <w:rsid w:val="00213604"/>
    <w:rsid w:val="00213DD6"/>
    <w:rsid w:val="00214114"/>
    <w:rsid w:val="002163AE"/>
    <w:rsid w:val="002164C8"/>
    <w:rsid w:val="002168FD"/>
    <w:rsid w:val="0022036E"/>
    <w:rsid w:val="002203AD"/>
    <w:rsid w:val="002205A3"/>
    <w:rsid w:val="00220639"/>
    <w:rsid w:val="00220B61"/>
    <w:rsid w:val="00221D95"/>
    <w:rsid w:val="002224A0"/>
    <w:rsid w:val="0022323E"/>
    <w:rsid w:val="00223C80"/>
    <w:rsid w:val="002243AA"/>
    <w:rsid w:val="00225513"/>
    <w:rsid w:val="00225A94"/>
    <w:rsid w:val="002264CF"/>
    <w:rsid w:val="00226BF1"/>
    <w:rsid w:val="00230654"/>
    <w:rsid w:val="00230CFE"/>
    <w:rsid w:val="002313FA"/>
    <w:rsid w:val="00231903"/>
    <w:rsid w:val="00232735"/>
    <w:rsid w:val="0023371B"/>
    <w:rsid w:val="00234320"/>
    <w:rsid w:val="00234A77"/>
    <w:rsid w:val="00234CA0"/>
    <w:rsid w:val="002400B1"/>
    <w:rsid w:val="00241F99"/>
    <w:rsid w:val="00242279"/>
    <w:rsid w:val="00242B24"/>
    <w:rsid w:val="002432A6"/>
    <w:rsid w:val="002437B7"/>
    <w:rsid w:val="00243B04"/>
    <w:rsid w:val="00244ADA"/>
    <w:rsid w:val="00244C80"/>
    <w:rsid w:val="00245B79"/>
    <w:rsid w:val="002468C7"/>
    <w:rsid w:val="00246F76"/>
    <w:rsid w:val="0024706B"/>
    <w:rsid w:val="00247129"/>
    <w:rsid w:val="002477F0"/>
    <w:rsid w:val="00250042"/>
    <w:rsid w:val="00251399"/>
    <w:rsid w:val="00251ADE"/>
    <w:rsid w:val="002521AA"/>
    <w:rsid w:val="00252C55"/>
    <w:rsid w:val="00254913"/>
    <w:rsid w:val="002561D7"/>
    <w:rsid w:val="002565A0"/>
    <w:rsid w:val="00256CAF"/>
    <w:rsid w:val="00256E10"/>
    <w:rsid w:val="00257673"/>
    <w:rsid w:val="00257797"/>
    <w:rsid w:val="00257D96"/>
    <w:rsid w:val="00257E60"/>
    <w:rsid w:val="0026004D"/>
    <w:rsid w:val="0026133E"/>
    <w:rsid w:val="00261813"/>
    <w:rsid w:val="00261CB5"/>
    <w:rsid w:val="00261D7C"/>
    <w:rsid w:val="00261ED5"/>
    <w:rsid w:val="00262FE1"/>
    <w:rsid w:val="00263774"/>
    <w:rsid w:val="0026487C"/>
    <w:rsid w:val="002659F3"/>
    <w:rsid w:val="00265CB0"/>
    <w:rsid w:val="0026660D"/>
    <w:rsid w:val="0026685B"/>
    <w:rsid w:val="00266CE3"/>
    <w:rsid w:val="00266DCB"/>
    <w:rsid w:val="00266E4A"/>
    <w:rsid w:val="002675A3"/>
    <w:rsid w:val="00270BFF"/>
    <w:rsid w:val="0027178C"/>
    <w:rsid w:val="00271869"/>
    <w:rsid w:val="002722B9"/>
    <w:rsid w:val="0027281A"/>
    <w:rsid w:val="002749C5"/>
    <w:rsid w:val="00274F66"/>
    <w:rsid w:val="00274FFF"/>
    <w:rsid w:val="00275D12"/>
    <w:rsid w:val="0027600F"/>
    <w:rsid w:val="00276D5E"/>
    <w:rsid w:val="0027732E"/>
    <w:rsid w:val="00277891"/>
    <w:rsid w:val="00280476"/>
    <w:rsid w:val="0028056A"/>
    <w:rsid w:val="00281341"/>
    <w:rsid w:val="002817A4"/>
    <w:rsid w:val="00281CD9"/>
    <w:rsid w:val="00282884"/>
    <w:rsid w:val="00282D60"/>
    <w:rsid w:val="00282F3D"/>
    <w:rsid w:val="002832ED"/>
    <w:rsid w:val="00283CFC"/>
    <w:rsid w:val="00284114"/>
    <w:rsid w:val="00284D94"/>
    <w:rsid w:val="00285006"/>
    <w:rsid w:val="002859D9"/>
    <w:rsid w:val="00285C1C"/>
    <w:rsid w:val="002860C4"/>
    <w:rsid w:val="00286290"/>
    <w:rsid w:val="0028634C"/>
    <w:rsid w:val="002873C4"/>
    <w:rsid w:val="002874AA"/>
    <w:rsid w:val="002879DD"/>
    <w:rsid w:val="00290619"/>
    <w:rsid w:val="00290642"/>
    <w:rsid w:val="00290EDF"/>
    <w:rsid w:val="00291193"/>
    <w:rsid w:val="0029140B"/>
    <w:rsid w:val="00291622"/>
    <w:rsid w:val="002921D7"/>
    <w:rsid w:val="002922C1"/>
    <w:rsid w:val="00292B5D"/>
    <w:rsid w:val="00293F72"/>
    <w:rsid w:val="002950B5"/>
    <w:rsid w:val="00295B04"/>
    <w:rsid w:val="00296420"/>
    <w:rsid w:val="00297418"/>
    <w:rsid w:val="002975F8"/>
    <w:rsid w:val="002976EC"/>
    <w:rsid w:val="00297D8B"/>
    <w:rsid w:val="002A01CC"/>
    <w:rsid w:val="002A04D8"/>
    <w:rsid w:val="002A08A8"/>
    <w:rsid w:val="002A12E4"/>
    <w:rsid w:val="002A1484"/>
    <w:rsid w:val="002A28A0"/>
    <w:rsid w:val="002A3A8E"/>
    <w:rsid w:val="002A3EA3"/>
    <w:rsid w:val="002A4321"/>
    <w:rsid w:val="002A5BEA"/>
    <w:rsid w:val="002A6025"/>
    <w:rsid w:val="002B0A97"/>
    <w:rsid w:val="002B0C6C"/>
    <w:rsid w:val="002B155B"/>
    <w:rsid w:val="002B19A5"/>
    <w:rsid w:val="002B1B60"/>
    <w:rsid w:val="002B398E"/>
    <w:rsid w:val="002B3BB7"/>
    <w:rsid w:val="002B3E51"/>
    <w:rsid w:val="002B4003"/>
    <w:rsid w:val="002B402D"/>
    <w:rsid w:val="002B475C"/>
    <w:rsid w:val="002B4A3C"/>
    <w:rsid w:val="002B52FE"/>
    <w:rsid w:val="002B5741"/>
    <w:rsid w:val="002B5D94"/>
    <w:rsid w:val="002B6F73"/>
    <w:rsid w:val="002B73A9"/>
    <w:rsid w:val="002B76AD"/>
    <w:rsid w:val="002B7DD8"/>
    <w:rsid w:val="002C0160"/>
    <w:rsid w:val="002C06C9"/>
    <w:rsid w:val="002C07A4"/>
    <w:rsid w:val="002C0A4D"/>
    <w:rsid w:val="002C11D6"/>
    <w:rsid w:val="002C1B73"/>
    <w:rsid w:val="002C275A"/>
    <w:rsid w:val="002C351E"/>
    <w:rsid w:val="002C382A"/>
    <w:rsid w:val="002C38AA"/>
    <w:rsid w:val="002C3C8D"/>
    <w:rsid w:val="002C5136"/>
    <w:rsid w:val="002C5517"/>
    <w:rsid w:val="002C5DE3"/>
    <w:rsid w:val="002C6B25"/>
    <w:rsid w:val="002C74A7"/>
    <w:rsid w:val="002C78FD"/>
    <w:rsid w:val="002C7F5F"/>
    <w:rsid w:val="002D0381"/>
    <w:rsid w:val="002D078C"/>
    <w:rsid w:val="002D2340"/>
    <w:rsid w:val="002D2754"/>
    <w:rsid w:val="002D3A20"/>
    <w:rsid w:val="002D3BFF"/>
    <w:rsid w:val="002D3F89"/>
    <w:rsid w:val="002D483C"/>
    <w:rsid w:val="002D4876"/>
    <w:rsid w:val="002D5BB5"/>
    <w:rsid w:val="002D5C00"/>
    <w:rsid w:val="002D60D1"/>
    <w:rsid w:val="002D6A32"/>
    <w:rsid w:val="002D70F9"/>
    <w:rsid w:val="002D7249"/>
    <w:rsid w:val="002D74F2"/>
    <w:rsid w:val="002D7644"/>
    <w:rsid w:val="002D7A18"/>
    <w:rsid w:val="002D7B29"/>
    <w:rsid w:val="002E001A"/>
    <w:rsid w:val="002E048B"/>
    <w:rsid w:val="002E0AA3"/>
    <w:rsid w:val="002E0E70"/>
    <w:rsid w:val="002E10E3"/>
    <w:rsid w:val="002E1369"/>
    <w:rsid w:val="002E1881"/>
    <w:rsid w:val="002E21BD"/>
    <w:rsid w:val="002E2865"/>
    <w:rsid w:val="002E2AB6"/>
    <w:rsid w:val="002E2F4B"/>
    <w:rsid w:val="002E3042"/>
    <w:rsid w:val="002E3E77"/>
    <w:rsid w:val="002E4078"/>
    <w:rsid w:val="002E4851"/>
    <w:rsid w:val="002E50F1"/>
    <w:rsid w:val="002E5721"/>
    <w:rsid w:val="002E583F"/>
    <w:rsid w:val="002E59F3"/>
    <w:rsid w:val="002E5A0C"/>
    <w:rsid w:val="002E6FFD"/>
    <w:rsid w:val="002E74C4"/>
    <w:rsid w:val="002F01D5"/>
    <w:rsid w:val="002F16B8"/>
    <w:rsid w:val="002F2669"/>
    <w:rsid w:val="002F37D3"/>
    <w:rsid w:val="002F3A85"/>
    <w:rsid w:val="002F3D92"/>
    <w:rsid w:val="002F4900"/>
    <w:rsid w:val="002F5970"/>
    <w:rsid w:val="002F6C79"/>
    <w:rsid w:val="002F6D95"/>
    <w:rsid w:val="002F7982"/>
    <w:rsid w:val="00301048"/>
    <w:rsid w:val="00301231"/>
    <w:rsid w:val="00302453"/>
    <w:rsid w:val="00302E7C"/>
    <w:rsid w:val="00303248"/>
    <w:rsid w:val="00303269"/>
    <w:rsid w:val="00303E48"/>
    <w:rsid w:val="003043B8"/>
    <w:rsid w:val="00305117"/>
    <w:rsid w:val="00305409"/>
    <w:rsid w:val="00305B10"/>
    <w:rsid w:val="00305D45"/>
    <w:rsid w:val="00306AC1"/>
    <w:rsid w:val="00306E2D"/>
    <w:rsid w:val="00307688"/>
    <w:rsid w:val="00307AFE"/>
    <w:rsid w:val="00307CF5"/>
    <w:rsid w:val="00307FF5"/>
    <w:rsid w:val="00310092"/>
    <w:rsid w:val="003105D0"/>
    <w:rsid w:val="00310DC4"/>
    <w:rsid w:val="0031254B"/>
    <w:rsid w:val="003139AA"/>
    <w:rsid w:val="00313B8C"/>
    <w:rsid w:val="003148C7"/>
    <w:rsid w:val="00314923"/>
    <w:rsid w:val="00314C0E"/>
    <w:rsid w:val="00314F91"/>
    <w:rsid w:val="00315899"/>
    <w:rsid w:val="00315A50"/>
    <w:rsid w:val="00315E16"/>
    <w:rsid w:val="00315F72"/>
    <w:rsid w:val="0031697A"/>
    <w:rsid w:val="003172A4"/>
    <w:rsid w:val="00317367"/>
    <w:rsid w:val="00317837"/>
    <w:rsid w:val="00317C89"/>
    <w:rsid w:val="003206C3"/>
    <w:rsid w:val="00320D8A"/>
    <w:rsid w:val="00322ABF"/>
    <w:rsid w:val="00322C89"/>
    <w:rsid w:val="0032398E"/>
    <w:rsid w:val="00323BB3"/>
    <w:rsid w:val="00323CE4"/>
    <w:rsid w:val="00323E59"/>
    <w:rsid w:val="0032425F"/>
    <w:rsid w:val="003246AB"/>
    <w:rsid w:val="003246EE"/>
    <w:rsid w:val="003248A0"/>
    <w:rsid w:val="00324A47"/>
    <w:rsid w:val="003251F7"/>
    <w:rsid w:val="003268BB"/>
    <w:rsid w:val="00327881"/>
    <w:rsid w:val="00330A9F"/>
    <w:rsid w:val="003311FA"/>
    <w:rsid w:val="003316A5"/>
    <w:rsid w:val="0033224C"/>
    <w:rsid w:val="003322A8"/>
    <w:rsid w:val="003324CC"/>
    <w:rsid w:val="00332F5C"/>
    <w:rsid w:val="003330AF"/>
    <w:rsid w:val="00333258"/>
    <w:rsid w:val="003339CD"/>
    <w:rsid w:val="00333DD3"/>
    <w:rsid w:val="003357A2"/>
    <w:rsid w:val="0033607A"/>
    <w:rsid w:val="003368AD"/>
    <w:rsid w:val="00340B1F"/>
    <w:rsid w:val="00340CA0"/>
    <w:rsid w:val="0034120A"/>
    <w:rsid w:val="003414D7"/>
    <w:rsid w:val="003417E9"/>
    <w:rsid w:val="00341946"/>
    <w:rsid w:val="00341EA7"/>
    <w:rsid w:val="00341FFD"/>
    <w:rsid w:val="003427C0"/>
    <w:rsid w:val="00342EA0"/>
    <w:rsid w:val="00343B0E"/>
    <w:rsid w:val="00344CA9"/>
    <w:rsid w:val="003452AD"/>
    <w:rsid w:val="00346CC2"/>
    <w:rsid w:val="00347388"/>
    <w:rsid w:val="00347479"/>
    <w:rsid w:val="0035017E"/>
    <w:rsid w:val="00350A2B"/>
    <w:rsid w:val="00351226"/>
    <w:rsid w:val="00351727"/>
    <w:rsid w:val="00351DF2"/>
    <w:rsid w:val="0035265C"/>
    <w:rsid w:val="003532AE"/>
    <w:rsid w:val="003535BC"/>
    <w:rsid w:val="00353E98"/>
    <w:rsid w:val="00353F91"/>
    <w:rsid w:val="003542A0"/>
    <w:rsid w:val="00354AD6"/>
    <w:rsid w:val="00354ED4"/>
    <w:rsid w:val="0035520A"/>
    <w:rsid w:val="003552F4"/>
    <w:rsid w:val="00355E7A"/>
    <w:rsid w:val="003567DF"/>
    <w:rsid w:val="00356C12"/>
    <w:rsid w:val="003575C0"/>
    <w:rsid w:val="00357971"/>
    <w:rsid w:val="00357A59"/>
    <w:rsid w:val="00360091"/>
    <w:rsid w:val="00360231"/>
    <w:rsid w:val="00360715"/>
    <w:rsid w:val="00360A4F"/>
    <w:rsid w:val="00360C05"/>
    <w:rsid w:val="003614AA"/>
    <w:rsid w:val="00362FF1"/>
    <w:rsid w:val="0036369B"/>
    <w:rsid w:val="00363C00"/>
    <w:rsid w:val="0036473C"/>
    <w:rsid w:val="00364E7D"/>
    <w:rsid w:val="00364FD1"/>
    <w:rsid w:val="00365E05"/>
    <w:rsid w:val="0036689C"/>
    <w:rsid w:val="00366F19"/>
    <w:rsid w:val="0036785F"/>
    <w:rsid w:val="003703FC"/>
    <w:rsid w:val="00370569"/>
    <w:rsid w:val="00370664"/>
    <w:rsid w:val="00370964"/>
    <w:rsid w:val="00370B0D"/>
    <w:rsid w:val="003719A4"/>
    <w:rsid w:val="00372EE6"/>
    <w:rsid w:val="00373842"/>
    <w:rsid w:val="0037413E"/>
    <w:rsid w:val="0037419E"/>
    <w:rsid w:val="00374B16"/>
    <w:rsid w:val="003764CC"/>
    <w:rsid w:val="003765A9"/>
    <w:rsid w:val="00376BEC"/>
    <w:rsid w:val="00377A6D"/>
    <w:rsid w:val="00380FB8"/>
    <w:rsid w:val="003810FC"/>
    <w:rsid w:val="00381645"/>
    <w:rsid w:val="0038164A"/>
    <w:rsid w:val="00381F8C"/>
    <w:rsid w:val="00383118"/>
    <w:rsid w:val="00384A11"/>
    <w:rsid w:val="00385237"/>
    <w:rsid w:val="003853A6"/>
    <w:rsid w:val="00385EE4"/>
    <w:rsid w:val="003861E4"/>
    <w:rsid w:val="00386F9C"/>
    <w:rsid w:val="0038753C"/>
    <w:rsid w:val="003877F3"/>
    <w:rsid w:val="00387C89"/>
    <w:rsid w:val="00390214"/>
    <w:rsid w:val="00390725"/>
    <w:rsid w:val="003908ED"/>
    <w:rsid w:val="003910D7"/>
    <w:rsid w:val="00392628"/>
    <w:rsid w:val="00392CCF"/>
    <w:rsid w:val="0039319C"/>
    <w:rsid w:val="00393A9E"/>
    <w:rsid w:val="00393FE3"/>
    <w:rsid w:val="00394106"/>
    <w:rsid w:val="00395871"/>
    <w:rsid w:val="00395F2B"/>
    <w:rsid w:val="00396CD8"/>
    <w:rsid w:val="0039725C"/>
    <w:rsid w:val="003976EC"/>
    <w:rsid w:val="003A001D"/>
    <w:rsid w:val="003A08F4"/>
    <w:rsid w:val="003A0928"/>
    <w:rsid w:val="003A1001"/>
    <w:rsid w:val="003A11C3"/>
    <w:rsid w:val="003A2E00"/>
    <w:rsid w:val="003A3170"/>
    <w:rsid w:val="003A344A"/>
    <w:rsid w:val="003A45A4"/>
    <w:rsid w:val="003A4DFC"/>
    <w:rsid w:val="003A4F0C"/>
    <w:rsid w:val="003A53B0"/>
    <w:rsid w:val="003A5AEA"/>
    <w:rsid w:val="003A6551"/>
    <w:rsid w:val="003A6F3D"/>
    <w:rsid w:val="003A7AAA"/>
    <w:rsid w:val="003B04B8"/>
    <w:rsid w:val="003B0E2F"/>
    <w:rsid w:val="003B13D6"/>
    <w:rsid w:val="003B1C8C"/>
    <w:rsid w:val="003B3206"/>
    <w:rsid w:val="003B370C"/>
    <w:rsid w:val="003B4160"/>
    <w:rsid w:val="003B48DC"/>
    <w:rsid w:val="003B579F"/>
    <w:rsid w:val="003B6083"/>
    <w:rsid w:val="003B6793"/>
    <w:rsid w:val="003B67D0"/>
    <w:rsid w:val="003B67F0"/>
    <w:rsid w:val="003B68F3"/>
    <w:rsid w:val="003B6D4E"/>
    <w:rsid w:val="003B7038"/>
    <w:rsid w:val="003B73C4"/>
    <w:rsid w:val="003B7731"/>
    <w:rsid w:val="003B7834"/>
    <w:rsid w:val="003B79B2"/>
    <w:rsid w:val="003C080F"/>
    <w:rsid w:val="003C0D04"/>
    <w:rsid w:val="003C25CC"/>
    <w:rsid w:val="003C34F5"/>
    <w:rsid w:val="003C35DB"/>
    <w:rsid w:val="003C3649"/>
    <w:rsid w:val="003C3974"/>
    <w:rsid w:val="003C421A"/>
    <w:rsid w:val="003C4C72"/>
    <w:rsid w:val="003C536F"/>
    <w:rsid w:val="003C56FC"/>
    <w:rsid w:val="003C5A0E"/>
    <w:rsid w:val="003C5E59"/>
    <w:rsid w:val="003C6510"/>
    <w:rsid w:val="003C67FE"/>
    <w:rsid w:val="003C69D8"/>
    <w:rsid w:val="003C6E58"/>
    <w:rsid w:val="003D08B6"/>
    <w:rsid w:val="003D1617"/>
    <w:rsid w:val="003D3C30"/>
    <w:rsid w:val="003D3CDF"/>
    <w:rsid w:val="003D45B3"/>
    <w:rsid w:val="003D5C68"/>
    <w:rsid w:val="003D61C0"/>
    <w:rsid w:val="003D6B81"/>
    <w:rsid w:val="003D6EE6"/>
    <w:rsid w:val="003D7517"/>
    <w:rsid w:val="003D773A"/>
    <w:rsid w:val="003E0868"/>
    <w:rsid w:val="003E0929"/>
    <w:rsid w:val="003E10E9"/>
    <w:rsid w:val="003E12D6"/>
    <w:rsid w:val="003E1A36"/>
    <w:rsid w:val="003E1F96"/>
    <w:rsid w:val="003E28C8"/>
    <w:rsid w:val="003E2997"/>
    <w:rsid w:val="003E2A13"/>
    <w:rsid w:val="003E2CBE"/>
    <w:rsid w:val="003E2FD5"/>
    <w:rsid w:val="003E4146"/>
    <w:rsid w:val="003E474C"/>
    <w:rsid w:val="003E508E"/>
    <w:rsid w:val="003E6305"/>
    <w:rsid w:val="003E67AB"/>
    <w:rsid w:val="003E7ABD"/>
    <w:rsid w:val="003F0191"/>
    <w:rsid w:val="003F14D0"/>
    <w:rsid w:val="003F1F5C"/>
    <w:rsid w:val="003F2E79"/>
    <w:rsid w:val="003F31CC"/>
    <w:rsid w:val="003F3D78"/>
    <w:rsid w:val="003F3E8B"/>
    <w:rsid w:val="003F45BD"/>
    <w:rsid w:val="003F45D3"/>
    <w:rsid w:val="003F4E77"/>
    <w:rsid w:val="003F5246"/>
    <w:rsid w:val="003F5E38"/>
    <w:rsid w:val="003F5F0A"/>
    <w:rsid w:val="003F6283"/>
    <w:rsid w:val="003F647F"/>
    <w:rsid w:val="003F71FB"/>
    <w:rsid w:val="003F7722"/>
    <w:rsid w:val="003F7910"/>
    <w:rsid w:val="003F7C95"/>
    <w:rsid w:val="004004F8"/>
    <w:rsid w:val="00401174"/>
    <w:rsid w:val="00401732"/>
    <w:rsid w:val="00401EA8"/>
    <w:rsid w:val="004030DA"/>
    <w:rsid w:val="00403BB7"/>
    <w:rsid w:val="00403BCC"/>
    <w:rsid w:val="00404F41"/>
    <w:rsid w:val="00405A25"/>
    <w:rsid w:val="00406D22"/>
    <w:rsid w:val="004076B1"/>
    <w:rsid w:val="00407A54"/>
    <w:rsid w:val="00407D17"/>
    <w:rsid w:val="004104E9"/>
    <w:rsid w:val="0041073D"/>
    <w:rsid w:val="00410D62"/>
    <w:rsid w:val="00411CDF"/>
    <w:rsid w:val="00413023"/>
    <w:rsid w:val="00413C2D"/>
    <w:rsid w:val="00413D51"/>
    <w:rsid w:val="00413F30"/>
    <w:rsid w:val="004142F3"/>
    <w:rsid w:val="00414725"/>
    <w:rsid w:val="00415B88"/>
    <w:rsid w:val="0041659F"/>
    <w:rsid w:val="004169F6"/>
    <w:rsid w:val="00416EBA"/>
    <w:rsid w:val="0041716E"/>
    <w:rsid w:val="004172C7"/>
    <w:rsid w:val="00417CB3"/>
    <w:rsid w:val="00420F3C"/>
    <w:rsid w:val="00422246"/>
    <w:rsid w:val="00422829"/>
    <w:rsid w:val="0042350A"/>
    <w:rsid w:val="00423B29"/>
    <w:rsid w:val="00423D3F"/>
    <w:rsid w:val="004242F1"/>
    <w:rsid w:val="0042437D"/>
    <w:rsid w:val="0042476D"/>
    <w:rsid w:val="00425815"/>
    <w:rsid w:val="00427376"/>
    <w:rsid w:val="004275C3"/>
    <w:rsid w:val="004276BA"/>
    <w:rsid w:val="0042775B"/>
    <w:rsid w:val="00427C75"/>
    <w:rsid w:val="00430006"/>
    <w:rsid w:val="00430450"/>
    <w:rsid w:val="004318C0"/>
    <w:rsid w:val="004321E3"/>
    <w:rsid w:val="00433335"/>
    <w:rsid w:val="00433D68"/>
    <w:rsid w:val="00433FAA"/>
    <w:rsid w:val="00434110"/>
    <w:rsid w:val="00434688"/>
    <w:rsid w:val="00434DC1"/>
    <w:rsid w:val="0043530D"/>
    <w:rsid w:val="004361B8"/>
    <w:rsid w:val="00436B73"/>
    <w:rsid w:val="00437089"/>
    <w:rsid w:val="00437F8E"/>
    <w:rsid w:val="004408A9"/>
    <w:rsid w:val="00441A23"/>
    <w:rsid w:val="00443098"/>
    <w:rsid w:val="0044311D"/>
    <w:rsid w:val="00444957"/>
    <w:rsid w:val="004452F8"/>
    <w:rsid w:val="004464EE"/>
    <w:rsid w:val="00450D28"/>
    <w:rsid w:val="00450FE9"/>
    <w:rsid w:val="00451194"/>
    <w:rsid w:val="004516F4"/>
    <w:rsid w:val="00451B0E"/>
    <w:rsid w:val="00452275"/>
    <w:rsid w:val="004531E4"/>
    <w:rsid w:val="0045339B"/>
    <w:rsid w:val="0045369D"/>
    <w:rsid w:val="00453800"/>
    <w:rsid w:val="00454960"/>
    <w:rsid w:val="004555BF"/>
    <w:rsid w:val="004558FD"/>
    <w:rsid w:val="00455C14"/>
    <w:rsid w:val="00455C61"/>
    <w:rsid w:val="00456609"/>
    <w:rsid w:val="004601EC"/>
    <w:rsid w:val="004602F0"/>
    <w:rsid w:val="00460D19"/>
    <w:rsid w:val="00461157"/>
    <w:rsid w:val="00461BED"/>
    <w:rsid w:val="00462677"/>
    <w:rsid w:val="00462C45"/>
    <w:rsid w:val="00463044"/>
    <w:rsid w:val="00463A76"/>
    <w:rsid w:val="00465EEC"/>
    <w:rsid w:val="0046610E"/>
    <w:rsid w:val="004663DC"/>
    <w:rsid w:val="00467EBB"/>
    <w:rsid w:val="00470038"/>
    <w:rsid w:val="004706F2"/>
    <w:rsid w:val="00470C3D"/>
    <w:rsid w:val="00471706"/>
    <w:rsid w:val="00472701"/>
    <w:rsid w:val="00472957"/>
    <w:rsid w:val="00473480"/>
    <w:rsid w:val="00473E6B"/>
    <w:rsid w:val="00474200"/>
    <w:rsid w:val="004749CE"/>
    <w:rsid w:val="00475130"/>
    <w:rsid w:val="00475C7F"/>
    <w:rsid w:val="00476395"/>
    <w:rsid w:val="0047644F"/>
    <w:rsid w:val="00477149"/>
    <w:rsid w:val="00480488"/>
    <w:rsid w:val="00480D27"/>
    <w:rsid w:val="00481193"/>
    <w:rsid w:val="004811DD"/>
    <w:rsid w:val="00481352"/>
    <w:rsid w:val="004815ED"/>
    <w:rsid w:val="004821BF"/>
    <w:rsid w:val="004821CD"/>
    <w:rsid w:val="004829FB"/>
    <w:rsid w:val="00482F83"/>
    <w:rsid w:val="0048386E"/>
    <w:rsid w:val="00483CF4"/>
    <w:rsid w:val="0048570C"/>
    <w:rsid w:val="00485873"/>
    <w:rsid w:val="00485906"/>
    <w:rsid w:val="00486084"/>
    <w:rsid w:val="00486231"/>
    <w:rsid w:val="00486302"/>
    <w:rsid w:val="00487B20"/>
    <w:rsid w:val="00490D99"/>
    <w:rsid w:val="00490F81"/>
    <w:rsid w:val="00491307"/>
    <w:rsid w:val="00491A69"/>
    <w:rsid w:val="004920F6"/>
    <w:rsid w:val="00492C89"/>
    <w:rsid w:val="00492CF9"/>
    <w:rsid w:val="00493875"/>
    <w:rsid w:val="00493FE2"/>
    <w:rsid w:val="00494427"/>
    <w:rsid w:val="00495773"/>
    <w:rsid w:val="0049676E"/>
    <w:rsid w:val="00496917"/>
    <w:rsid w:val="00496B34"/>
    <w:rsid w:val="004975A6"/>
    <w:rsid w:val="0049786F"/>
    <w:rsid w:val="00497FBE"/>
    <w:rsid w:val="004A01BE"/>
    <w:rsid w:val="004A023C"/>
    <w:rsid w:val="004A052C"/>
    <w:rsid w:val="004A1116"/>
    <w:rsid w:val="004A17EF"/>
    <w:rsid w:val="004A185F"/>
    <w:rsid w:val="004A18E3"/>
    <w:rsid w:val="004A1EE6"/>
    <w:rsid w:val="004A2FA3"/>
    <w:rsid w:val="004A39E5"/>
    <w:rsid w:val="004A3BD0"/>
    <w:rsid w:val="004A4510"/>
    <w:rsid w:val="004A47DF"/>
    <w:rsid w:val="004A5006"/>
    <w:rsid w:val="004A5246"/>
    <w:rsid w:val="004B096C"/>
    <w:rsid w:val="004B0C39"/>
    <w:rsid w:val="004B0DC3"/>
    <w:rsid w:val="004B1E20"/>
    <w:rsid w:val="004B346F"/>
    <w:rsid w:val="004B34C2"/>
    <w:rsid w:val="004B49D4"/>
    <w:rsid w:val="004B6991"/>
    <w:rsid w:val="004B75B7"/>
    <w:rsid w:val="004B76AF"/>
    <w:rsid w:val="004B7E3C"/>
    <w:rsid w:val="004C113B"/>
    <w:rsid w:val="004C251C"/>
    <w:rsid w:val="004C25F8"/>
    <w:rsid w:val="004C28E2"/>
    <w:rsid w:val="004C3549"/>
    <w:rsid w:val="004C3AF3"/>
    <w:rsid w:val="004C41C7"/>
    <w:rsid w:val="004C4CB5"/>
    <w:rsid w:val="004C4D1A"/>
    <w:rsid w:val="004C4FF2"/>
    <w:rsid w:val="004C51CA"/>
    <w:rsid w:val="004C728F"/>
    <w:rsid w:val="004C72A3"/>
    <w:rsid w:val="004C7B53"/>
    <w:rsid w:val="004C7E95"/>
    <w:rsid w:val="004D0585"/>
    <w:rsid w:val="004D064C"/>
    <w:rsid w:val="004D0B71"/>
    <w:rsid w:val="004D11AE"/>
    <w:rsid w:val="004D131F"/>
    <w:rsid w:val="004D174E"/>
    <w:rsid w:val="004D2194"/>
    <w:rsid w:val="004D2746"/>
    <w:rsid w:val="004D27B0"/>
    <w:rsid w:val="004D32C3"/>
    <w:rsid w:val="004D39F2"/>
    <w:rsid w:val="004D3C56"/>
    <w:rsid w:val="004D3E76"/>
    <w:rsid w:val="004D49C1"/>
    <w:rsid w:val="004D4C01"/>
    <w:rsid w:val="004D557A"/>
    <w:rsid w:val="004D562C"/>
    <w:rsid w:val="004D5842"/>
    <w:rsid w:val="004D59B1"/>
    <w:rsid w:val="004D5E7B"/>
    <w:rsid w:val="004D618B"/>
    <w:rsid w:val="004D6406"/>
    <w:rsid w:val="004D6F41"/>
    <w:rsid w:val="004D7C01"/>
    <w:rsid w:val="004E19A9"/>
    <w:rsid w:val="004E1F03"/>
    <w:rsid w:val="004E2537"/>
    <w:rsid w:val="004E3039"/>
    <w:rsid w:val="004E35D4"/>
    <w:rsid w:val="004E3D19"/>
    <w:rsid w:val="004E465E"/>
    <w:rsid w:val="004E4A0D"/>
    <w:rsid w:val="004E59C1"/>
    <w:rsid w:val="004E5E4E"/>
    <w:rsid w:val="004E6081"/>
    <w:rsid w:val="004E75C5"/>
    <w:rsid w:val="004E77B2"/>
    <w:rsid w:val="004F01AD"/>
    <w:rsid w:val="004F0478"/>
    <w:rsid w:val="004F066D"/>
    <w:rsid w:val="004F245C"/>
    <w:rsid w:val="004F3C0C"/>
    <w:rsid w:val="004F4022"/>
    <w:rsid w:val="004F4264"/>
    <w:rsid w:val="004F433A"/>
    <w:rsid w:val="004F4AF4"/>
    <w:rsid w:val="004F5943"/>
    <w:rsid w:val="004F6337"/>
    <w:rsid w:val="004F63F9"/>
    <w:rsid w:val="004F642A"/>
    <w:rsid w:val="004F6DD2"/>
    <w:rsid w:val="004F7A46"/>
    <w:rsid w:val="004F7A80"/>
    <w:rsid w:val="004F7DCC"/>
    <w:rsid w:val="00500CC3"/>
    <w:rsid w:val="005014A4"/>
    <w:rsid w:val="00501919"/>
    <w:rsid w:val="00501C64"/>
    <w:rsid w:val="00501FF1"/>
    <w:rsid w:val="00502114"/>
    <w:rsid w:val="00502B61"/>
    <w:rsid w:val="0050302C"/>
    <w:rsid w:val="00503949"/>
    <w:rsid w:val="00503A68"/>
    <w:rsid w:val="005050B0"/>
    <w:rsid w:val="00506CA3"/>
    <w:rsid w:val="0050727E"/>
    <w:rsid w:val="00507356"/>
    <w:rsid w:val="00507EC1"/>
    <w:rsid w:val="00510648"/>
    <w:rsid w:val="00510DCF"/>
    <w:rsid w:val="00511144"/>
    <w:rsid w:val="00511A38"/>
    <w:rsid w:val="00512155"/>
    <w:rsid w:val="0051243C"/>
    <w:rsid w:val="0051262D"/>
    <w:rsid w:val="005134A4"/>
    <w:rsid w:val="00513610"/>
    <w:rsid w:val="00513CDD"/>
    <w:rsid w:val="005149FD"/>
    <w:rsid w:val="00515322"/>
    <w:rsid w:val="00515345"/>
    <w:rsid w:val="0051580D"/>
    <w:rsid w:val="00515E7E"/>
    <w:rsid w:val="00516106"/>
    <w:rsid w:val="00516803"/>
    <w:rsid w:val="00516F06"/>
    <w:rsid w:val="005175D9"/>
    <w:rsid w:val="005201EF"/>
    <w:rsid w:val="005205DE"/>
    <w:rsid w:val="005210DE"/>
    <w:rsid w:val="0052152E"/>
    <w:rsid w:val="00521E63"/>
    <w:rsid w:val="00521E7B"/>
    <w:rsid w:val="00522D5A"/>
    <w:rsid w:val="00523AF6"/>
    <w:rsid w:val="00523DCD"/>
    <w:rsid w:val="005243F6"/>
    <w:rsid w:val="00526C3D"/>
    <w:rsid w:val="005274D7"/>
    <w:rsid w:val="00527EA5"/>
    <w:rsid w:val="0053023B"/>
    <w:rsid w:val="0053046F"/>
    <w:rsid w:val="00530BB8"/>
    <w:rsid w:val="005310D5"/>
    <w:rsid w:val="005311CF"/>
    <w:rsid w:val="0053120D"/>
    <w:rsid w:val="00531C9E"/>
    <w:rsid w:val="00531CC2"/>
    <w:rsid w:val="00531D10"/>
    <w:rsid w:val="00531FCA"/>
    <w:rsid w:val="00532026"/>
    <w:rsid w:val="00532FFF"/>
    <w:rsid w:val="00533214"/>
    <w:rsid w:val="005333BE"/>
    <w:rsid w:val="00534502"/>
    <w:rsid w:val="00534F1D"/>
    <w:rsid w:val="00535005"/>
    <w:rsid w:val="00535D31"/>
    <w:rsid w:val="00536288"/>
    <w:rsid w:val="00536AFE"/>
    <w:rsid w:val="00536C4C"/>
    <w:rsid w:val="00536C53"/>
    <w:rsid w:val="00536E9F"/>
    <w:rsid w:val="0053712E"/>
    <w:rsid w:val="00537801"/>
    <w:rsid w:val="00540171"/>
    <w:rsid w:val="005411BB"/>
    <w:rsid w:val="0054205E"/>
    <w:rsid w:val="00542309"/>
    <w:rsid w:val="00542487"/>
    <w:rsid w:val="00543022"/>
    <w:rsid w:val="00543373"/>
    <w:rsid w:val="0054337F"/>
    <w:rsid w:val="005435D5"/>
    <w:rsid w:val="00543709"/>
    <w:rsid w:val="00543D73"/>
    <w:rsid w:val="00544DBE"/>
    <w:rsid w:val="005455D3"/>
    <w:rsid w:val="00545A7C"/>
    <w:rsid w:val="005466E5"/>
    <w:rsid w:val="005469FF"/>
    <w:rsid w:val="005479BC"/>
    <w:rsid w:val="005508BA"/>
    <w:rsid w:val="00552078"/>
    <w:rsid w:val="00552F12"/>
    <w:rsid w:val="00553198"/>
    <w:rsid w:val="0055353E"/>
    <w:rsid w:val="00553746"/>
    <w:rsid w:val="0055398C"/>
    <w:rsid w:val="00553ADB"/>
    <w:rsid w:val="0055415B"/>
    <w:rsid w:val="005544CF"/>
    <w:rsid w:val="00554537"/>
    <w:rsid w:val="005548DA"/>
    <w:rsid w:val="00555BF9"/>
    <w:rsid w:val="00555CC8"/>
    <w:rsid w:val="005563D7"/>
    <w:rsid w:val="00557504"/>
    <w:rsid w:val="00557D8A"/>
    <w:rsid w:val="005602C1"/>
    <w:rsid w:val="00561151"/>
    <w:rsid w:val="005614CD"/>
    <w:rsid w:val="00562F7D"/>
    <w:rsid w:val="005639DF"/>
    <w:rsid w:val="00563E89"/>
    <w:rsid w:val="00564A59"/>
    <w:rsid w:val="00564ED4"/>
    <w:rsid w:val="00565A55"/>
    <w:rsid w:val="005665D2"/>
    <w:rsid w:val="00566A3E"/>
    <w:rsid w:val="00566D51"/>
    <w:rsid w:val="0056740A"/>
    <w:rsid w:val="005674C6"/>
    <w:rsid w:val="005703C4"/>
    <w:rsid w:val="00571313"/>
    <w:rsid w:val="00571706"/>
    <w:rsid w:val="00572DE3"/>
    <w:rsid w:val="00572FD0"/>
    <w:rsid w:val="00573342"/>
    <w:rsid w:val="00574978"/>
    <w:rsid w:val="00576736"/>
    <w:rsid w:val="00576879"/>
    <w:rsid w:val="0057718B"/>
    <w:rsid w:val="00577E7C"/>
    <w:rsid w:val="00577FB6"/>
    <w:rsid w:val="00577FEC"/>
    <w:rsid w:val="00580F14"/>
    <w:rsid w:val="00581026"/>
    <w:rsid w:val="00581CCA"/>
    <w:rsid w:val="00582666"/>
    <w:rsid w:val="00582A31"/>
    <w:rsid w:val="00583378"/>
    <w:rsid w:val="00583A1F"/>
    <w:rsid w:val="00584984"/>
    <w:rsid w:val="00585C57"/>
    <w:rsid w:val="0058611F"/>
    <w:rsid w:val="00586810"/>
    <w:rsid w:val="00586D6B"/>
    <w:rsid w:val="0058784B"/>
    <w:rsid w:val="00587AFC"/>
    <w:rsid w:val="00590306"/>
    <w:rsid w:val="00590650"/>
    <w:rsid w:val="0059100B"/>
    <w:rsid w:val="0059144C"/>
    <w:rsid w:val="00591E24"/>
    <w:rsid w:val="005922E0"/>
    <w:rsid w:val="00592D74"/>
    <w:rsid w:val="00592D77"/>
    <w:rsid w:val="0059306B"/>
    <w:rsid w:val="00594E19"/>
    <w:rsid w:val="00594E6D"/>
    <w:rsid w:val="005956BD"/>
    <w:rsid w:val="00595A6D"/>
    <w:rsid w:val="00596480"/>
    <w:rsid w:val="005967CC"/>
    <w:rsid w:val="00597CAA"/>
    <w:rsid w:val="00597EFB"/>
    <w:rsid w:val="005A0B20"/>
    <w:rsid w:val="005A192E"/>
    <w:rsid w:val="005A2FF8"/>
    <w:rsid w:val="005A3EC2"/>
    <w:rsid w:val="005A4A17"/>
    <w:rsid w:val="005A4D67"/>
    <w:rsid w:val="005A4F69"/>
    <w:rsid w:val="005A53FB"/>
    <w:rsid w:val="005A5950"/>
    <w:rsid w:val="005A5990"/>
    <w:rsid w:val="005A604D"/>
    <w:rsid w:val="005A73BE"/>
    <w:rsid w:val="005A76AA"/>
    <w:rsid w:val="005A7A95"/>
    <w:rsid w:val="005B0A41"/>
    <w:rsid w:val="005B0AA1"/>
    <w:rsid w:val="005B0CCB"/>
    <w:rsid w:val="005B126C"/>
    <w:rsid w:val="005B1364"/>
    <w:rsid w:val="005B25A9"/>
    <w:rsid w:val="005B3CA5"/>
    <w:rsid w:val="005B4C12"/>
    <w:rsid w:val="005B58F2"/>
    <w:rsid w:val="005B5EC4"/>
    <w:rsid w:val="005C0007"/>
    <w:rsid w:val="005C0252"/>
    <w:rsid w:val="005C06F0"/>
    <w:rsid w:val="005C0C13"/>
    <w:rsid w:val="005C0C4F"/>
    <w:rsid w:val="005C19B9"/>
    <w:rsid w:val="005C214E"/>
    <w:rsid w:val="005C2BE1"/>
    <w:rsid w:val="005C2F85"/>
    <w:rsid w:val="005C3329"/>
    <w:rsid w:val="005C3961"/>
    <w:rsid w:val="005C3FAF"/>
    <w:rsid w:val="005C403B"/>
    <w:rsid w:val="005C462D"/>
    <w:rsid w:val="005C4B9A"/>
    <w:rsid w:val="005C4CAD"/>
    <w:rsid w:val="005C52C7"/>
    <w:rsid w:val="005C6159"/>
    <w:rsid w:val="005C6278"/>
    <w:rsid w:val="005C6873"/>
    <w:rsid w:val="005C69F2"/>
    <w:rsid w:val="005C6A55"/>
    <w:rsid w:val="005C7705"/>
    <w:rsid w:val="005D0021"/>
    <w:rsid w:val="005D0282"/>
    <w:rsid w:val="005D02C1"/>
    <w:rsid w:val="005D1748"/>
    <w:rsid w:val="005D1BAE"/>
    <w:rsid w:val="005D1C62"/>
    <w:rsid w:val="005D1CA5"/>
    <w:rsid w:val="005D202A"/>
    <w:rsid w:val="005D23BA"/>
    <w:rsid w:val="005D2550"/>
    <w:rsid w:val="005D37B4"/>
    <w:rsid w:val="005D464F"/>
    <w:rsid w:val="005D55F4"/>
    <w:rsid w:val="005D5758"/>
    <w:rsid w:val="005D577C"/>
    <w:rsid w:val="005D721D"/>
    <w:rsid w:val="005D72C9"/>
    <w:rsid w:val="005E05F9"/>
    <w:rsid w:val="005E0DC5"/>
    <w:rsid w:val="005E133A"/>
    <w:rsid w:val="005E148A"/>
    <w:rsid w:val="005E1CA7"/>
    <w:rsid w:val="005E1F16"/>
    <w:rsid w:val="005E251A"/>
    <w:rsid w:val="005E2B57"/>
    <w:rsid w:val="005E2C44"/>
    <w:rsid w:val="005E3039"/>
    <w:rsid w:val="005E4040"/>
    <w:rsid w:val="005E48ED"/>
    <w:rsid w:val="005E499C"/>
    <w:rsid w:val="005E5346"/>
    <w:rsid w:val="005E53E8"/>
    <w:rsid w:val="005E6DC6"/>
    <w:rsid w:val="005E6DDA"/>
    <w:rsid w:val="005E6F5E"/>
    <w:rsid w:val="005E70E3"/>
    <w:rsid w:val="005E74E5"/>
    <w:rsid w:val="005E7B9F"/>
    <w:rsid w:val="005F0413"/>
    <w:rsid w:val="005F0E22"/>
    <w:rsid w:val="005F15C9"/>
    <w:rsid w:val="005F1D77"/>
    <w:rsid w:val="005F1F2A"/>
    <w:rsid w:val="005F1FA4"/>
    <w:rsid w:val="005F3545"/>
    <w:rsid w:val="005F3F66"/>
    <w:rsid w:val="005F43E5"/>
    <w:rsid w:val="005F4903"/>
    <w:rsid w:val="005F5C6C"/>
    <w:rsid w:val="005F6034"/>
    <w:rsid w:val="005F64CD"/>
    <w:rsid w:val="006003C4"/>
    <w:rsid w:val="00601A91"/>
    <w:rsid w:val="006023F0"/>
    <w:rsid w:val="006024CB"/>
    <w:rsid w:val="0060307F"/>
    <w:rsid w:val="00603BD6"/>
    <w:rsid w:val="006044FB"/>
    <w:rsid w:val="006045D1"/>
    <w:rsid w:val="00605091"/>
    <w:rsid w:val="00605ED8"/>
    <w:rsid w:val="00606C02"/>
    <w:rsid w:val="00607078"/>
    <w:rsid w:val="006072E1"/>
    <w:rsid w:val="00610142"/>
    <w:rsid w:val="00610224"/>
    <w:rsid w:val="00610984"/>
    <w:rsid w:val="00610CFB"/>
    <w:rsid w:val="00611AAD"/>
    <w:rsid w:val="00611B87"/>
    <w:rsid w:val="006132F3"/>
    <w:rsid w:val="006134DF"/>
    <w:rsid w:val="00613635"/>
    <w:rsid w:val="00613D2B"/>
    <w:rsid w:val="00614769"/>
    <w:rsid w:val="006173A2"/>
    <w:rsid w:val="006203AA"/>
    <w:rsid w:val="00620DF2"/>
    <w:rsid w:val="00621188"/>
    <w:rsid w:val="006213E9"/>
    <w:rsid w:val="00622CC5"/>
    <w:rsid w:val="0062331B"/>
    <w:rsid w:val="00623F8D"/>
    <w:rsid w:val="00624A02"/>
    <w:rsid w:val="006257ED"/>
    <w:rsid w:val="00625DB2"/>
    <w:rsid w:val="0062608F"/>
    <w:rsid w:val="006264A7"/>
    <w:rsid w:val="006264E2"/>
    <w:rsid w:val="00626A59"/>
    <w:rsid w:val="00626B4F"/>
    <w:rsid w:val="006270DB"/>
    <w:rsid w:val="0062755E"/>
    <w:rsid w:val="006278E6"/>
    <w:rsid w:val="00627C28"/>
    <w:rsid w:val="00627D68"/>
    <w:rsid w:val="00630652"/>
    <w:rsid w:val="00631DFF"/>
    <w:rsid w:val="00631E1B"/>
    <w:rsid w:val="00631F6C"/>
    <w:rsid w:val="00632FB4"/>
    <w:rsid w:val="00633E87"/>
    <w:rsid w:val="0063420A"/>
    <w:rsid w:val="00635837"/>
    <w:rsid w:val="006366AA"/>
    <w:rsid w:val="0063749F"/>
    <w:rsid w:val="0064026C"/>
    <w:rsid w:val="0064047F"/>
    <w:rsid w:val="00640C90"/>
    <w:rsid w:val="006415D5"/>
    <w:rsid w:val="00641C0B"/>
    <w:rsid w:val="00641D59"/>
    <w:rsid w:val="00642889"/>
    <w:rsid w:val="00642921"/>
    <w:rsid w:val="00642B24"/>
    <w:rsid w:val="00643783"/>
    <w:rsid w:val="00643844"/>
    <w:rsid w:val="00643D24"/>
    <w:rsid w:val="006443BD"/>
    <w:rsid w:val="00644CFB"/>
    <w:rsid w:val="00645D97"/>
    <w:rsid w:val="006466A8"/>
    <w:rsid w:val="00646CC4"/>
    <w:rsid w:val="00650748"/>
    <w:rsid w:val="00650772"/>
    <w:rsid w:val="00650E06"/>
    <w:rsid w:val="00651E2F"/>
    <w:rsid w:val="00652CF3"/>
    <w:rsid w:val="006530B9"/>
    <w:rsid w:val="00653679"/>
    <w:rsid w:val="00654453"/>
    <w:rsid w:val="00654522"/>
    <w:rsid w:val="0065478B"/>
    <w:rsid w:val="00655043"/>
    <w:rsid w:val="0065516C"/>
    <w:rsid w:val="00655E8B"/>
    <w:rsid w:val="00656999"/>
    <w:rsid w:val="00656E92"/>
    <w:rsid w:val="006575B4"/>
    <w:rsid w:val="00657616"/>
    <w:rsid w:val="00660496"/>
    <w:rsid w:val="006606B3"/>
    <w:rsid w:val="00661E26"/>
    <w:rsid w:val="00662445"/>
    <w:rsid w:val="00663E8D"/>
    <w:rsid w:val="00664FF9"/>
    <w:rsid w:val="00665C87"/>
    <w:rsid w:val="00666172"/>
    <w:rsid w:val="00666B59"/>
    <w:rsid w:val="00670236"/>
    <w:rsid w:val="00671D05"/>
    <w:rsid w:val="00671DE0"/>
    <w:rsid w:val="006733D2"/>
    <w:rsid w:val="006748E5"/>
    <w:rsid w:val="00674ACE"/>
    <w:rsid w:val="00675C9B"/>
    <w:rsid w:val="0067657B"/>
    <w:rsid w:val="00676B52"/>
    <w:rsid w:val="00676D0A"/>
    <w:rsid w:val="00677387"/>
    <w:rsid w:val="006773F5"/>
    <w:rsid w:val="006778B5"/>
    <w:rsid w:val="0068015D"/>
    <w:rsid w:val="00681073"/>
    <w:rsid w:val="00681DFD"/>
    <w:rsid w:val="00681F25"/>
    <w:rsid w:val="00682766"/>
    <w:rsid w:val="00683CE2"/>
    <w:rsid w:val="00683E3B"/>
    <w:rsid w:val="006844B8"/>
    <w:rsid w:val="0068468E"/>
    <w:rsid w:val="00685637"/>
    <w:rsid w:val="00686179"/>
    <w:rsid w:val="0068695B"/>
    <w:rsid w:val="00686B13"/>
    <w:rsid w:val="006875D0"/>
    <w:rsid w:val="00687607"/>
    <w:rsid w:val="0069033F"/>
    <w:rsid w:val="00690B99"/>
    <w:rsid w:val="00691533"/>
    <w:rsid w:val="0069270C"/>
    <w:rsid w:val="00692A59"/>
    <w:rsid w:val="00692D7C"/>
    <w:rsid w:val="006930DA"/>
    <w:rsid w:val="00693E03"/>
    <w:rsid w:val="00694200"/>
    <w:rsid w:val="00695031"/>
    <w:rsid w:val="00695808"/>
    <w:rsid w:val="00696392"/>
    <w:rsid w:val="0069687C"/>
    <w:rsid w:val="00696A80"/>
    <w:rsid w:val="00697071"/>
    <w:rsid w:val="006975B5"/>
    <w:rsid w:val="00697D2B"/>
    <w:rsid w:val="006A1783"/>
    <w:rsid w:val="006A2287"/>
    <w:rsid w:val="006A3527"/>
    <w:rsid w:val="006A3F31"/>
    <w:rsid w:val="006A44BF"/>
    <w:rsid w:val="006A498B"/>
    <w:rsid w:val="006A4A7D"/>
    <w:rsid w:val="006A4CB0"/>
    <w:rsid w:val="006A51F6"/>
    <w:rsid w:val="006A590D"/>
    <w:rsid w:val="006A6570"/>
    <w:rsid w:val="006A6D29"/>
    <w:rsid w:val="006A7235"/>
    <w:rsid w:val="006A7BC8"/>
    <w:rsid w:val="006A7C36"/>
    <w:rsid w:val="006B0036"/>
    <w:rsid w:val="006B0B19"/>
    <w:rsid w:val="006B23A1"/>
    <w:rsid w:val="006B265D"/>
    <w:rsid w:val="006B271F"/>
    <w:rsid w:val="006B2F4F"/>
    <w:rsid w:val="006B30D1"/>
    <w:rsid w:val="006B38E2"/>
    <w:rsid w:val="006B427C"/>
    <w:rsid w:val="006B441B"/>
    <w:rsid w:val="006B46FB"/>
    <w:rsid w:val="006B4A90"/>
    <w:rsid w:val="006B4A95"/>
    <w:rsid w:val="006B78EE"/>
    <w:rsid w:val="006B7D04"/>
    <w:rsid w:val="006C04B3"/>
    <w:rsid w:val="006C1BEA"/>
    <w:rsid w:val="006C20DB"/>
    <w:rsid w:val="006C2DC0"/>
    <w:rsid w:val="006C3824"/>
    <w:rsid w:val="006C3CB0"/>
    <w:rsid w:val="006C437D"/>
    <w:rsid w:val="006C4F06"/>
    <w:rsid w:val="006C5D1F"/>
    <w:rsid w:val="006C6463"/>
    <w:rsid w:val="006C6B30"/>
    <w:rsid w:val="006D0A4D"/>
    <w:rsid w:val="006D0C0D"/>
    <w:rsid w:val="006D114D"/>
    <w:rsid w:val="006D1D93"/>
    <w:rsid w:val="006D26FA"/>
    <w:rsid w:val="006D5005"/>
    <w:rsid w:val="006D64B9"/>
    <w:rsid w:val="006D6732"/>
    <w:rsid w:val="006D6C2F"/>
    <w:rsid w:val="006D6EB8"/>
    <w:rsid w:val="006D7C55"/>
    <w:rsid w:val="006D7DEE"/>
    <w:rsid w:val="006E0A27"/>
    <w:rsid w:val="006E1D8C"/>
    <w:rsid w:val="006E21FB"/>
    <w:rsid w:val="006E28D3"/>
    <w:rsid w:val="006E2D6C"/>
    <w:rsid w:val="006E3EA8"/>
    <w:rsid w:val="006E4003"/>
    <w:rsid w:val="006E4172"/>
    <w:rsid w:val="006E4A59"/>
    <w:rsid w:val="006E4C0D"/>
    <w:rsid w:val="006E5567"/>
    <w:rsid w:val="006E58EE"/>
    <w:rsid w:val="006E6811"/>
    <w:rsid w:val="006E69BB"/>
    <w:rsid w:val="006E6A94"/>
    <w:rsid w:val="006E6C4D"/>
    <w:rsid w:val="006E7403"/>
    <w:rsid w:val="006E7432"/>
    <w:rsid w:val="006E76E6"/>
    <w:rsid w:val="006F002F"/>
    <w:rsid w:val="006F0B55"/>
    <w:rsid w:val="006F17FE"/>
    <w:rsid w:val="006F1B38"/>
    <w:rsid w:val="006F1E19"/>
    <w:rsid w:val="006F287D"/>
    <w:rsid w:val="006F2ACF"/>
    <w:rsid w:val="006F2F0B"/>
    <w:rsid w:val="006F374F"/>
    <w:rsid w:val="006F3F7E"/>
    <w:rsid w:val="006F48D9"/>
    <w:rsid w:val="006F4DC5"/>
    <w:rsid w:val="006F5A4C"/>
    <w:rsid w:val="006F66BC"/>
    <w:rsid w:val="006F6FF7"/>
    <w:rsid w:val="006F7D4E"/>
    <w:rsid w:val="0070055F"/>
    <w:rsid w:val="007033AC"/>
    <w:rsid w:val="00703ED9"/>
    <w:rsid w:val="00704694"/>
    <w:rsid w:val="00704CC9"/>
    <w:rsid w:val="007055C1"/>
    <w:rsid w:val="007059EF"/>
    <w:rsid w:val="00705C78"/>
    <w:rsid w:val="00706F04"/>
    <w:rsid w:val="00706FE8"/>
    <w:rsid w:val="00707FD4"/>
    <w:rsid w:val="00710117"/>
    <w:rsid w:val="00711316"/>
    <w:rsid w:val="00711A0E"/>
    <w:rsid w:val="00711FFD"/>
    <w:rsid w:val="00712472"/>
    <w:rsid w:val="007124CB"/>
    <w:rsid w:val="0071282F"/>
    <w:rsid w:val="007130C7"/>
    <w:rsid w:val="00713190"/>
    <w:rsid w:val="00714C82"/>
    <w:rsid w:val="00714D6F"/>
    <w:rsid w:val="00715209"/>
    <w:rsid w:val="0071564B"/>
    <w:rsid w:val="0071602F"/>
    <w:rsid w:val="007160BC"/>
    <w:rsid w:val="00716A62"/>
    <w:rsid w:val="007179ED"/>
    <w:rsid w:val="00717B29"/>
    <w:rsid w:val="007204DA"/>
    <w:rsid w:val="0072069F"/>
    <w:rsid w:val="007206D3"/>
    <w:rsid w:val="00720F10"/>
    <w:rsid w:val="0072177F"/>
    <w:rsid w:val="007218C9"/>
    <w:rsid w:val="00721FFB"/>
    <w:rsid w:val="007222AA"/>
    <w:rsid w:val="0072238A"/>
    <w:rsid w:val="00723058"/>
    <w:rsid w:val="007234CD"/>
    <w:rsid w:val="007234F6"/>
    <w:rsid w:val="0072380D"/>
    <w:rsid w:val="007239C3"/>
    <w:rsid w:val="00723A9F"/>
    <w:rsid w:val="0072507F"/>
    <w:rsid w:val="007259CF"/>
    <w:rsid w:val="00725DFE"/>
    <w:rsid w:val="00727C96"/>
    <w:rsid w:val="007317DC"/>
    <w:rsid w:val="00732A39"/>
    <w:rsid w:val="00732F26"/>
    <w:rsid w:val="00732FB7"/>
    <w:rsid w:val="00733A19"/>
    <w:rsid w:val="00734FAF"/>
    <w:rsid w:val="0073577F"/>
    <w:rsid w:val="00735D91"/>
    <w:rsid w:val="00736584"/>
    <w:rsid w:val="007376DD"/>
    <w:rsid w:val="00737A61"/>
    <w:rsid w:val="00740B32"/>
    <w:rsid w:val="00741129"/>
    <w:rsid w:val="00741641"/>
    <w:rsid w:val="00742F87"/>
    <w:rsid w:val="00743178"/>
    <w:rsid w:val="00743C6B"/>
    <w:rsid w:val="00743FCD"/>
    <w:rsid w:val="00745A31"/>
    <w:rsid w:val="00746684"/>
    <w:rsid w:val="00746DF9"/>
    <w:rsid w:val="00747247"/>
    <w:rsid w:val="00750925"/>
    <w:rsid w:val="007515F3"/>
    <w:rsid w:val="0075193D"/>
    <w:rsid w:val="00751D19"/>
    <w:rsid w:val="00752B2B"/>
    <w:rsid w:val="0075469C"/>
    <w:rsid w:val="00755BB5"/>
    <w:rsid w:val="007566AC"/>
    <w:rsid w:val="007567C6"/>
    <w:rsid w:val="00757522"/>
    <w:rsid w:val="0075762A"/>
    <w:rsid w:val="00757AB1"/>
    <w:rsid w:val="0076003D"/>
    <w:rsid w:val="00760379"/>
    <w:rsid w:val="00760BD4"/>
    <w:rsid w:val="00760FDA"/>
    <w:rsid w:val="00761062"/>
    <w:rsid w:val="007611D5"/>
    <w:rsid w:val="00761A84"/>
    <w:rsid w:val="007621F2"/>
    <w:rsid w:val="00762A95"/>
    <w:rsid w:val="00762BE7"/>
    <w:rsid w:val="0076329A"/>
    <w:rsid w:val="0076337D"/>
    <w:rsid w:val="00763B3A"/>
    <w:rsid w:val="0076410A"/>
    <w:rsid w:val="007658F9"/>
    <w:rsid w:val="00765B38"/>
    <w:rsid w:val="00765F5E"/>
    <w:rsid w:val="00766C15"/>
    <w:rsid w:val="00767821"/>
    <w:rsid w:val="00767A26"/>
    <w:rsid w:val="007701C3"/>
    <w:rsid w:val="00771220"/>
    <w:rsid w:val="00771D26"/>
    <w:rsid w:val="007723BD"/>
    <w:rsid w:val="00772FF1"/>
    <w:rsid w:val="00773AB2"/>
    <w:rsid w:val="0077426B"/>
    <w:rsid w:val="00775662"/>
    <w:rsid w:val="007756EB"/>
    <w:rsid w:val="007764B6"/>
    <w:rsid w:val="00777178"/>
    <w:rsid w:val="00781C3D"/>
    <w:rsid w:val="00782450"/>
    <w:rsid w:val="00783B79"/>
    <w:rsid w:val="00784059"/>
    <w:rsid w:val="007852C2"/>
    <w:rsid w:val="00785540"/>
    <w:rsid w:val="0078608B"/>
    <w:rsid w:val="00786C2F"/>
    <w:rsid w:val="00790264"/>
    <w:rsid w:val="00790C8F"/>
    <w:rsid w:val="00790CC8"/>
    <w:rsid w:val="0079147C"/>
    <w:rsid w:val="00792342"/>
    <w:rsid w:val="00792C08"/>
    <w:rsid w:val="00793734"/>
    <w:rsid w:val="00793987"/>
    <w:rsid w:val="00795532"/>
    <w:rsid w:val="00796765"/>
    <w:rsid w:val="00796FAA"/>
    <w:rsid w:val="007971AC"/>
    <w:rsid w:val="007979D3"/>
    <w:rsid w:val="00797AF3"/>
    <w:rsid w:val="007A02C4"/>
    <w:rsid w:val="007A08D4"/>
    <w:rsid w:val="007A2129"/>
    <w:rsid w:val="007A28AF"/>
    <w:rsid w:val="007A2F59"/>
    <w:rsid w:val="007A48D8"/>
    <w:rsid w:val="007A49EE"/>
    <w:rsid w:val="007A543C"/>
    <w:rsid w:val="007A5478"/>
    <w:rsid w:val="007A6100"/>
    <w:rsid w:val="007A6120"/>
    <w:rsid w:val="007A76B8"/>
    <w:rsid w:val="007B0521"/>
    <w:rsid w:val="007B08B8"/>
    <w:rsid w:val="007B11DA"/>
    <w:rsid w:val="007B142B"/>
    <w:rsid w:val="007B159F"/>
    <w:rsid w:val="007B1F08"/>
    <w:rsid w:val="007B2534"/>
    <w:rsid w:val="007B2D70"/>
    <w:rsid w:val="007B358B"/>
    <w:rsid w:val="007B3D6B"/>
    <w:rsid w:val="007B400B"/>
    <w:rsid w:val="007B415D"/>
    <w:rsid w:val="007B4ABD"/>
    <w:rsid w:val="007B4B99"/>
    <w:rsid w:val="007B4D05"/>
    <w:rsid w:val="007B512A"/>
    <w:rsid w:val="007B5F5A"/>
    <w:rsid w:val="007B5FE0"/>
    <w:rsid w:val="007B6090"/>
    <w:rsid w:val="007B6E37"/>
    <w:rsid w:val="007B72F3"/>
    <w:rsid w:val="007B751E"/>
    <w:rsid w:val="007C0871"/>
    <w:rsid w:val="007C17B2"/>
    <w:rsid w:val="007C1BAC"/>
    <w:rsid w:val="007C1DF6"/>
    <w:rsid w:val="007C1E92"/>
    <w:rsid w:val="007C2097"/>
    <w:rsid w:val="007C2F74"/>
    <w:rsid w:val="007C365A"/>
    <w:rsid w:val="007C3894"/>
    <w:rsid w:val="007C459E"/>
    <w:rsid w:val="007C4B93"/>
    <w:rsid w:val="007C5DCE"/>
    <w:rsid w:val="007C604E"/>
    <w:rsid w:val="007C6D91"/>
    <w:rsid w:val="007C6FA8"/>
    <w:rsid w:val="007C7124"/>
    <w:rsid w:val="007C716D"/>
    <w:rsid w:val="007C7195"/>
    <w:rsid w:val="007C760C"/>
    <w:rsid w:val="007C7EC7"/>
    <w:rsid w:val="007D02FB"/>
    <w:rsid w:val="007D042A"/>
    <w:rsid w:val="007D0822"/>
    <w:rsid w:val="007D1687"/>
    <w:rsid w:val="007D36DC"/>
    <w:rsid w:val="007D37BA"/>
    <w:rsid w:val="007D3FE9"/>
    <w:rsid w:val="007D54A8"/>
    <w:rsid w:val="007D5E74"/>
    <w:rsid w:val="007D61CA"/>
    <w:rsid w:val="007D67AD"/>
    <w:rsid w:val="007D6A07"/>
    <w:rsid w:val="007D72AC"/>
    <w:rsid w:val="007D7CA2"/>
    <w:rsid w:val="007E03E0"/>
    <w:rsid w:val="007E10DB"/>
    <w:rsid w:val="007E12BA"/>
    <w:rsid w:val="007E12E5"/>
    <w:rsid w:val="007E1CA4"/>
    <w:rsid w:val="007E25F9"/>
    <w:rsid w:val="007E2FED"/>
    <w:rsid w:val="007E3487"/>
    <w:rsid w:val="007E38FD"/>
    <w:rsid w:val="007E3AC8"/>
    <w:rsid w:val="007E3E0E"/>
    <w:rsid w:val="007E4ABD"/>
    <w:rsid w:val="007E6C9B"/>
    <w:rsid w:val="007E7E78"/>
    <w:rsid w:val="007F00A8"/>
    <w:rsid w:val="007F04B6"/>
    <w:rsid w:val="007F0DC2"/>
    <w:rsid w:val="007F2BAE"/>
    <w:rsid w:val="007F2BFC"/>
    <w:rsid w:val="007F2F95"/>
    <w:rsid w:val="007F390D"/>
    <w:rsid w:val="007F42E0"/>
    <w:rsid w:val="007F4FBF"/>
    <w:rsid w:val="007F58F1"/>
    <w:rsid w:val="007F5934"/>
    <w:rsid w:val="007F593F"/>
    <w:rsid w:val="007F59DF"/>
    <w:rsid w:val="007F6273"/>
    <w:rsid w:val="007F6F07"/>
    <w:rsid w:val="007F7327"/>
    <w:rsid w:val="007F73A2"/>
    <w:rsid w:val="007F7611"/>
    <w:rsid w:val="007F78FF"/>
    <w:rsid w:val="008002D0"/>
    <w:rsid w:val="00801736"/>
    <w:rsid w:val="00801BCA"/>
    <w:rsid w:val="008022CF"/>
    <w:rsid w:val="008027AF"/>
    <w:rsid w:val="0080284C"/>
    <w:rsid w:val="00802A2E"/>
    <w:rsid w:val="00802ADD"/>
    <w:rsid w:val="00802F4A"/>
    <w:rsid w:val="008032EA"/>
    <w:rsid w:val="008033EE"/>
    <w:rsid w:val="00804CAB"/>
    <w:rsid w:val="00804D92"/>
    <w:rsid w:val="00804F9F"/>
    <w:rsid w:val="0080587A"/>
    <w:rsid w:val="00805EEB"/>
    <w:rsid w:val="0080664D"/>
    <w:rsid w:val="008069FE"/>
    <w:rsid w:val="00807C58"/>
    <w:rsid w:val="00810CD9"/>
    <w:rsid w:val="008127FA"/>
    <w:rsid w:val="00812E7E"/>
    <w:rsid w:val="0081323C"/>
    <w:rsid w:val="00813476"/>
    <w:rsid w:val="00813774"/>
    <w:rsid w:val="008138CA"/>
    <w:rsid w:val="008143CB"/>
    <w:rsid w:val="0081459B"/>
    <w:rsid w:val="00814E46"/>
    <w:rsid w:val="008150F8"/>
    <w:rsid w:val="0081545C"/>
    <w:rsid w:val="00815F77"/>
    <w:rsid w:val="00816EDB"/>
    <w:rsid w:val="008170D5"/>
    <w:rsid w:val="00817D55"/>
    <w:rsid w:val="0082148C"/>
    <w:rsid w:val="00821E6B"/>
    <w:rsid w:val="00821F58"/>
    <w:rsid w:val="00822315"/>
    <w:rsid w:val="00822772"/>
    <w:rsid w:val="008232BB"/>
    <w:rsid w:val="00823807"/>
    <w:rsid w:val="00823DF4"/>
    <w:rsid w:val="0082450E"/>
    <w:rsid w:val="00824B5D"/>
    <w:rsid w:val="00825208"/>
    <w:rsid w:val="0082556F"/>
    <w:rsid w:val="00826BA1"/>
    <w:rsid w:val="00827548"/>
    <w:rsid w:val="008279FA"/>
    <w:rsid w:val="00830ABC"/>
    <w:rsid w:val="0083113E"/>
    <w:rsid w:val="00831C45"/>
    <w:rsid w:val="00831F73"/>
    <w:rsid w:val="0083249B"/>
    <w:rsid w:val="008328BD"/>
    <w:rsid w:val="00832AA9"/>
    <w:rsid w:val="00832AD9"/>
    <w:rsid w:val="008334B4"/>
    <w:rsid w:val="008349FC"/>
    <w:rsid w:val="00834B81"/>
    <w:rsid w:val="00834BAB"/>
    <w:rsid w:val="00834D8B"/>
    <w:rsid w:val="00834E21"/>
    <w:rsid w:val="00834FF3"/>
    <w:rsid w:val="00835441"/>
    <w:rsid w:val="008354BF"/>
    <w:rsid w:val="008354F0"/>
    <w:rsid w:val="0083571C"/>
    <w:rsid w:val="00835B49"/>
    <w:rsid w:val="00836023"/>
    <w:rsid w:val="008361BA"/>
    <w:rsid w:val="00836777"/>
    <w:rsid w:val="00836857"/>
    <w:rsid w:val="00836E63"/>
    <w:rsid w:val="0084031F"/>
    <w:rsid w:val="00840658"/>
    <w:rsid w:val="00840EF2"/>
    <w:rsid w:val="008414F6"/>
    <w:rsid w:val="00841B18"/>
    <w:rsid w:val="0084224B"/>
    <w:rsid w:val="008428F4"/>
    <w:rsid w:val="00843538"/>
    <w:rsid w:val="00843E0E"/>
    <w:rsid w:val="0084492C"/>
    <w:rsid w:val="00845107"/>
    <w:rsid w:val="00845427"/>
    <w:rsid w:val="00845C78"/>
    <w:rsid w:val="00846BE5"/>
    <w:rsid w:val="00847134"/>
    <w:rsid w:val="008477E3"/>
    <w:rsid w:val="0085052B"/>
    <w:rsid w:val="00850966"/>
    <w:rsid w:val="00850A54"/>
    <w:rsid w:val="00850C51"/>
    <w:rsid w:val="00851336"/>
    <w:rsid w:val="008519B0"/>
    <w:rsid w:val="00852B8C"/>
    <w:rsid w:val="0085337B"/>
    <w:rsid w:val="00853A0F"/>
    <w:rsid w:val="008545C5"/>
    <w:rsid w:val="00855606"/>
    <w:rsid w:val="00855829"/>
    <w:rsid w:val="00855D17"/>
    <w:rsid w:val="00856048"/>
    <w:rsid w:val="0085661E"/>
    <w:rsid w:val="00856B06"/>
    <w:rsid w:val="00856F52"/>
    <w:rsid w:val="008572BC"/>
    <w:rsid w:val="008579F5"/>
    <w:rsid w:val="00857CE5"/>
    <w:rsid w:val="00860194"/>
    <w:rsid w:val="008609FF"/>
    <w:rsid w:val="00860B1D"/>
    <w:rsid w:val="008614AC"/>
    <w:rsid w:val="00861773"/>
    <w:rsid w:val="00861977"/>
    <w:rsid w:val="00861A09"/>
    <w:rsid w:val="0086209D"/>
    <w:rsid w:val="008626E7"/>
    <w:rsid w:val="00862F34"/>
    <w:rsid w:val="008632CA"/>
    <w:rsid w:val="0086342C"/>
    <w:rsid w:val="00863629"/>
    <w:rsid w:val="00863A20"/>
    <w:rsid w:val="00863F5F"/>
    <w:rsid w:val="00863F75"/>
    <w:rsid w:val="008644DB"/>
    <w:rsid w:val="008649D1"/>
    <w:rsid w:val="00864D08"/>
    <w:rsid w:val="00865616"/>
    <w:rsid w:val="00865692"/>
    <w:rsid w:val="00866134"/>
    <w:rsid w:val="00866F61"/>
    <w:rsid w:val="008674BB"/>
    <w:rsid w:val="00870CA8"/>
    <w:rsid w:val="00870EE7"/>
    <w:rsid w:val="008713F2"/>
    <w:rsid w:val="0087208B"/>
    <w:rsid w:val="00872C29"/>
    <w:rsid w:val="0087302B"/>
    <w:rsid w:val="008730F4"/>
    <w:rsid w:val="00873681"/>
    <w:rsid w:val="00873C3B"/>
    <w:rsid w:val="00873DE9"/>
    <w:rsid w:val="00874DB2"/>
    <w:rsid w:val="00877114"/>
    <w:rsid w:val="00877415"/>
    <w:rsid w:val="008776AE"/>
    <w:rsid w:val="008779CC"/>
    <w:rsid w:val="00877B5F"/>
    <w:rsid w:val="0088173F"/>
    <w:rsid w:val="008820B0"/>
    <w:rsid w:val="00882112"/>
    <w:rsid w:val="00882507"/>
    <w:rsid w:val="00882769"/>
    <w:rsid w:val="00882967"/>
    <w:rsid w:val="00882D05"/>
    <w:rsid w:val="00882D17"/>
    <w:rsid w:val="0088342C"/>
    <w:rsid w:val="00883808"/>
    <w:rsid w:val="008841F0"/>
    <w:rsid w:val="0088449F"/>
    <w:rsid w:val="00885098"/>
    <w:rsid w:val="00885BD4"/>
    <w:rsid w:val="0088665D"/>
    <w:rsid w:val="008871E0"/>
    <w:rsid w:val="0089021F"/>
    <w:rsid w:val="0089091A"/>
    <w:rsid w:val="0089106B"/>
    <w:rsid w:val="00891100"/>
    <w:rsid w:val="008916BA"/>
    <w:rsid w:val="00891952"/>
    <w:rsid w:val="00892E52"/>
    <w:rsid w:val="008937AC"/>
    <w:rsid w:val="00893BD9"/>
    <w:rsid w:val="00893F5F"/>
    <w:rsid w:val="008943B0"/>
    <w:rsid w:val="00894401"/>
    <w:rsid w:val="00894739"/>
    <w:rsid w:val="0089562D"/>
    <w:rsid w:val="00895D33"/>
    <w:rsid w:val="00895F55"/>
    <w:rsid w:val="008962C1"/>
    <w:rsid w:val="008975F0"/>
    <w:rsid w:val="008A13AA"/>
    <w:rsid w:val="008A1688"/>
    <w:rsid w:val="008A1960"/>
    <w:rsid w:val="008A28B3"/>
    <w:rsid w:val="008A2A57"/>
    <w:rsid w:val="008A3C80"/>
    <w:rsid w:val="008A3CE2"/>
    <w:rsid w:val="008A4495"/>
    <w:rsid w:val="008A46A5"/>
    <w:rsid w:val="008A4815"/>
    <w:rsid w:val="008A5609"/>
    <w:rsid w:val="008A62AC"/>
    <w:rsid w:val="008A6841"/>
    <w:rsid w:val="008B007A"/>
    <w:rsid w:val="008B0CBB"/>
    <w:rsid w:val="008B1D2B"/>
    <w:rsid w:val="008B3F35"/>
    <w:rsid w:val="008B3FF4"/>
    <w:rsid w:val="008B4A73"/>
    <w:rsid w:val="008B511B"/>
    <w:rsid w:val="008B5BF6"/>
    <w:rsid w:val="008B6568"/>
    <w:rsid w:val="008B770D"/>
    <w:rsid w:val="008B79B2"/>
    <w:rsid w:val="008C02CA"/>
    <w:rsid w:val="008C22D0"/>
    <w:rsid w:val="008C241A"/>
    <w:rsid w:val="008C2709"/>
    <w:rsid w:val="008C2996"/>
    <w:rsid w:val="008C2ACD"/>
    <w:rsid w:val="008C324F"/>
    <w:rsid w:val="008C333D"/>
    <w:rsid w:val="008C4634"/>
    <w:rsid w:val="008C4985"/>
    <w:rsid w:val="008C5C4D"/>
    <w:rsid w:val="008C753C"/>
    <w:rsid w:val="008C7CA6"/>
    <w:rsid w:val="008D0389"/>
    <w:rsid w:val="008D04B8"/>
    <w:rsid w:val="008D0D30"/>
    <w:rsid w:val="008D12E8"/>
    <w:rsid w:val="008D1F07"/>
    <w:rsid w:val="008D2003"/>
    <w:rsid w:val="008D3944"/>
    <w:rsid w:val="008D3E1B"/>
    <w:rsid w:val="008D5F10"/>
    <w:rsid w:val="008D6152"/>
    <w:rsid w:val="008D69C5"/>
    <w:rsid w:val="008D7671"/>
    <w:rsid w:val="008E03C3"/>
    <w:rsid w:val="008E09CF"/>
    <w:rsid w:val="008E2222"/>
    <w:rsid w:val="008E2977"/>
    <w:rsid w:val="008E34AC"/>
    <w:rsid w:val="008E370D"/>
    <w:rsid w:val="008E3A97"/>
    <w:rsid w:val="008E41D9"/>
    <w:rsid w:val="008E44EF"/>
    <w:rsid w:val="008E5DC4"/>
    <w:rsid w:val="008E6249"/>
    <w:rsid w:val="008E72AB"/>
    <w:rsid w:val="008E7E2A"/>
    <w:rsid w:val="008E7EFF"/>
    <w:rsid w:val="008F0B0B"/>
    <w:rsid w:val="008F0B95"/>
    <w:rsid w:val="008F0DAD"/>
    <w:rsid w:val="008F1209"/>
    <w:rsid w:val="008F1909"/>
    <w:rsid w:val="008F38C5"/>
    <w:rsid w:val="008F448D"/>
    <w:rsid w:val="008F5FB2"/>
    <w:rsid w:val="008F6000"/>
    <w:rsid w:val="008F6347"/>
    <w:rsid w:val="008F686C"/>
    <w:rsid w:val="008F6C3F"/>
    <w:rsid w:val="008F6C9C"/>
    <w:rsid w:val="008F7056"/>
    <w:rsid w:val="008F7946"/>
    <w:rsid w:val="0090145E"/>
    <w:rsid w:val="00901E91"/>
    <w:rsid w:val="00902041"/>
    <w:rsid w:val="00902DD6"/>
    <w:rsid w:val="0090302D"/>
    <w:rsid w:val="0090321A"/>
    <w:rsid w:val="0090325F"/>
    <w:rsid w:val="00903701"/>
    <w:rsid w:val="00904613"/>
    <w:rsid w:val="00905926"/>
    <w:rsid w:val="00906491"/>
    <w:rsid w:val="009064CA"/>
    <w:rsid w:val="009069EE"/>
    <w:rsid w:val="009076C7"/>
    <w:rsid w:val="0090798F"/>
    <w:rsid w:val="00907CF9"/>
    <w:rsid w:val="00910ACF"/>
    <w:rsid w:val="00911630"/>
    <w:rsid w:val="00911E26"/>
    <w:rsid w:val="00913584"/>
    <w:rsid w:val="009135EF"/>
    <w:rsid w:val="0091376F"/>
    <w:rsid w:val="00913C3D"/>
    <w:rsid w:val="0091494B"/>
    <w:rsid w:val="009161A7"/>
    <w:rsid w:val="00917785"/>
    <w:rsid w:val="0091796F"/>
    <w:rsid w:val="009179D4"/>
    <w:rsid w:val="009200BD"/>
    <w:rsid w:val="009209A0"/>
    <w:rsid w:val="00920DA1"/>
    <w:rsid w:val="009212E4"/>
    <w:rsid w:val="00921742"/>
    <w:rsid w:val="009224BE"/>
    <w:rsid w:val="00922DBC"/>
    <w:rsid w:val="00922F34"/>
    <w:rsid w:val="00923828"/>
    <w:rsid w:val="0092413C"/>
    <w:rsid w:val="0092471D"/>
    <w:rsid w:val="00924F2E"/>
    <w:rsid w:val="00926063"/>
    <w:rsid w:val="0092622D"/>
    <w:rsid w:val="0092785F"/>
    <w:rsid w:val="00930061"/>
    <w:rsid w:val="0093053F"/>
    <w:rsid w:val="009312A0"/>
    <w:rsid w:val="00931A54"/>
    <w:rsid w:val="00932002"/>
    <w:rsid w:val="00932F95"/>
    <w:rsid w:val="009331D0"/>
    <w:rsid w:val="00933653"/>
    <w:rsid w:val="00934966"/>
    <w:rsid w:val="00934BAD"/>
    <w:rsid w:val="00934F3B"/>
    <w:rsid w:val="00936436"/>
    <w:rsid w:val="0093678B"/>
    <w:rsid w:val="009400CE"/>
    <w:rsid w:val="009404DE"/>
    <w:rsid w:val="00940A13"/>
    <w:rsid w:val="00940CEA"/>
    <w:rsid w:val="009410E1"/>
    <w:rsid w:val="00941BE4"/>
    <w:rsid w:val="0094324D"/>
    <w:rsid w:val="0094398F"/>
    <w:rsid w:val="00944D11"/>
    <w:rsid w:val="00944FFB"/>
    <w:rsid w:val="009459D9"/>
    <w:rsid w:val="0094601E"/>
    <w:rsid w:val="00946AEE"/>
    <w:rsid w:val="009475CA"/>
    <w:rsid w:val="00947A1A"/>
    <w:rsid w:val="00947C3A"/>
    <w:rsid w:val="00947D96"/>
    <w:rsid w:val="00947F82"/>
    <w:rsid w:val="00951097"/>
    <w:rsid w:val="00951182"/>
    <w:rsid w:val="009513E0"/>
    <w:rsid w:val="00952A53"/>
    <w:rsid w:val="00952D3A"/>
    <w:rsid w:val="0095324F"/>
    <w:rsid w:val="00953532"/>
    <w:rsid w:val="009538D6"/>
    <w:rsid w:val="009552C5"/>
    <w:rsid w:val="00955914"/>
    <w:rsid w:val="00955FA3"/>
    <w:rsid w:val="00956A68"/>
    <w:rsid w:val="00957228"/>
    <w:rsid w:val="00957FA7"/>
    <w:rsid w:val="0096011F"/>
    <w:rsid w:val="009617F4"/>
    <w:rsid w:val="00961826"/>
    <w:rsid w:val="00961EF8"/>
    <w:rsid w:val="00961FF0"/>
    <w:rsid w:val="00962DF0"/>
    <w:rsid w:val="00963B60"/>
    <w:rsid w:val="00964129"/>
    <w:rsid w:val="00965137"/>
    <w:rsid w:val="00965C24"/>
    <w:rsid w:val="00966E63"/>
    <w:rsid w:val="00967E53"/>
    <w:rsid w:val="00970331"/>
    <w:rsid w:val="009704FF"/>
    <w:rsid w:val="0097084C"/>
    <w:rsid w:val="00971962"/>
    <w:rsid w:val="00971C9C"/>
    <w:rsid w:val="009722D5"/>
    <w:rsid w:val="009726C2"/>
    <w:rsid w:val="00972BE5"/>
    <w:rsid w:val="00974296"/>
    <w:rsid w:val="0097440C"/>
    <w:rsid w:val="0097679E"/>
    <w:rsid w:val="0097696A"/>
    <w:rsid w:val="00976A99"/>
    <w:rsid w:val="0097728C"/>
    <w:rsid w:val="009773F1"/>
    <w:rsid w:val="009777D9"/>
    <w:rsid w:val="00977BED"/>
    <w:rsid w:val="0098009E"/>
    <w:rsid w:val="0098141F"/>
    <w:rsid w:val="00981E18"/>
    <w:rsid w:val="00982031"/>
    <w:rsid w:val="0098248E"/>
    <w:rsid w:val="009830E1"/>
    <w:rsid w:val="00983206"/>
    <w:rsid w:val="00983EA2"/>
    <w:rsid w:val="009842E3"/>
    <w:rsid w:val="009843AA"/>
    <w:rsid w:val="00986435"/>
    <w:rsid w:val="00990A13"/>
    <w:rsid w:val="00991248"/>
    <w:rsid w:val="009913DF"/>
    <w:rsid w:val="00991A49"/>
    <w:rsid w:val="00991B88"/>
    <w:rsid w:val="00991FE5"/>
    <w:rsid w:val="00991FEE"/>
    <w:rsid w:val="00992110"/>
    <w:rsid w:val="0099245D"/>
    <w:rsid w:val="009925C2"/>
    <w:rsid w:val="00992B54"/>
    <w:rsid w:val="00992D4B"/>
    <w:rsid w:val="009931BF"/>
    <w:rsid w:val="00993663"/>
    <w:rsid w:val="00993AFC"/>
    <w:rsid w:val="00993E50"/>
    <w:rsid w:val="00994F5F"/>
    <w:rsid w:val="00995778"/>
    <w:rsid w:val="009957E2"/>
    <w:rsid w:val="009959E2"/>
    <w:rsid w:val="009963CC"/>
    <w:rsid w:val="009973A7"/>
    <w:rsid w:val="009978EA"/>
    <w:rsid w:val="009A030D"/>
    <w:rsid w:val="009A11B3"/>
    <w:rsid w:val="009A12F8"/>
    <w:rsid w:val="009A145A"/>
    <w:rsid w:val="009A224F"/>
    <w:rsid w:val="009A37A3"/>
    <w:rsid w:val="009A4C58"/>
    <w:rsid w:val="009A4C72"/>
    <w:rsid w:val="009A579D"/>
    <w:rsid w:val="009A66D5"/>
    <w:rsid w:val="009A68C4"/>
    <w:rsid w:val="009A73C4"/>
    <w:rsid w:val="009A79F9"/>
    <w:rsid w:val="009A7A0E"/>
    <w:rsid w:val="009B03D1"/>
    <w:rsid w:val="009B08A2"/>
    <w:rsid w:val="009B14AC"/>
    <w:rsid w:val="009B1EDB"/>
    <w:rsid w:val="009B2501"/>
    <w:rsid w:val="009B2AC6"/>
    <w:rsid w:val="009B3697"/>
    <w:rsid w:val="009B3CBD"/>
    <w:rsid w:val="009B40DB"/>
    <w:rsid w:val="009B46C8"/>
    <w:rsid w:val="009B4F9F"/>
    <w:rsid w:val="009B5668"/>
    <w:rsid w:val="009B60B9"/>
    <w:rsid w:val="009B6339"/>
    <w:rsid w:val="009B7415"/>
    <w:rsid w:val="009B7BC7"/>
    <w:rsid w:val="009C2367"/>
    <w:rsid w:val="009C2A5E"/>
    <w:rsid w:val="009C33ED"/>
    <w:rsid w:val="009C4DB1"/>
    <w:rsid w:val="009C579A"/>
    <w:rsid w:val="009C5D11"/>
    <w:rsid w:val="009C6781"/>
    <w:rsid w:val="009C68B1"/>
    <w:rsid w:val="009C68DC"/>
    <w:rsid w:val="009C6D84"/>
    <w:rsid w:val="009C7018"/>
    <w:rsid w:val="009C71D7"/>
    <w:rsid w:val="009C78B7"/>
    <w:rsid w:val="009D00D7"/>
    <w:rsid w:val="009D098A"/>
    <w:rsid w:val="009D17B6"/>
    <w:rsid w:val="009D2014"/>
    <w:rsid w:val="009D4279"/>
    <w:rsid w:val="009D44F6"/>
    <w:rsid w:val="009D4AEF"/>
    <w:rsid w:val="009D5032"/>
    <w:rsid w:val="009D5541"/>
    <w:rsid w:val="009D6EDC"/>
    <w:rsid w:val="009D74EA"/>
    <w:rsid w:val="009D7690"/>
    <w:rsid w:val="009D7CE7"/>
    <w:rsid w:val="009E0ACB"/>
    <w:rsid w:val="009E1765"/>
    <w:rsid w:val="009E3297"/>
    <w:rsid w:val="009E410F"/>
    <w:rsid w:val="009E4A57"/>
    <w:rsid w:val="009E4C5E"/>
    <w:rsid w:val="009E5622"/>
    <w:rsid w:val="009E6532"/>
    <w:rsid w:val="009E6723"/>
    <w:rsid w:val="009E79B8"/>
    <w:rsid w:val="009E7E96"/>
    <w:rsid w:val="009F10E6"/>
    <w:rsid w:val="009F1BF3"/>
    <w:rsid w:val="009F27B0"/>
    <w:rsid w:val="009F2819"/>
    <w:rsid w:val="009F3876"/>
    <w:rsid w:val="009F4852"/>
    <w:rsid w:val="009F4FFE"/>
    <w:rsid w:val="009F57CF"/>
    <w:rsid w:val="009F60AB"/>
    <w:rsid w:val="009F64A8"/>
    <w:rsid w:val="009F734F"/>
    <w:rsid w:val="009F7AFB"/>
    <w:rsid w:val="009F7FAB"/>
    <w:rsid w:val="00A00055"/>
    <w:rsid w:val="00A008D4"/>
    <w:rsid w:val="00A00E4D"/>
    <w:rsid w:val="00A02152"/>
    <w:rsid w:val="00A027C0"/>
    <w:rsid w:val="00A02836"/>
    <w:rsid w:val="00A02E3D"/>
    <w:rsid w:val="00A04E73"/>
    <w:rsid w:val="00A050A4"/>
    <w:rsid w:val="00A06636"/>
    <w:rsid w:val="00A06A4C"/>
    <w:rsid w:val="00A06EA8"/>
    <w:rsid w:val="00A10828"/>
    <w:rsid w:val="00A10DA9"/>
    <w:rsid w:val="00A11465"/>
    <w:rsid w:val="00A11D62"/>
    <w:rsid w:val="00A12611"/>
    <w:rsid w:val="00A13D7C"/>
    <w:rsid w:val="00A14368"/>
    <w:rsid w:val="00A14529"/>
    <w:rsid w:val="00A14595"/>
    <w:rsid w:val="00A14682"/>
    <w:rsid w:val="00A15AD6"/>
    <w:rsid w:val="00A15DAB"/>
    <w:rsid w:val="00A161A6"/>
    <w:rsid w:val="00A17602"/>
    <w:rsid w:val="00A17B61"/>
    <w:rsid w:val="00A17DC2"/>
    <w:rsid w:val="00A2004F"/>
    <w:rsid w:val="00A20954"/>
    <w:rsid w:val="00A219E3"/>
    <w:rsid w:val="00A246B6"/>
    <w:rsid w:val="00A24B68"/>
    <w:rsid w:val="00A2514C"/>
    <w:rsid w:val="00A25435"/>
    <w:rsid w:val="00A257CD"/>
    <w:rsid w:val="00A2596D"/>
    <w:rsid w:val="00A26D13"/>
    <w:rsid w:val="00A31A22"/>
    <w:rsid w:val="00A32468"/>
    <w:rsid w:val="00A32BD5"/>
    <w:rsid w:val="00A32DE6"/>
    <w:rsid w:val="00A336FD"/>
    <w:rsid w:val="00A349F7"/>
    <w:rsid w:val="00A34ACC"/>
    <w:rsid w:val="00A34E5D"/>
    <w:rsid w:val="00A35146"/>
    <w:rsid w:val="00A358FD"/>
    <w:rsid w:val="00A35AD1"/>
    <w:rsid w:val="00A35F12"/>
    <w:rsid w:val="00A36020"/>
    <w:rsid w:val="00A3697A"/>
    <w:rsid w:val="00A36D35"/>
    <w:rsid w:val="00A377BC"/>
    <w:rsid w:val="00A37C27"/>
    <w:rsid w:val="00A37C4D"/>
    <w:rsid w:val="00A40A7C"/>
    <w:rsid w:val="00A40B18"/>
    <w:rsid w:val="00A4204F"/>
    <w:rsid w:val="00A424A2"/>
    <w:rsid w:val="00A42D49"/>
    <w:rsid w:val="00A432F9"/>
    <w:rsid w:val="00A4532E"/>
    <w:rsid w:val="00A470B2"/>
    <w:rsid w:val="00A47E70"/>
    <w:rsid w:val="00A5073A"/>
    <w:rsid w:val="00A51128"/>
    <w:rsid w:val="00A511C4"/>
    <w:rsid w:val="00A5170F"/>
    <w:rsid w:val="00A51794"/>
    <w:rsid w:val="00A518A0"/>
    <w:rsid w:val="00A51A18"/>
    <w:rsid w:val="00A51B68"/>
    <w:rsid w:val="00A521AA"/>
    <w:rsid w:val="00A530A1"/>
    <w:rsid w:val="00A539E7"/>
    <w:rsid w:val="00A54BF2"/>
    <w:rsid w:val="00A55408"/>
    <w:rsid w:val="00A558CF"/>
    <w:rsid w:val="00A55A83"/>
    <w:rsid w:val="00A55CEA"/>
    <w:rsid w:val="00A55E93"/>
    <w:rsid w:val="00A56618"/>
    <w:rsid w:val="00A56AD1"/>
    <w:rsid w:val="00A5726C"/>
    <w:rsid w:val="00A572BD"/>
    <w:rsid w:val="00A602E7"/>
    <w:rsid w:val="00A607CA"/>
    <w:rsid w:val="00A60925"/>
    <w:rsid w:val="00A61C0E"/>
    <w:rsid w:val="00A62E53"/>
    <w:rsid w:val="00A632D5"/>
    <w:rsid w:val="00A6384C"/>
    <w:rsid w:val="00A63ABF"/>
    <w:rsid w:val="00A6462C"/>
    <w:rsid w:val="00A6612A"/>
    <w:rsid w:val="00A663E7"/>
    <w:rsid w:val="00A66E24"/>
    <w:rsid w:val="00A700C2"/>
    <w:rsid w:val="00A7135A"/>
    <w:rsid w:val="00A71545"/>
    <w:rsid w:val="00A72028"/>
    <w:rsid w:val="00A7380B"/>
    <w:rsid w:val="00A73811"/>
    <w:rsid w:val="00A740D6"/>
    <w:rsid w:val="00A74B1C"/>
    <w:rsid w:val="00A74D71"/>
    <w:rsid w:val="00A75189"/>
    <w:rsid w:val="00A7645D"/>
    <w:rsid w:val="00A7671C"/>
    <w:rsid w:val="00A768CB"/>
    <w:rsid w:val="00A77819"/>
    <w:rsid w:val="00A779F1"/>
    <w:rsid w:val="00A77D89"/>
    <w:rsid w:val="00A77EEF"/>
    <w:rsid w:val="00A8191E"/>
    <w:rsid w:val="00A81AC1"/>
    <w:rsid w:val="00A81EED"/>
    <w:rsid w:val="00A8245E"/>
    <w:rsid w:val="00A8379E"/>
    <w:rsid w:val="00A83A66"/>
    <w:rsid w:val="00A83AC8"/>
    <w:rsid w:val="00A83B1F"/>
    <w:rsid w:val="00A841DE"/>
    <w:rsid w:val="00A84BB7"/>
    <w:rsid w:val="00A84F4C"/>
    <w:rsid w:val="00A85030"/>
    <w:rsid w:val="00A85E69"/>
    <w:rsid w:val="00A86038"/>
    <w:rsid w:val="00A861E5"/>
    <w:rsid w:val="00A863C5"/>
    <w:rsid w:val="00A86747"/>
    <w:rsid w:val="00A86B23"/>
    <w:rsid w:val="00A874DA"/>
    <w:rsid w:val="00A87C56"/>
    <w:rsid w:val="00A87E4F"/>
    <w:rsid w:val="00A87F02"/>
    <w:rsid w:val="00A91D13"/>
    <w:rsid w:val="00A922BF"/>
    <w:rsid w:val="00A93D1E"/>
    <w:rsid w:val="00A9471E"/>
    <w:rsid w:val="00A966B3"/>
    <w:rsid w:val="00A9695D"/>
    <w:rsid w:val="00A97A78"/>
    <w:rsid w:val="00A97B51"/>
    <w:rsid w:val="00A97BF5"/>
    <w:rsid w:val="00A97ED5"/>
    <w:rsid w:val="00AA06A6"/>
    <w:rsid w:val="00AA08B4"/>
    <w:rsid w:val="00AA12A4"/>
    <w:rsid w:val="00AA1EE4"/>
    <w:rsid w:val="00AA1FCC"/>
    <w:rsid w:val="00AA22F5"/>
    <w:rsid w:val="00AA357E"/>
    <w:rsid w:val="00AA3972"/>
    <w:rsid w:val="00AA3B08"/>
    <w:rsid w:val="00AA3FC8"/>
    <w:rsid w:val="00AA44A2"/>
    <w:rsid w:val="00AA4F11"/>
    <w:rsid w:val="00AA50AB"/>
    <w:rsid w:val="00AA5292"/>
    <w:rsid w:val="00AA66CA"/>
    <w:rsid w:val="00AA6CDF"/>
    <w:rsid w:val="00AA6DFA"/>
    <w:rsid w:val="00AA73DB"/>
    <w:rsid w:val="00AB02C0"/>
    <w:rsid w:val="00AB088D"/>
    <w:rsid w:val="00AB092A"/>
    <w:rsid w:val="00AB0CF6"/>
    <w:rsid w:val="00AB1436"/>
    <w:rsid w:val="00AB20B7"/>
    <w:rsid w:val="00AB24C4"/>
    <w:rsid w:val="00AB32BB"/>
    <w:rsid w:val="00AB4D2C"/>
    <w:rsid w:val="00AB4F7B"/>
    <w:rsid w:val="00AB5FE7"/>
    <w:rsid w:val="00AB6B51"/>
    <w:rsid w:val="00AB6C4F"/>
    <w:rsid w:val="00AB6FAD"/>
    <w:rsid w:val="00AB744B"/>
    <w:rsid w:val="00AB7AB9"/>
    <w:rsid w:val="00AB7BD5"/>
    <w:rsid w:val="00AC0A05"/>
    <w:rsid w:val="00AC0F0C"/>
    <w:rsid w:val="00AC0FC0"/>
    <w:rsid w:val="00AC16DC"/>
    <w:rsid w:val="00AC284D"/>
    <w:rsid w:val="00AC317E"/>
    <w:rsid w:val="00AC32E6"/>
    <w:rsid w:val="00AC3CDB"/>
    <w:rsid w:val="00AC4FE2"/>
    <w:rsid w:val="00AC6F47"/>
    <w:rsid w:val="00AC6FBA"/>
    <w:rsid w:val="00AC77F0"/>
    <w:rsid w:val="00AD0146"/>
    <w:rsid w:val="00AD023E"/>
    <w:rsid w:val="00AD0A8F"/>
    <w:rsid w:val="00AD19BC"/>
    <w:rsid w:val="00AD1AC6"/>
    <w:rsid w:val="00AD1C4D"/>
    <w:rsid w:val="00AD1CD8"/>
    <w:rsid w:val="00AD33A7"/>
    <w:rsid w:val="00AD37B5"/>
    <w:rsid w:val="00AD3E21"/>
    <w:rsid w:val="00AD3E39"/>
    <w:rsid w:val="00AD418E"/>
    <w:rsid w:val="00AD4309"/>
    <w:rsid w:val="00AD43E1"/>
    <w:rsid w:val="00AD6394"/>
    <w:rsid w:val="00AD6799"/>
    <w:rsid w:val="00AD6B02"/>
    <w:rsid w:val="00AD773D"/>
    <w:rsid w:val="00AD781B"/>
    <w:rsid w:val="00AD7EF9"/>
    <w:rsid w:val="00AE00DC"/>
    <w:rsid w:val="00AE0B4F"/>
    <w:rsid w:val="00AE0F48"/>
    <w:rsid w:val="00AE1210"/>
    <w:rsid w:val="00AE1BE0"/>
    <w:rsid w:val="00AE2643"/>
    <w:rsid w:val="00AE26A4"/>
    <w:rsid w:val="00AE2D9D"/>
    <w:rsid w:val="00AE34D5"/>
    <w:rsid w:val="00AE4A08"/>
    <w:rsid w:val="00AE5928"/>
    <w:rsid w:val="00AE65B6"/>
    <w:rsid w:val="00AE6814"/>
    <w:rsid w:val="00AE69E8"/>
    <w:rsid w:val="00AE6B55"/>
    <w:rsid w:val="00AE6C99"/>
    <w:rsid w:val="00AE6CD3"/>
    <w:rsid w:val="00AF0704"/>
    <w:rsid w:val="00AF1353"/>
    <w:rsid w:val="00AF1F0E"/>
    <w:rsid w:val="00AF21C2"/>
    <w:rsid w:val="00AF2DDC"/>
    <w:rsid w:val="00AF2F8F"/>
    <w:rsid w:val="00AF340F"/>
    <w:rsid w:val="00AF3D0E"/>
    <w:rsid w:val="00AF4074"/>
    <w:rsid w:val="00AF4666"/>
    <w:rsid w:val="00AF4BC8"/>
    <w:rsid w:val="00AF5469"/>
    <w:rsid w:val="00AF6511"/>
    <w:rsid w:val="00AF70A3"/>
    <w:rsid w:val="00B0073F"/>
    <w:rsid w:val="00B00953"/>
    <w:rsid w:val="00B01ABD"/>
    <w:rsid w:val="00B03C2B"/>
    <w:rsid w:val="00B04492"/>
    <w:rsid w:val="00B04AFC"/>
    <w:rsid w:val="00B04E14"/>
    <w:rsid w:val="00B04E33"/>
    <w:rsid w:val="00B057B7"/>
    <w:rsid w:val="00B0624B"/>
    <w:rsid w:val="00B0752A"/>
    <w:rsid w:val="00B1050C"/>
    <w:rsid w:val="00B107D9"/>
    <w:rsid w:val="00B10967"/>
    <w:rsid w:val="00B10CD3"/>
    <w:rsid w:val="00B10E37"/>
    <w:rsid w:val="00B113A2"/>
    <w:rsid w:val="00B11F2A"/>
    <w:rsid w:val="00B11F9E"/>
    <w:rsid w:val="00B13080"/>
    <w:rsid w:val="00B13B1B"/>
    <w:rsid w:val="00B13B5F"/>
    <w:rsid w:val="00B13BE0"/>
    <w:rsid w:val="00B13CCA"/>
    <w:rsid w:val="00B14795"/>
    <w:rsid w:val="00B15C71"/>
    <w:rsid w:val="00B15C77"/>
    <w:rsid w:val="00B16AED"/>
    <w:rsid w:val="00B17E7A"/>
    <w:rsid w:val="00B21061"/>
    <w:rsid w:val="00B2161C"/>
    <w:rsid w:val="00B21DB8"/>
    <w:rsid w:val="00B223B8"/>
    <w:rsid w:val="00B23AD8"/>
    <w:rsid w:val="00B24EB7"/>
    <w:rsid w:val="00B2554D"/>
    <w:rsid w:val="00B258BB"/>
    <w:rsid w:val="00B25A39"/>
    <w:rsid w:val="00B26585"/>
    <w:rsid w:val="00B27043"/>
    <w:rsid w:val="00B27B45"/>
    <w:rsid w:val="00B300BF"/>
    <w:rsid w:val="00B30BAF"/>
    <w:rsid w:val="00B30CA0"/>
    <w:rsid w:val="00B3199C"/>
    <w:rsid w:val="00B31A7F"/>
    <w:rsid w:val="00B32DF3"/>
    <w:rsid w:val="00B34319"/>
    <w:rsid w:val="00B343C8"/>
    <w:rsid w:val="00B34D25"/>
    <w:rsid w:val="00B35175"/>
    <w:rsid w:val="00B35212"/>
    <w:rsid w:val="00B35B09"/>
    <w:rsid w:val="00B35DCD"/>
    <w:rsid w:val="00B36151"/>
    <w:rsid w:val="00B3624A"/>
    <w:rsid w:val="00B36333"/>
    <w:rsid w:val="00B37806"/>
    <w:rsid w:val="00B37CD6"/>
    <w:rsid w:val="00B37E67"/>
    <w:rsid w:val="00B37F8B"/>
    <w:rsid w:val="00B412EB"/>
    <w:rsid w:val="00B4267C"/>
    <w:rsid w:val="00B43307"/>
    <w:rsid w:val="00B44915"/>
    <w:rsid w:val="00B45175"/>
    <w:rsid w:val="00B46C1C"/>
    <w:rsid w:val="00B503EB"/>
    <w:rsid w:val="00B50AFA"/>
    <w:rsid w:val="00B5106F"/>
    <w:rsid w:val="00B5298D"/>
    <w:rsid w:val="00B533B5"/>
    <w:rsid w:val="00B5468D"/>
    <w:rsid w:val="00B55ABC"/>
    <w:rsid w:val="00B561C8"/>
    <w:rsid w:val="00B56286"/>
    <w:rsid w:val="00B5766F"/>
    <w:rsid w:val="00B5771B"/>
    <w:rsid w:val="00B60A3F"/>
    <w:rsid w:val="00B60E18"/>
    <w:rsid w:val="00B61EE6"/>
    <w:rsid w:val="00B6304F"/>
    <w:rsid w:val="00B636EF"/>
    <w:rsid w:val="00B63F49"/>
    <w:rsid w:val="00B64362"/>
    <w:rsid w:val="00B64440"/>
    <w:rsid w:val="00B6513F"/>
    <w:rsid w:val="00B660A2"/>
    <w:rsid w:val="00B66141"/>
    <w:rsid w:val="00B663E1"/>
    <w:rsid w:val="00B6642E"/>
    <w:rsid w:val="00B66DF3"/>
    <w:rsid w:val="00B66E75"/>
    <w:rsid w:val="00B67B97"/>
    <w:rsid w:val="00B67DE2"/>
    <w:rsid w:val="00B70079"/>
    <w:rsid w:val="00B70DD6"/>
    <w:rsid w:val="00B71020"/>
    <w:rsid w:val="00B711AE"/>
    <w:rsid w:val="00B71599"/>
    <w:rsid w:val="00B715B8"/>
    <w:rsid w:val="00B722F4"/>
    <w:rsid w:val="00B725DB"/>
    <w:rsid w:val="00B72EC7"/>
    <w:rsid w:val="00B72FDA"/>
    <w:rsid w:val="00B73B24"/>
    <w:rsid w:val="00B751C8"/>
    <w:rsid w:val="00B752F6"/>
    <w:rsid w:val="00B7671A"/>
    <w:rsid w:val="00B76B68"/>
    <w:rsid w:val="00B7722B"/>
    <w:rsid w:val="00B775AB"/>
    <w:rsid w:val="00B77D0C"/>
    <w:rsid w:val="00B77DE5"/>
    <w:rsid w:val="00B77EFE"/>
    <w:rsid w:val="00B8057C"/>
    <w:rsid w:val="00B80778"/>
    <w:rsid w:val="00B8095C"/>
    <w:rsid w:val="00B80FD4"/>
    <w:rsid w:val="00B812E5"/>
    <w:rsid w:val="00B81B8F"/>
    <w:rsid w:val="00B85090"/>
    <w:rsid w:val="00B855A0"/>
    <w:rsid w:val="00B855CC"/>
    <w:rsid w:val="00B859A4"/>
    <w:rsid w:val="00B85DF9"/>
    <w:rsid w:val="00B85F90"/>
    <w:rsid w:val="00B865D2"/>
    <w:rsid w:val="00B86BAA"/>
    <w:rsid w:val="00B903F9"/>
    <w:rsid w:val="00B91264"/>
    <w:rsid w:val="00B91506"/>
    <w:rsid w:val="00B929B7"/>
    <w:rsid w:val="00B92A72"/>
    <w:rsid w:val="00B92C6B"/>
    <w:rsid w:val="00B93B2C"/>
    <w:rsid w:val="00B9446C"/>
    <w:rsid w:val="00B948E8"/>
    <w:rsid w:val="00B94912"/>
    <w:rsid w:val="00B95535"/>
    <w:rsid w:val="00B957AF"/>
    <w:rsid w:val="00B95824"/>
    <w:rsid w:val="00B968C8"/>
    <w:rsid w:val="00B972DB"/>
    <w:rsid w:val="00B9777F"/>
    <w:rsid w:val="00BA04D2"/>
    <w:rsid w:val="00BA21FC"/>
    <w:rsid w:val="00BA27AE"/>
    <w:rsid w:val="00BA29C9"/>
    <w:rsid w:val="00BA2BC1"/>
    <w:rsid w:val="00BA2FA0"/>
    <w:rsid w:val="00BA2FE0"/>
    <w:rsid w:val="00BA3EC5"/>
    <w:rsid w:val="00BA49BB"/>
    <w:rsid w:val="00BA4FC6"/>
    <w:rsid w:val="00BA5358"/>
    <w:rsid w:val="00BA5B88"/>
    <w:rsid w:val="00BA6283"/>
    <w:rsid w:val="00BA6A95"/>
    <w:rsid w:val="00BA77A4"/>
    <w:rsid w:val="00BB0034"/>
    <w:rsid w:val="00BB0847"/>
    <w:rsid w:val="00BB0984"/>
    <w:rsid w:val="00BB17DB"/>
    <w:rsid w:val="00BB1EA6"/>
    <w:rsid w:val="00BB27C4"/>
    <w:rsid w:val="00BB29A6"/>
    <w:rsid w:val="00BB3731"/>
    <w:rsid w:val="00BB3FE4"/>
    <w:rsid w:val="00BB4905"/>
    <w:rsid w:val="00BB4909"/>
    <w:rsid w:val="00BB508C"/>
    <w:rsid w:val="00BB562C"/>
    <w:rsid w:val="00BB5DFC"/>
    <w:rsid w:val="00BB6008"/>
    <w:rsid w:val="00BB6825"/>
    <w:rsid w:val="00BB6B55"/>
    <w:rsid w:val="00BB6DBD"/>
    <w:rsid w:val="00BB6F8F"/>
    <w:rsid w:val="00BB70FC"/>
    <w:rsid w:val="00BB7267"/>
    <w:rsid w:val="00BB7AFC"/>
    <w:rsid w:val="00BB7F54"/>
    <w:rsid w:val="00BC0520"/>
    <w:rsid w:val="00BC0557"/>
    <w:rsid w:val="00BC0D39"/>
    <w:rsid w:val="00BC0DAC"/>
    <w:rsid w:val="00BC236A"/>
    <w:rsid w:val="00BC3114"/>
    <w:rsid w:val="00BC4731"/>
    <w:rsid w:val="00BC4E5B"/>
    <w:rsid w:val="00BC5DF7"/>
    <w:rsid w:val="00BC5E48"/>
    <w:rsid w:val="00BC65FE"/>
    <w:rsid w:val="00BC6AB2"/>
    <w:rsid w:val="00BC7471"/>
    <w:rsid w:val="00BC77D8"/>
    <w:rsid w:val="00BC7A51"/>
    <w:rsid w:val="00BC7E9D"/>
    <w:rsid w:val="00BD0A48"/>
    <w:rsid w:val="00BD0BFA"/>
    <w:rsid w:val="00BD14E3"/>
    <w:rsid w:val="00BD1732"/>
    <w:rsid w:val="00BD1DDB"/>
    <w:rsid w:val="00BD1E7A"/>
    <w:rsid w:val="00BD25D4"/>
    <w:rsid w:val="00BD2683"/>
    <w:rsid w:val="00BD279D"/>
    <w:rsid w:val="00BD3766"/>
    <w:rsid w:val="00BD503B"/>
    <w:rsid w:val="00BD5865"/>
    <w:rsid w:val="00BD5C84"/>
    <w:rsid w:val="00BD6BB8"/>
    <w:rsid w:val="00BD6C04"/>
    <w:rsid w:val="00BD6EDC"/>
    <w:rsid w:val="00BD7626"/>
    <w:rsid w:val="00BD7AB8"/>
    <w:rsid w:val="00BD7EE8"/>
    <w:rsid w:val="00BE0148"/>
    <w:rsid w:val="00BE0618"/>
    <w:rsid w:val="00BE0E30"/>
    <w:rsid w:val="00BE14F4"/>
    <w:rsid w:val="00BE1826"/>
    <w:rsid w:val="00BE1B9E"/>
    <w:rsid w:val="00BE2BCA"/>
    <w:rsid w:val="00BE3184"/>
    <w:rsid w:val="00BE3766"/>
    <w:rsid w:val="00BE3AB1"/>
    <w:rsid w:val="00BE3B90"/>
    <w:rsid w:val="00BE46F1"/>
    <w:rsid w:val="00BE4C54"/>
    <w:rsid w:val="00BE4DC4"/>
    <w:rsid w:val="00BE5BFE"/>
    <w:rsid w:val="00BE6828"/>
    <w:rsid w:val="00BE6B1C"/>
    <w:rsid w:val="00BE6C78"/>
    <w:rsid w:val="00BE6EEB"/>
    <w:rsid w:val="00BE6F34"/>
    <w:rsid w:val="00BE7365"/>
    <w:rsid w:val="00BE74DA"/>
    <w:rsid w:val="00BE79A4"/>
    <w:rsid w:val="00BE7D4E"/>
    <w:rsid w:val="00BF0902"/>
    <w:rsid w:val="00BF194A"/>
    <w:rsid w:val="00BF1A01"/>
    <w:rsid w:val="00BF1F3B"/>
    <w:rsid w:val="00BF2D3B"/>
    <w:rsid w:val="00BF2F21"/>
    <w:rsid w:val="00BF3535"/>
    <w:rsid w:val="00BF49E1"/>
    <w:rsid w:val="00BF52E8"/>
    <w:rsid w:val="00BF5BFE"/>
    <w:rsid w:val="00BF5C1C"/>
    <w:rsid w:val="00BF6175"/>
    <w:rsid w:val="00BF682E"/>
    <w:rsid w:val="00C0041F"/>
    <w:rsid w:val="00C00B86"/>
    <w:rsid w:val="00C01B1B"/>
    <w:rsid w:val="00C023FC"/>
    <w:rsid w:val="00C02606"/>
    <w:rsid w:val="00C03627"/>
    <w:rsid w:val="00C03CCB"/>
    <w:rsid w:val="00C03F8D"/>
    <w:rsid w:val="00C05626"/>
    <w:rsid w:val="00C05976"/>
    <w:rsid w:val="00C06A2E"/>
    <w:rsid w:val="00C07A13"/>
    <w:rsid w:val="00C1032E"/>
    <w:rsid w:val="00C10D7D"/>
    <w:rsid w:val="00C114A9"/>
    <w:rsid w:val="00C1262B"/>
    <w:rsid w:val="00C129B2"/>
    <w:rsid w:val="00C138AF"/>
    <w:rsid w:val="00C13A85"/>
    <w:rsid w:val="00C13F0D"/>
    <w:rsid w:val="00C14A7A"/>
    <w:rsid w:val="00C150F0"/>
    <w:rsid w:val="00C15B89"/>
    <w:rsid w:val="00C176B7"/>
    <w:rsid w:val="00C179AB"/>
    <w:rsid w:val="00C20ADE"/>
    <w:rsid w:val="00C21A29"/>
    <w:rsid w:val="00C230FE"/>
    <w:rsid w:val="00C24197"/>
    <w:rsid w:val="00C2487B"/>
    <w:rsid w:val="00C24CEB"/>
    <w:rsid w:val="00C26505"/>
    <w:rsid w:val="00C26607"/>
    <w:rsid w:val="00C2706E"/>
    <w:rsid w:val="00C302FE"/>
    <w:rsid w:val="00C31136"/>
    <w:rsid w:val="00C31BE3"/>
    <w:rsid w:val="00C31D2D"/>
    <w:rsid w:val="00C329F6"/>
    <w:rsid w:val="00C33014"/>
    <w:rsid w:val="00C33CF2"/>
    <w:rsid w:val="00C33CF9"/>
    <w:rsid w:val="00C33F21"/>
    <w:rsid w:val="00C345E2"/>
    <w:rsid w:val="00C34683"/>
    <w:rsid w:val="00C34981"/>
    <w:rsid w:val="00C352BA"/>
    <w:rsid w:val="00C36D38"/>
    <w:rsid w:val="00C37166"/>
    <w:rsid w:val="00C37F97"/>
    <w:rsid w:val="00C40646"/>
    <w:rsid w:val="00C4066C"/>
    <w:rsid w:val="00C42E82"/>
    <w:rsid w:val="00C42FDB"/>
    <w:rsid w:val="00C43463"/>
    <w:rsid w:val="00C44C6E"/>
    <w:rsid w:val="00C45378"/>
    <w:rsid w:val="00C458A1"/>
    <w:rsid w:val="00C45ECC"/>
    <w:rsid w:val="00C466A4"/>
    <w:rsid w:val="00C46E3C"/>
    <w:rsid w:val="00C47891"/>
    <w:rsid w:val="00C501CB"/>
    <w:rsid w:val="00C50500"/>
    <w:rsid w:val="00C5066F"/>
    <w:rsid w:val="00C50A24"/>
    <w:rsid w:val="00C50AF9"/>
    <w:rsid w:val="00C51A51"/>
    <w:rsid w:val="00C52055"/>
    <w:rsid w:val="00C526D2"/>
    <w:rsid w:val="00C5357B"/>
    <w:rsid w:val="00C53D81"/>
    <w:rsid w:val="00C5410A"/>
    <w:rsid w:val="00C5480E"/>
    <w:rsid w:val="00C54ECF"/>
    <w:rsid w:val="00C553D4"/>
    <w:rsid w:val="00C55575"/>
    <w:rsid w:val="00C556A5"/>
    <w:rsid w:val="00C5630C"/>
    <w:rsid w:val="00C564CE"/>
    <w:rsid w:val="00C56528"/>
    <w:rsid w:val="00C56E09"/>
    <w:rsid w:val="00C5797A"/>
    <w:rsid w:val="00C57EE2"/>
    <w:rsid w:val="00C6044B"/>
    <w:rsid w:val="00C610DD"/>
    <w:rsid w:val="00C62B60"/>
    <w:rsid w:val="00C63107"/>
    <w:rsid w:val="00C63B11"/>
    <w:rsid w:val="00C63EF2"/>
    <w:rsid w:val="00C64570"/>
    <w:rsid w:val="00C646B3"/>
    <w:rsid w:val="00C655F7"/>
    <w:rsid w:val="00C66D9A"/>
    <w:rsid w:val="00C67459"/>
    <w:rsid w:val="00C70046"/>
    <w:rsid w:val="00C700BD"/>
    <w:rsid w:val="00C718F8"/>
    <w:rsid w:val="00C72DDD"/>
    <w:rsid w:val="00C73DA3"/>
    <w:rsid w:val="00C74418"/>
    <w:rsid w:val="00C75975"/>
    <w:rsid w:val="00C80483"/>
    <w:rsid w:val="00C819B6"/>
    <w:rsid w:val="00C81D0F"/>
    <w:rsid w:val="00C81F3C"/>
    <w:rsid w:val="00C8208B"/>
    <w:rsid w:val="00C82A4F"/>
    <w:rsid w:val="00C82D07"/>
    <w:rsid w:val="00C83163"/>
    <w:rsid w:val="00C83536"/>
    <w:rsid w:val="00C83689"/>
    <w:rsid w:val="00C8383B"/>
    <w:rsid w:val="00C848F1"/>
    <w:rsid w:val="00C84FE7"/>
    <w:rsid w:val="00C85546"/>
    <w:rsid w:val="00C855FF"/>
    <w:rsid w:val="00C857A3"/>
    <w:rsid w:val="00C865D1"/>
    <w:rsid w:val="00C871D7"/>
    <w:rsid w:val="00C903BB"/>
    <w:rsid w:val="00C9086D"/>
    <w:rsid w:val="00C90E7A"/>
    <w:rsid w:val="00C92668"/>
    <w:rsid w:val="00C93032"/>
    <w:rsid w:val="00C93ACE"/>
    <w:rsid w:val="00C93F7C"/>
    <w:rsid w:val="00C94724"/>
    <w:rsid w:val="00C9486B"/>
    <w:rsid w:val="00C950D9"/>
    <w:rsid w:val="00C95985"/>
    <w:rsid w:val="00C95B06"/>
    <w:rsid w:val="00C95D56"/>
    <w:rsid w:val="00C979F1"/>
    <w:rsid w:val="00CA06CD"/>
    <w:rsid w:val="00CA0734"/>
    <w:rsid w:val="00CA091A"/>
    <w:rsid w:val="00CA09CB"/>
    <w:rsid w:val="00CA0C3C"/>
    <w:rsid w:val="00CA1A60"/>
    <w:rsid w:val="00CA324A"/>
    <w:rsid w:val="00CA33A9"/>
    <w:rsid w:val="00CA3D9A"/>
    <w:rsid w:val="00CA5579"/>
    <w:rsid w:val="00CA5B7D"/>
    <w:rsid w:val="00CA687F"/>
    <w:rsid w:val="00CB1390"/>
    <w:rsid w:val="00CB15E9"/>
    <w:rsid w:val="00CB2313"/>
    <w:rsid w:val="00CB2FB9"/>
    <w:rsid w:val="00CB3A51"/>
    <w:rsid w:val="00CB4B0F"/>
    <w:rsid w:val="00CB4B5D"/>
    <w:rsid w:val="00CB5422"/>
    <w:rsid w:val="00CB5516"/>
    <w:rsid w:val="00CB5EA4"/>
    <w:rsid w:val="00CB65C0"/>
    <w:rsid w:val="00CB6F4D"/>
    <w:rsid w:val="00CB6F7F"/>
    <w:rsid w:val="00CB7460"/>
    <w:rsid w:val="00CB747E"/>
    <w:rsid w:val="00CB7E27"/>
    <w:rsid w:val="00CC0645"/>
    <w:rsid w:val="00CC0A19"/>
    <w:rsid w:val="00CC2AB6"/>
    <w:rsid w:val="00CC382D"/>
    <w:rsid w:val="00CC393E"/>
    <w:rsid w:val="00CC4083"/>
    <w:rsid w:val="00CC46A1"/>
    <w:rsid w:val="00CC46A7"/>
    <w:rsid w:val="00CC4840"/>
    <w:rsid w:val="00CC4992"/>
    <w:rsid w:val="00CC5026"/>
    <w:rsid w:val="00CC518B"/>
    <w:rsid w:val="00CC54BD"/>
    <w:rsid w:val="00CC5DE7"/>
    <w:rsid w:val="00CC5F34"/>
    <w:rsid w:val="00CC6BCC"/>
    <w:rsid w:val="00CC7059"/>
    <w:rsid w:val="00CC77A8"/>
    <w:rsid w:val="00CC7909"/>
    <w:rsid w:val="00CC7BF8"/>
    <w:rsid w:val="00CC7E75"/>
    <w:rsid w:val="00CD000D"/>
    <w:rsid w:val="00CD0CA2"/>
    <w:rsid w:val="00CD0F3B"/>
    <w:rsid w:val="00CD10C7"/>
    <w:rsid w:val="00CD2B42"/>
    <w:rsid w:val="00CD2BA5"/>
    <w:rsid w:val="00CD310F"/>
    <w:rsid w:val="00CD35B6"/>
    <w:rsid w:val="00CD4283"/>
    <w:rsid w:val="00CD5ABB"/>
    <w:rsid w:val="00CD66B9"/>
    <w:rsid w:val="00CD728F"/>
    <w:rsid w:val="00CD739C"/>
    <w:rsid w:val="00CD7CC5"/>
    <w:rsid w:val="00CE0403"/>
    <w:rsid w:val="00CE14E6"/>
    <w:rsid w:val="00CE21DA"/>
    <w:rsid w:val="00CE2333"/>
    <w:rsid w:val="00CE2690"/>
    <w:rsid w:val="00CE2D84"/>
    <w:rsid w:val="00CE3CF7"/>
    <w:rsid w:val="00CE444A"/>
    <w:rsid w:val="00CE4C54"/>
    <w:rsid w:val="00CE6B8B"/>
    <w:rsid w:val="00CE70DF"/>
    <w:rsid w:val="00CE78B2"/>
    <w:rsid w:val="00CF074E"/>
    <w:rsid w:val="00CF0E06"/>
    <w:rsid w:val="00CF159C"/>
    <w:rsid w:val="00CF17F5"/>
    <w:rsid w:val="00CF19EC"/>
    <w:rsid w:val="00CF1A73"/>
    <w:rsid w:val="00CF1D9A"/>
    <w:rsid w:val="00CF1FFC"/>
    <w:rsid w:val="00CF3DFA"/>
    <w:rsid w:val="00CF4137"/>
    <w:rsid w:val="00CF46E7"/>
    <w:rsid w:val="00CF51A0"/>
    <w:rsid w:val="00CF5239"/>
    <w:rsid w:val="00CF5271"/>
    <w:rsid w:val="00CF6099"/>
    <w:rsid w:val="00CF7969"/>
    <w:rsid w:val="00D0016A"/>
    <w:rsid w:val="00D00429"/>
    <w:rsid w:val="00D0042A"/>
    <w:rsid w:val="00D011E8"/>
    <w:rsid w:val="00D01EF9"/>
    <w:rsid w:val="00D02986"/>
    <w:rsid w:val="00D02C45"/>
    <w:rsid w:val="00D02D25"/>
    <w:rsid w:val="00D03092"/>
    <w:rsid w:val="00D03E0D"/>
    <w:rsid w:val="00D03F9A"/>
    <w:rsid w:val="00D0452D"/>
    <w:rsid w:val="00D046C7"/>
    <w:rsid w:val="00D051CA"/>
    <w:rsid w:val="00D051E4"/>
    <w:rsid w:val="00D05425"/>
    <w:rsid w:val="00D05DF1"/>
    <w:rsid w:val="00D06BFA"/>
    <w:rsid w:val="00D06C1E"/>
    <w:rsid w:val="00D07638"/>
    <w:rsid w:val="00D0765E"/>
    <w:rsid w:val="00D1032B"/>
    <w:rsid w:val="00D108FC"/>
    <w:rsid w:val="00D11332"/>
    <w:rsid w:val="00D11536"/>
    <w:rsid w:val="00D11AA0"/>
    <w:rsid w:val="00D11E61"/>
    <w:rsid w:val="00D12380"/>
    <w:rsid w:val="00D12456"/>
    <w:rsid w:val="00D14EAF"/>
    <w:rsid w:val="00D14F9F"/>
    <w:rsid w:val="00D15025"/>
    <w:rsid w:val="00D151C0"/>
    <w:rsid w:val="00D15311"/>
    <w:rsid w:val="00D15A73"/>
    <w:rsid w:val="00D15DC0"/>
    <w:rsid w:val="00D15F15"/>
    <w:rsid w:val="00D1620E"/>
    <w:rsid w:val="00D175D6"/>
    <w:rsid w:val="00D17676"/>
    <w:rsid w:val="00D17B3F"/>
    <w:rsid w:val="00D20211"/>
    <w:rsid w:val="00D202F0"/>
    <w:rsid w:val="00D20375"/>
    <w:rsid w:val="00D204DF"/>
    <w:rsid w:val="00D20632"/>
    <w:rsid w:val="00D20891"/>
    <w:rsid w:val="00D20EA5"/>
    <w:rsid w:val="00D21952"/>
    <w:rsid w:val="00D22031"/>
    <w:rsid w:val="00D2434E"/>
    <w:rsid w:val="00D247E8"/>
    <w:rsid w:val="00D24BA2"/>
    <w:rsid w:val="00D259FB"/>
    <w:rsid w:val="00D25B90"/>
    <w:rsid w:val="00D26451"/>
    <w:rsid w:val="00D2647F"/>
    <w:rsid w:val="00D267C6"/>
    <w:rsid w:val="00D303B3"/>
    <w:rsid w:val="00D30B36"/>
    <w:rsid w:val="00D31C50"/>
    <w:rsid w:val="00D31D8B"/>
    <w:rsid w:val="00D3273E"/>
    <w:rsid w:val="00D32F1A"/>
    <w:rsid w:val="00D357F0"/>
    <w:rsid w:val="00D3653B"/>
    <w:rsid w:val="00D36761"/>
    <w:rsid w:val="00D36FAE"/>
    <w:rsid w:val="00D37D22"/>
    <w:rsid w:val="00D401C5"/>
    <w:rsid w:val="00D40C0D"/>
    <w:rsid w:val="00D421A0"/>
    <w:rsid w:val="00D42770"/>
    <w:rsid w:val="00D43270"/>
    <w:rsid w:val="00D438C0"/>
    <w:rsid w:val="00D4447F"/>
    <w:rsid w:val="00D450EF"/>
    <w:rsid w:val="00D45155"/>
    <w:rsid w:val="00D47542"/>
    <w:rsid w:val="00D503C9"/>
    <w:rsid w:val="00D50CA0"/>
    <w:rsid w:val="00D51945"/>
    <w:rsid w:val="00D521BD"/>
    <w:rsid w:val="00D530CC"/>
    <w:rsid w:val="00D537A9"/>
    <w:rsid w:val="00D54101"/>
    <w:rsid w:val="00D54D4D"/>
    <w:rsid w:val="00D55439"/>
    <w:rsid w:val="00D557C4"/>
    <w:rsid w:val="00D55861"/>
    <w:rsid w:val="00D566A4"/>
    <w:rsid w:val="00D57174"/>
    <w:rsid w:val="00D57360"/>
    <w:rsid w:val="00D57462"/>
    <w:rsid w:val="00D60021"/>
    <w:rsid w:val="00D600DA"/>
    <w:rsid w:val="00D600E4"/>
    <w:rsid w:val="00D601B5"/>
    <w:rsid w:val="00D6030A"/>
    <w:rsid w:val="00D611A1"/>
    <w:rsid w:val="00D617D2"/>
    <w:rsid w:val="00D61949"/>
    <w:rsid w:val="00D61E9F"/>
    <w:rsid w:val="00D64047"/>
    <w:rsid w:val="00D65D3A"/>
    <w:rsid w:val="00D66B12"/>
    <w:rsid w:val="00D66D72"/>
    <w:rsid w:val="00D675C9"/>
    <w:rsid w:val="00D67B53"/>
    <w:rsid w:val="00D67D53"/>
    <w:rsid w:val="00D67E15"/>
    <w:rsid w:val="00D67E84"/>
    <w:rsid w:val="00D67ED3"/>
    <w:rsid w:val="00D70494"/>
    <w:rsid w:val="00D70664"/>
    <w:rsid w:val="00D7140A"/>
    <w:rsid w:val="00D717A0"/>
    <w:rsid w:val="00D720AD"/>
    <w:rsid w:val="00D7239A"/>
    <w:rsid w:val="00D724E7"/>
    <w:rsid w:val="00D727F0"/>
    <w:rsid w:val="00D72E72"/>
    <w:rsid w:val="00D746B9"/>
    <w:rsid w:val="00D74B76"/>
    <w:rsid w:val="00D7692F"/>
    <w:rsid w:val="00D76965"/>
    <w:rsid w:val="00D77386"/>
    <w:rsid w:val="00D80261"/>
    <w:rsid w:val="00D80CCA"/>
    <w:rsid w:val="00D819D9"/>
    <w:rsid w:val="00D848AF"/>
    <w:rsid w:val="00D84B68"/>
    <w:rsid w:val="00D84D55"/>
    <w:rsid w:val="00D858F5"/>
    <w:rsid w:val="00D85AB7"/>
    <w:rsid w:val="00D8670E"/>
    <w:rsid w:val="00D8679F"/>
    <w:rsid w:val="00D87657"/>
    <w:rsid w:val="00D87A51"/>
    <w:rsid w:val="00D87AC6"/>
    <w:rsid w:val="00D87BF9"/>
    <w:rsid w:val="00D87CCF"/>
    <w:rsid w:val="00D87EC4"/>
    <w:rsid w:val="00D90522"/>
    <w:rsid w:val="00D90891"/>
    <w:rsid w:val="00D90B91"/>
    <w:rsid w:val="00D90D0C"/>
    <w:rsid w:val="00D91CE9"/>
    <w:rsid w:val="00D937BA"/>
    <w:rsid w:val="00D93F35"/>
    <w:rsid w:val="00D94F12"/>
    <w:rsid w:val="00D95441"/>
    <w:rsid w:val="00D955F5"/>
    <w:rsid w:val="00D97457"/>
    <w:rsid w:val="00DA01A8"/>
    <w:rsid w:val="00DA03C1"/>
    <w:rsid w:val="00DA0DB4"/>
    <w:rsid w:val="00DA261E"/>
    <w:rsid w:val="00DA2D9E"/>
    <w:rsid w:val="00DA367E"/>
    <w:rsid w:val="00DA3D49"/>
    <w:rsid w:val="00DA5162"/>
    <w:rsid w:val="00DA57EE"/>
    <w:rsid w:val="00DA5A98"/>
    <w:rsid w:val="00DA65D2"/>
    <w:rsid w:val="00DB0122"/>
    <w:rsid w:val="00DB0A0C"/>
    <w:rsid w:val="00DB0E84"/>
    <w:rsid w:val="00DB1A41"/>
    <w:rsid w:val="00DB20BA"/>
    <w:rsid w:val="00DB29B1"/>
    <w:rsid w:val="00DB3F59"/>
    <w:rsid w:val="00DB453D"/>
    <w:rsid w:val="00DB47C6"/>
    <w:rsid w:val="00DB5049"/>
    <w:rsid w:val="00DB58E7"/>
    <w:rsid w:val="00DB64B8"/>
    <w:rsid w:val="00DB65B1"/>
    <w:rsid w:val="00DB6A00"/>
    <w:rsid w:val="00DB6AA0"/>
    <w:rsid w:val="00DC0709"/>
    <w:rsid w:val="00DC0C23"/>
    <w:rsid w:val="00DC1534"/>
    <w:rsid w:val="00DC1B54"/>
    <w:rsid w:val="00DC1E80"/>
    <w:rsid w:val="00DC205B"/>
    <w:rsid w:val="00DC2AB3"/>
    <w:rsid w:val="00DC2C34"/>
    <w:rsid w:val="00DC36EC"/>
    <w:rsid w:val="00DC42A1"/>
    <w:rsid w:val="00DC4BA4"/>
    <w:rsid w:val="00DC4E32"/>
    <w:rsid w:val="00DC5316"/>
    <w:rsid w:val="00DC5514"/>
    <w:rsid w:val="00DC57A0"/>
    <w:rsid w:val="00DC5E2E"/>
    <w:rsid w:val="00DC6037"/>
    <w:rsid w:val="00DC6795"/>
    <w:rsid w:val="00DC7B66"/>
    <w:rsid w:val="00DC7DC3"/>
    <w:rsid w:val="00DC7E2C"/>
    <w:rsid w:val="00DC7E5D"/>
    <w:rsid w:val="00DD0379"/>
    <w:rsid w:val="00DD04ED"/>
    <w:rsid w:val="00DD0C8F"/>
    <w:rsid w:val="00DD1707"/>
    <w:rsid w:val="00DD1AB5"/>
    <w:rsid w:val="00DD1B9F"/>
    <w:rsid w:val="00DD1F23"/>
    <w:rsid w:val="00DD2DF9"/>
    <w:rsid w:val="00DD362B"/>
    <w:rsid w:val="00DD3673"/>
    <w:rsid w:val="00DD393A"/>
    <w:rsid w:val="00DD4580"/>
    <w:rsid w:val="00DD4763"/>
    <w:rsid w:val="00DD5200"/>
    <w:rsid w:val="00DD64EF"/>
    <w:rsid w:val="00DD6524"/>
    <w:rsid w:val="00DD68EF"/>
    <w:rsid w:val="00DD7106"/>
    <w:rsid w:val="00DD74DF"/>
    <w:rsid w:val="00DD7A05"/>
    <w:rsid w:val="00DD7BD8"/>
    <w:rsid w:val="00DD7D12"/>
    <w:rsid w:val="00DD7FE2"/>
    <w:rsid w:val="00DE1493"/>
    <w:rsid w:val="00DE19CF"/>
    <w:rsid w:val="00DE1F8E"/>
    <w:rsid w:val="00DE2762"/>
    <w:rsid w:val="00DE28DC"/>
    <w:rsid w:val="00DE2D86"/>
    <w:rsid w:val="00DE2ED3"/>
    <w:rsid w:val="00DE34CF"/>
    <w:rsid w:val="00DE43FE"/>
    <w:rsid w:val="00DE48F6"/>
    <w:rsid w:val="00DE53E9"/>
    <w:rsid w:val="00DE591D"/>
    <w:rsid w:val="00DE65AA"/>
    <w:rsid w:val="00DE6704"/>
    <w:rsid w:val="00DE7184"/>
    <w:rsid w:val="00DE7245"/>
    <w:rsid w:val="00DE7D3E"/>
    <w:rsid w:val="00DF0EC2"/>
    <w:rsid w:val="00DF1A7B"/>
    <w:rsid w:val="00DF2488"/>
    <w:rsid w:val="00DF3816"/>
    <w:rsid w:val="00DF3A9D"/>
    <w:rsid w:val="00DF3F6A"/>
    <w:rsid w:val="00DF40C1"/>
    <w:rsid w:val="00DF4A9A"/>
    <w:rsid w:val="00DF5019"/>
    <w:rsid w:val="00DF52D9"/>
    <w:rsid w:val="00DF5540"/>
    <w:rsid w:val="00DF5881"/>
    <w:rsid w:val="00DF66B1"/>
    <w:rsid w:val="00DF6F97"/>
    <w:rsid w:val="00DF7AE2"/>
    <w:rsid w:val="00DF7D49"/>
    <w:rsid w:val="00E00969"/>
    <w:rsid w:val="00E009A9"/>
    <w:rsid w:val="00E00CCF"/>
    <w:rsid w:val="00E01A26"/>
    <w:rsid w:val="00E02704"/>
    <w:rsid w:val="00E03D88"/>
    <w:rsid w:val="00E042E8"/>
    <w:rsid w:val="00E04A01"/>
    <w:rsid w:val="00E04C0F"/>
    <w:rsid w:val="00E061B5"/>
    <w:rsid w:val="00E06C70"/>
    <w:rsid w:val="00E07082"/>
    <w:rsid w:val="00E0748C"/>
    <w:rsid w:val="00E0786B"/>
    <w:rsid w:val="00E07FB1"/>
    <w:rsid w:val="00E1033C"/>
    <w:rsid w:val="00E105D0"/>
    <w:rsid w:val="00E114A0"/>
    <w:rsid w:val="00E126F6"/>
    <w:rsid w:val="00E127EA"/>
    <w:rsid w:val="00E12B8A"/>
    <w:rsid w:val="00E13CE5"/>
    <w:rsid w:val="00E14B77"/>
    <w:rsid w:val="00E14DF8"/>
    <w:rsid w:val="00E1549D"/>
    <w:rsid w:val="00E15E8E"/>
    <w:rsid w:val="00E16267"/>
    <w:rsid w:val="00E16EF2"/>
    <w:rsid w:val="00E20008"/>
    <w:rsid w:val="00E2048B"/>
    <w:rsid w:val="00E2091F"/>
    <w:rsid w:val="00E20BC6"/>
    <w:rsid w:val="00E21842"/>
    <w:rsid w:val="00E21EA8"/>
    <w:rsid w:val="00E223C5"/>
    <w:rsid w:val="00E228E3"/>
    <w:rsid w:val="00E2321D"/>
    <w:rsid w:val="00E23561"/>
    <w:rsid w:val="00E237E7"/>
    <w:rsid w:val="00E239B4"/>
    <w:rsid w:val="00E25AFD"/>
    <w:rsid w:val="00E25E2E"/>
    <w:rsid w:val="00E268DF"/>
    <w:rsid w:val="00E26B69"/>
    <w:rsid w:val="00E3054B"/>
    <w:rsid w:val="00E31883"/>
    <w:rsid w:val="00E318EF"/>
    <w:rsid w:val="00E31BAE"/>
    <w:rsid w:val="00E32214"/>
    <w:rsid w:val="00E3252A"/>
    <w:rsid w:val="00E3282E"/>
    <w:rsid w:val="00E32E03"/>
    <w:rsid w:val="00E34C38"/>
    <w:rsid w:val="00E35596"/>
    <w:rsid w:val="00E359E0"/>
    <w:rsid w:val="00E36F3A"/>
    <w:rsid w:val="00E3729C"/>
    <w:rsid w:val="00E37E31"/>
    <w:rsid w:val="00E40311"/>
    <w:rsid w:val="00E41A90"/>
    <w:rsid w:val="00E42480"/>
    <w:rsid w:val="00E42559"/>
    <w:rsid w:val="00E432D4"/>
    <w:rsid w:val="00E4475B"/>
    <w:rsid w:val="00E453A7"/>
    <w:rsid w:val="00E4646A"/>
    <w:rsid w:val="00E475F1"/>
    <w:rsid w:val="00E47EC1"/>
    <w:rsid w:val="00E51F09"/>
    <w:rsid w:val="00E52859"/>
    <w:rsid w:val="00E528A6"/>
    <w:rsid w:val="00E52B1A"/>
    <w:rsid w:val="00E5333B"/>
    <w:rsid w:val="00E534A9"/>
    <w:rsid w:val="00E54EDB"/>
    <w:rsid w:val="00E55099"/>
    <w:rsid w:val="00E558C5"/>
    <w:rsid w:val="00E561E6"/>
    <w:rsid w:val="00E5654B"/>
    <w:rsid w:val="00E565C8"/>
    <w:rsid w:val="00E56975"/>
    <w:rsid w:val="00E56A3C"/>
    <w:rsid w:val="00E5735F"/>
    <w:rsid w:val="00E573F3"/>
    <w:rsid w:val="00E575D7"/>
    <w:rsid w:val="00E6093F"/>
    <w:rsid w:val="00E60C18"/>
    <w:rsid w:val="00E6139E"/>
    <w:rsid w:val="00E61FE3"/>
    <w:rsid w:val="00E62068"/>
    <w:rsid w:val="00E6267A"/>
    <w:rsid w:val="00E62AAA"/>
    <w:rsid w:val="00E6348B"/>
    <w:rsid w:val="00E638B2"/>
    <w:rsid w:val="00E63D97"/>
    <w:rsid w:val="00E641A7"/>
    <w:rsid w:val="00E64F0E"/>
    <w:rsid w:val="00E6513F"/>
    <w:rsid w:val="00E65EC8"/>
    <w:rsid w:val="00E662B9"/>
    <w:rsid w:val="00E6721A"/>
    <w:rsid w:val="00E70E65"/>
    <w:rsid w:val="00E7165A"/>
    <w:rsid w:val="00E72EC0"/>
    <w:rsid w:val="00E730C1"/>
    <w:rsid w:val="00E731BE"/>
    <w:rsid w:val="00E73D90"/>
    <w:rsid w:val="00E742FD"/>
    <w:rsid w:val="00E744D6"/>
    <w:rsid w:val="00E74AAD"/>
    <w:rsid w:val="00E74EC6"/>
    <w:rsid w:val="00E758ED"/>
    <w:rsid w:val="00E767B1"/>
    <w:rsid w:val="00E771B3"/>
    <w:rsid w:val="00E77720"/>
    <w:rsid w:val="00E800A6"/>
    <w:rsid w:val="00E818C1"/>
    <w:rsid w:val="00E81AB1"/>
    <w:rsid w:val="00E82B23"/>
    <w:rsid w:val="00E82E83"/>
    <w:rsid w:val="00E83864"/>
    <w:rsid w:val="00E8573D"/>
    <w:rsid w:val="00E859E1"/>
    <w:rsid w:val="00E86D81"/>
    <w:rsid w:val="00E8726E"/>
    <w:rsid w:val="00E90EA0"/>
    <w:rsid w:val="00E91126"/>
    <w:rsid w:val="00E913F2"/>
    <w:rsid w:val="00E91576"/>
    <w:rsid w:val="00E9283D"/>
    <w:rsid w:val="00E9313A"/>
    <w:rsid w:val="00E93897"/>
    <w:rsid w:val="00E93B9F"/>
    <w:rsid w:val="00E93BB8"/>
    <w:rsid w:val="00E94625"/>
    <w:rsid w:val="00E94D75"/>
    <w:rsid w:val="00E952A1"/>
    <w:rsid w:val="00E9535C"/>
    <w:rsid w:val="00E95501"/>
    <w:rsid w:val="00E959FD"/>
    <w:rsid w:val="00E961BD"/>
    <w:rsid w:val="00E96599"/>
    <w:rsid w:val="00E96C29"/>
    <w:rsid w:val="00E97219"/>
    <w:rsid w:val="00E973EC"/>
    <w:rsid w:val="00E97F35"/>
    <w:rsid w:val="00EA0243"/>
    <w:rsid w:val="00EA08C7"/>
    <w:rsid w:val="00EA0A12"/>
    <w:rsid w:val="00EA0A2F"/>
    <w:rsid w:val="00EA0ABB"/>
    <w:rsid w:val="00EA0B69"/>
    <w:rsid w:val="00EA1D90"/>
    <w:rsid w:val="00EA2C11"/>
    <w:rsid w:val="00EA2C7F"/>
    <w:rsid w:val="00EA3392"/>
    <w:rsid w:val="00EA4A67"/>
    <w:rsid w:val="00EA547D"/>
    <w:rsid w:val="00EA587B"/>
    <w:rsid w:val="00EA58FD"/>
    <w:rsid w:val="00EA5E38"/>
    <w:rsid w:val="00EB0FEC"/>
    <w:rsid w:val="00EB18B3"/>
    <w:rsid w:val="00EB55B0"/>
    <w:rsid w:val="00EB6204"/>
    <w:rsid w:val="00EB64AE"/>
    <w:rsid w:val="00EB6517"/>
    <w:rsid w:val="00EB7E0A"/>
    <w:rsid w:val="00EC04EF"/>
    <w:rsid w:val="00EC09AE"/>
    <w:rsid w:val="00EC1870"/>
    <w:rsid w:val="00EC18D2"/>
    <w:rsid w:val="00EC32AD"/>
    <w:rsid w:val="00EC3BE8"/>
    <w:rsid w:val="00EC4348"/>
    <w:rsid w:val="00EC4827"/>
    <w:rsid w:val="00EC4AFB"/>
    <w:rsid w:val="00EC50B0"/>
    <w:rsid w:val="00EC5554"/>
    <w:rsid w:val="00EC7857"/>
    <w:rsid w:val="00ED0232"/>
    <w:rsid w:val="00ED03C0"/>
    <w:rsid w:val="00ED063E"/>
    <w:rsid w:val="00ED0A80"/>
    <w:rsid w:val="00ED1914"/>
    <w:rsid w:val="00ED2993"/>
    <w:rsid w:val="00ED3183"/>
    <w:rsid w:val="00ED31BE"/>
    <w:rsid w:val="00ED3425"/>
    <w:rsid w:val="00ED4294"/>
    <w:rsid w:val="00ED48F2"/>
    <w:rsid w:val="00ED4C1D"/>
    <w:rsid w:val="00ED50CA"/>
    <w:rsid w:val="00ED515A"/>
    <w:rsid w:val="00ED5967"/>
    <w:rsid w:val="00ED60C7"/>
    <w:rsid w:val="00ED650F"/>
    <w:rsid w:val="00ED65A9"/>
    <w:rsid w:val="00ED6B50"/>
    <w:rsid w:val="00ED6D39"/>
    <w:rsid w:val="00ED6E71"/>
    <w:rsid w:val="00ED738C"/>
    <w:rsid w:val="00ED76F4"/>
    <w:rsid w:val="00ED797B"/>
    <w:rsid w:val="00EE0090"/>
    <w:rsid w:val="00EE0863"/>
    <w:rsid w:val="00EE0C27"/>
    <w:rsid w:val="00EE16C5"/>
    <w:rsid w:val="00EE196D"/>
    <w:rsid w:val="00EE22AE"/>
    <w:rsid w:val="00EE25D8"/>
    <w:rsid w:val="00EE266F"/>
    <w:rsid w:val="00EE3031"/>
    <w:rsid w:val="00EE49CF"/>
    <w:rsid w:val="00EE4D8F"/>
    <w:rsid w:val="00EE5792"/>
    <w:rsid w:val="00EE6160"/>
    <w:rsid w:val="00EE6BFE"/>
    <w:rsid w:val="00EE6CD1"/>
    <w:rsid w:val="00EE7576"/>
    <w:rsid w:val="00EE7D7C"/>
    <w:rsid w:val="00EF0C43"/>
    <w:rsid w:val="00EF1055"/>
    <w:rsid w:val="00EF1057"/>
    <w:rsid w:val="00EF223D"/>
    <w:rsid w:val="00EF3A9C"/>
    <w:rsid w:val="00EF40D5"/>
    <w:rsid w:val="00EF4EC0"/>
    <w:rsid w:val="00EF578E"/>
    <w:rsid w:val="00EF58DD"/>
    <w:rsid w:val="00EF5965"/>
    <w:rsid w:val="00EF5AC8"/>
    <w:rsid w:val="00EF5DC3"/>
    <w:rsid w:val="00EF6BC0"/>
    <w:rsid w:val="00EF7251"/>
    <w:rsid w:val="00EF7349"/>
    <w:rsid w:val="00F00132"/>
    <w:rsid w:val="00F004EC"/>
    <w:rsid w:val="00F00B4A"/>
    <w:rsid w:val="00F014FB"/>
    <w:rsid w:val="00F0152A"/>
    <w:rsid w:val="00F01B8E"/>
    <w:rsid w:val="00F01BE3"/>
    <w:rsid w:val="00F01FDB"/>
    <w:rsid w:val="00F02371"/>
    <w:rsid w:val="00F03AAF"/>
    <w:rsid w:val="00F03D63"/>
    <w:rsid w:val="00F04A21"/>
    <w:rsid w:val="00F059AE"/>
    <w:rsid w:val="00F05F06"/>
    <w:rsid w:val="00F0649B"/>
    <w:rsid w:val="00F07520"/>
    <w:rsid w:val="00F07B6E"/>
    <w:rsid w:val="00F10E04"/>
    <w:rsid w:val="00F11946"/>
    <w:rsid w:val="00F11B31"/>
    <w:rsid w:val="00F11CC4"/>
    <w:rsid w:val="00F11EEF"/>
    <w:rsid w:val="00F11F93"/>
    <w:rsid w:val="00F12524"/>
    <w:rsid w:val="00F13AC5"/>
    <w:rsid w:val="00F1410F"/>
    <w:rsid w:val="00F16FDF"/>
    <w:rsid w:val="00F20826"/>
    <w:rsid w:val="00F20E9B"/>
    <w:rsid w:val="00F20EDB"/>
    <w:rsid w:val="00F2175A"/>
    <w:rsid w:val="00F2224E"/>
    <w:rsid w:val="00F22541"/>
    <w:rsid w:val="00F22790"/>
    <w:rsid w:val="00F22A79"/>
    <w:rsid w:val="00F22B60"/>
    <w:rsid w:val="00F23378"/>
    <w:rsid w:val="00F24274"/>
    <w:rsid w:val="00F242A2"/>
    <w:rsid w:val="00F248A6"/>
    <w:rsid w:val="00F24BC1"/>
    <w:rsid w:val="00F25D04"/>
    <w:rsid w:val="00F25D98"/>
    <w:rsid w:val="00F2657A"/>
    <w:rsid w:val="00F2721C"/>
    <w:rsid w:val="00F2763D"/>
    <w:rsid w:val="00F300FB"/>
    <w:rsid w:val="00F30A68"/>
    <w:rsid w:val="00F30C48"/>
    <w:rsid w:val="00F30D37"/>
    <w:rsid w:val="00F30ED0"/>
    <w:rsid w:val="00F31D4A"/>
    <w:rsid w:val="00F3202B"/>
    <w:rsid w:val="00F3236B"/>
    <w:rsid w:val="00F32BCB"/>
    <w:rsid w:val="00F32CB7"/>
    <w:rsid w:val="00F32F6E"/>
    <w:rsid w:val="00F33456"/>
    <w:rsid w:val="00F35508"/>
    <w:rsid w:val="00F35DDA"/>
    <w:rsid w:val="00F36D4A"/>
    <w:rsid w:val="00F4001E"/>
    <w:rsid w:val="00F40ECE"/>
    <w:rsid w:val="00F418D4"/>
    <w:rsid w:val="00F422B1"/>
    <w:rsid w:val="00F431BA"/>
    <w:rsid w:val="00F43215"/>
    <w:rsid w:val="00F43CBE"/>
    <w:rsid w:val="00F43D5D"/>
    <w:rsid w:val="00F44FAA"/>
    <w:rsid w:val="00F45DA5"/>
    <w:rsid w:val="00F45E94"/>
    <w:rsid w:val="00F45FB5"/>
    <w:rsid w:val="00F47144"/>
    <w:rsid w:val="00F47417"/>
    <w:rsid w:val="00F47694"/>
    <w:rsid w:val="00F50011"/>
    <w:rsid w:val="00F50108"/>
    <w:rsid w:val="00F50788"/>
    <w:rsid w:val="00F50805"/>
    <w:rsid w:val="00F50C77"/>
    <w:rsid w:val="00F5121D"/>
    <w:rsid w:val="00F512ED"/>
    <w:rsid w:val="00F52159"/>
    <w:rsid w:val="00F521F9"/>
    <w:rsid w:val="00F524D6"/>
    <w:rsid w:val="00F5286E"/>
    <w:rsid w:val="00F53EB5"/>
    <w:rsid w:val="00F5418B"/>
    <w:rsid w:val="00F55CBD"/>
    <w:rsid w:val="00F55F16"/>
    <w:rsid w:val="00F561F7"/>
    <w:rsid w:val="00F56455"/>
    <w:rsid w:val="00F60DF1"/>
    <w:rsid w:val="00F6100D"/>
    <w:rsid w:val="00F61AA8"/>
    <w:rsid w:val="00F61D72"/>
    <w:rsid w:val="00F61F76"/>
    <w:rsid w:val="00F637C8"/>
    <w:rsid w:val="00F63AF7"/>
    <w:rsid w:val="00F64A3F"/>
    <w:rsid w:val="00F64C1C"/>
    <w:rsid w:val="00F64FC4"/>
    <w:rsid w:val="00F64FFB"/>
    <w:rsid w:val="00F65287"/>
    <w:rsid w:val="00F661C7"/>
    <w:rsid w:val="00F6683F"/>
    <w:rsid w:val="00F66E39"/>
    <w:rsid w:val="00F6778D"/>
    <w:rsid w:val="00F70637"/>
    <w:rsid w:val="00F714AA"/>
    <w:rsid w:val="00F72017"/>
    <w:rsid w:val="00F72DAA"/>
    <w:rsid w:val="00F72FAE"/>
    <w:rsid w:val="00F72FED"/>
    <w:rsid w:val="00F7342F"/>
    <w:rsid w:val="00F73A79"/>
    <w:rsid w:val="00F73E57"/>
    <w:rsid w:val="00F75BDC"/>
    <w:rsid w:val="00F75CA8"/>
    <w:rsid w:val="00F76237"/>
    <w:rsid w:val="00F76A3D"/>
    <w:rsid w:val="00F76AC8"/>
    <w:rsid w:val="00F77981"/>
    <w:rsid w:val="00F77BF2"/>
    <w:rsid w:val="00F77DD1"/>
    <w:rsid w:val="00F813BB"/>
    <w:rsid w:val="00F819A3"/>
    <w:rsid w:val="00F81E14"/>
    <w:rsid w:val="00F820D6"/>
    <w:rsid w:val="00F8218F"/>
    <w:rsid w:val="00F8242F"/>
    <w:rsid w:val="00F83062"/>
    <w:rsid w:val="00F835A5"/>
    <w:rsid w:val="00F8393A"/>
    <w:rsid w:val="00F841FA"/>
    <w:rsid w:val="00F85007"/>
    <w:rsid w:val="00F85DB3"/>
    <w:rsid w:val="00F86EBA"/>
    <w:rsid w:val="00F90A3C"/>
    <w:rsid w:val="00F90BE9"/>
    <w:rsid w:val="00F90DBB"/>
    <w:rsid w:val="00F9135C"/>
    <w:rsid w:val="00F9268B"/>
    <w:rsid w:val="00F92759"/>
    <w:rsid w:val="00F93C2E"/>
    <w:rsid w:val="00F9471F"/>
    <w:rsid w:val="00F94CBB"/>
    <w:rsid w:val="00F95814"/>
    <w:rsid w:val="00F973AD"/>
    <w:rsid w:val="00F976F3"/>
    <w:rsid w:val="00F97E9B"/>
    <w:rsid w:val="00FA1525"/>
    <w:rsid w:val="00FA1E3E"/>
    <w:rsid w:val="00FA1E42"/>
    <w:rsid w:val="00FA1EBB"/>
    <w:rsid w:val="00FA2501"/>
    <w:rsid w:val="00FA3746"/>
    <w:rsid w:val="00FA45C4"/>
    <w:rsid w:val="00FA46CA"/>
    <w:rsid w:val="00FA4974"/>
    <w:rsid w:val="00FA4992"/>
    <w:rsid w:val="00FA51CA"/>
    <w:rsid w:val="00FA55C1"/>
    <w:rsid w:val="00FA56E9"/>
    <w:rsid w:val="00FA6B49"/>
    <w:rsid w:val="00FA6B68"/>
    <w:rsid w:val="00FA7ABD"/>
    <w:rsid w:val="00FA7B4B"/>
    <w:rsid w:val="00FA7DAA"/>
    <w:rsid w:val="00FB1827"/>
    <w:rsid w:val="00FB233C"/>
    <w:rsid w:val="00FB23CE"/>
    <w:rsid w:val="00FB2F1C"/>
    <w:rsid w:val="00FB3821"/>
    <w:rsid w:val="00FB3EAA"/>
    <w:rsid w:val="00FB55DB"/>
    <w:rsid w:val="00FB5686"/>
    <w:rsid w:val="00FB6386"/>
    <w:rsid w:val="00FB73CD"/>
    <w:rsid w:val="00FB76D0"/>
    <w:rsid w:val="00FB77D8"/>
    <w:rsid w:val="00FC1CE7"/>
    <w:rsid w:val="00FC1E4C"/>
    <w:rsid w:val="00FC2153"/>
    <w:rsid w:val="00FC2499"/>
    <w:rsid w:val="00FC2735"/>
    <w:rsid w:val="00FC2E81"/>
    <w:rsid w:val="00FC31F7"/>
    <w:rsid w:val="00FC48F2"/>
    <w:rsid w:val="00FC5A4A"/>
    <w:rsid w:val="00FC6ABE"/>
    <w:rsid w:val="00FC6E2C"/>
    <w:rsid w:val="00FC6F6F"/>
    <w:rsid w:val="00FC7722"/>
    <w:rsid w:val="00FC77D0"/>
    <w:rsid w:val="00FC7DC9"/>
    <w:rsid w:val="00FD05DB"/>
    <w:rsid w:val="00FD074D"/>
    <w:rsid w:val="00FD084E"/>
    <w:rsid w:val="00FD1249"/>
    <w:rsid w:val="00FD33AD"/>
    <w:rsid w:val="00FD3664"/>
    <w:rsid w:val="00FD399D"/>
    <w:rsid w:val="00FD5A81"/>
    <w:rsid w:val="00FD5E82"/>
    <w:rsid w:val="00FD60FA"/>
    <w:rsid w:val="00FD6E97"/>
    <w:rsid w:val="00FD7BF2"/>
    <w:rsid w:val="00FE00DD"/>
    <w:rsid w:val="00FE1150"/>
    <w:rsid w:val="00FE1C39"/>
    <w:rsid w:val="00FE2A68"/>
    <w:rsid w:val="00FE2D7C"/>
    <w:rsid w:val="00FE346B"/>
    <w:rsid w:val="00FE39FB"/>
    <w:rsid w:val="00FE410F"/>
    <w:rsid w:val="00FE4171"/>
    <w:rsid w:val="00FE45F0"/>
    <w:rsid w:val="00FE5011"/>
    <w:rsid w:val="00FE5DA1"/>
    <w:rsid w:val="00FE6B78"/>
    <w:rsid w:val="00FE7D2C"/>
    <w:rsid w:val="00FE7D68"/>
    <w:rsid w:val="00FE7E56"/>
    <w:rsid w:val="00FF0780"/>
    <w:rsid w:val="00FF1060"/>
    <w:rsid w:val="00FF15FA"/>
    <w:rsid w:val="00FF18DD"/>
    <w:rsid w:val="00FF24AC"/>
    <w:rsid w:val="00FF27FF"/>
    <w:rsid w:val="00FF28D5"/>
    <w:rsid w:val="00FF3E49"/>
    <w:rsid w:val="00FF49D7"/>
    <w:rsid w:val="00FF5454"/>
    <w:rsid w:val="00FF5499"/>
    <w:rsid w:val="00FF5D04"/>
    <w:rsid w:val="00FF626A"/>
    <w:rsid w:val="00FF639C"/>
    <w:rsid w:val="00FF65DD"/>
    <w:rsid w:val="00FF685A"/>
    <w:rsid w:val="00FF6D88"/>
    <w:rsid w:val="00FF77B2"/>
    <w:rsid w:val="00FF7A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B35139F"/>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index heading" w:uiPriority="99"/>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64A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link w:val="EXChar"/>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qFormat/>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qFormat/>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qFormat/>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uiPriority w:val="99"/>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uiPriority w:val="99"/>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Agreement">
    <w:name w:val="Agreement"/>
    <w:basedOn w:val="Normal"/>
    <w:next w:val="Normal"/>
    <w:qFormat/>
    <w:rsid w:val="00EF5965"/>
    <w:pPr>
      <w:numPr>
        <w:numId w:val="10"/>
      </w:numPr>
      <w:overflowPunct/>
      <w:autoSpaceDE/>
      <w:autoSpaceDN/>
      <w:adjustRightInd/>
      <w:spacing w:before="60" w:after="0"/>
      <w:textAlignment w:val="auto"/>
    </w:pPr>
    <w:rPr>
      <w:rFonts w:ascii="Arial" w:eastAsia="MS Mincho" w:hAnsi="Arial"/>
      <w:b/>
      <w:szCs w:val="24"/>
      <w:lang w:eastAsia="en-GB"/>
    </w:rPr>
  </w:style>
  <w:style w:type="character" w:customStyle="1" w:styleId="Heading1Char">
    <w:name w:val="Heading 1 Char"/>
    <w:basedOn w:val="DefaultParagraphFont"/>
    <w:link w:val="Heading1"/>
    <w:rsid w:val="005274D7"/>
    <w:rPr>
      <w:rFonts w:ascii="Arial" w:eastAsia="Times New Roman" w:hAnsi="Arial"/>
      <w:sz w:val="36"/>
    </w:rPr>
  </w:style>
  <w:style w:type="character" w:customStyle="1" w:styleId="Heading2Char">
    <w:name w:val="Heading 2 Char"/>
    <w:basedOn w:val="DefaultParagraphFont"/>
    <w:link w:val="Heading2"/>
    <w:rsid w:val="005274D7"/>
    <w:rPr>
      <w:rFonts w:ascii="Arial" w:eastAsia="Times New Roman" w:hAnsi="Arial"/>
      <w:sz w:val="32"/>
    </w:rPr>
  </w:style>
  <w:style w:type="character" w:customStyle="1" w:styleId="Heading5Char">
    <w:name w:val="Heading 5 Char"/>
    <w:basedOn w:val="DefaultParagraphFont"/>
    <w:link w:val="Heading5"/>
    <w:rsid w:val="005274D7"/>
    <w:rPr>
      <w:rFonts w:ascii="Arial" w:eastAsia="Times New Roman" w:hAnsi="Arial"/>
      <w:sz w:val="22"/>
      <w:lang w:val="x-none" w:eastAsia="x-none"/>
    </w:rPr>
  </w:style>
  <w:style w:type="character" w:customStyle="1" w:styleId="Heading6Char">
    <w:name w:val="Heading 6 Char"/>
    <w:basedOn w:val="DefaultParagraphFont"/>
    <w:link w:val="Heading6"/>
    <w:rsid w:val="005274D7"/>
    <w:rPr>
      <w:rFonts w:ascii="Arial" w:eastAsia="Times New Roman" w:hAnsi="Arial"/>
      <w:lang w:val="x-none" w:eastAsia="x-none"/>
    </w:rPr>
  </w:style>
  <w:style w:type="character" w:customStyle="1" w:styleId="Heading7Char">
    <w:name w:val="Heading 7 Char"/>
    <w:basedOn w:val="DefaultParagraphFont"/>
    <w:link w:val="Heading7"/>
    <w:rsid w:val="005274D7"/>
    <w:rPr>
      <w:rFonts w:ascii="Arial" w:eastAsia="Times New Roman" w:hAnsi="Arial"/>
      <w:lang w:val="x-none" w:eastAsia="x-none"/>
    </w:rPr>
  </w:style>
  <w:style w:type="character" w:customStyle="1" w:styleId="Heading8Char">
    <w:name w:val="Heading 8 Char"/>
    <w:basedOn w:val="DefaultParagraphFont"/>
    <w:link w:val="Heading8"/>
    <w:uiPriority w:val="99"/>
    <w:rsid w:val="005274D7"/>
    <w:rPr>
      <w:rFonts w:ascii="Arial" w:eastAsia="Times New Roman" w:hAnsi="Arial"/>
      <w:sz w:val="36"/>
    </w:rPr>
  </w:style>
  <w:style w:type="paragraph" w:customStyle="1" w:styleId="msonormal0">
    <w:name w:val="msonormal"/>
    <w:basedOn w:val="Normal"/>
    <w:uiPriority w:val="99"/>
    <w:rsid w:val="005274D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5274D7"/>
    <w:rPr>
      <w:rFonts w:ascii="Times New Roman" w:eastAsia="Times New Roman" w:hAnsi="Times New Roman"/>
      <w:sz w:val="16"/>
    </w:rPr>
  </w:style>
  <w:style w:type="character" w:customStyle="1" w:styleId="HeaderChar">
    <w:name w:val="Header Char"/>
    <w:basedOn w:val="DefaultParagraphFont"/>
    <w:link w:val="Header"/>
    <w:uiPriority w:val="99"/>
    <w:rsid w:val="005274D7"/>
    <w:rPr>
      <w:rFonts w:ascii="Arial" w:eastAsia="Times New Roman" w:hAnsi="Arial"/>
      <w:b/>
      <w:noProof/>
      <w:sz w:val="18"/>
    </w:rPr>
  </w:style>
  <w:style w:type="character" w:customStyle="1" w:styleId="FooterChar">
    <w:name w:val="Footer Char"/>
    <w:basedOn w:val="DefaultParagraphFont"/>
    <w:link w:val="Footer"/>
    <w:uiPriority w:val="99"/>
    <w:rsid w:val="005274D7"/>
    <w:rPr>
      <w:rFonts w:ascii="Arial" w:eastAsia="Times New Roman" w:hAnsi="Arial"/>
      <w:b/>
      <w:i/>
      <w:noProof/>
      <w:sz w:val="18"/>
    </w:rPr>
  </w:style>
  <w:style w:type="character" w:customStyle="1" w:styleId="TALChar">
    <w:name w:val="TAL Char"/>
    <w:rsid w:val="00D24BA2"/>
    <w:rPr>
      <w:rFonts w:ascii="Arial" w:hAnsi="Arial"/>
      <w:sz w:val="18"/>
      <w:lang w:val="en-GB" w:eastAsia="en-US" w:bidi="ar-SA"/>
    </w:rPr>
  </w:style>
  <w:style w:type="paragraph" w:customStyle="1" w:styleId="Proposal">
    <w:name w:val="Proposal"/>
    <w:basedOn w:val="ListParagraph"/>
    <w:link w:val="ProposalChar"/>
    <w:autoRedefine/>
    <w:qFormat/>
    <w:rsid w:val="00796FAA"/>
    <w:pPr>
      <w:numPr>
        <w:numId w:val="23"/>
      </w:numPr>
      <w:overflowPunct w:val="0"/>
      <w:autoSpaceDE w:val="0"/>
      <w:autoSpaceDN w:val="0"/>
      <w:adjustRightInd w:val="0"/>
      <w:spacing w:before="240" w:after="240" w:line="360" w:lineRule="auto"/>
      <w:jc w:val="both"/>
      <w:textAlignment w:val="baseline"/>
    </w:pPr>
    <w:rPr>
      <w:b/>
    </w:rPr>
  </w:style>
  <w:style w:type="character" w:customStyle="1" w:styleId="ProposalChar">
    <w:name w:val="Proposal Char"/>
    <w:basedOn w:val="DefaultParagraphFont"/>
    <w:link w:val="Proposal"/>
    <w:qFormat/>
    <w:rsid w:val="00796FAA"/>
    <w:rPr>
      <w:rFonts w:ascii="Times New Roman" w:eastAsia="Times New Roman" w:hAnsi="Times New Roman"/>
      <w:b/>
      <w:lang w:eastAsia="en-US"/>
    </w:rPr>
  </w:style>
  <w:style w:type="paragraph" w:customStyle="1" w:styleId="tdoc-header">
    <w:name w:val="tdoc-header"/>
    <w:uiPriority w:val="99"/>
    <w:rsid w:val="00566A3E"/>
    <w:rPr>
      <w:rFonts w:ascii="Arial" w:hAnsi="Arial"/>
      <w:noProof/>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4227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2279"/>
    <w:pPr>
      <w:adjustRightInd/>
      <w:textAlignment w:val="auto"/>
    </w:pPr>
    <w:rPr>
      <w:rFonts w:ascii="CG Times (WN)" w:eastAsia="MS Mincho" w:hAnsi="CG Times (WN)"/>
    </w:rPr>
  </w:style>
  <w:style w:type="character" w:customStyle="1" w:styleId="BodyTextChar1">
    <w:name w:val="Body Text Char1"/>
    <w:basedOn w:val="DefaultParagraphFont"/>
    <w:rsid w:val="00242279"/>
    <w:rPr>
      <w:rFonts w:ascii="Times New Roman" w:eastAsia="Times New Roman" w:hAnsi="Times New Roman"/>
    </w:rPr>
  </w:style>
  <w:style w:type="character" w:customStyle="1" w:styleId="EXChar">
    <w:name w:val="EX Char"/>
    <w:link w:val="EX"/>
    <w:locked/>
    <w:rsid w:val="003324C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4140462">
      <w:bodyDiv w:val="1"/>
      <w:marLeft w:val="0"/>
      <w:marRight w:val="0"/>
      <w:marTop w:val="0"/>
      <w:marBottom w:val="0"/>
      <w:divBdr>
        <w:top w:val="none" w:sz="0" w:space="0" w:color="auto"/>
        <w:left w:val="none" w:sz="0" w:space="0" w:color="auto"/>
        <w:bottom w:val="none" w:sz="0" w:space="0" w:color="auto"/>
        <w:right w:val="none" w:sz="0" w:space="0" w:color="auto"/>
      </w:divBdr>
    </w:div>
    <w:div w:id="32845806">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2049892">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5690455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5299849">
      <w:bodyDiv w:val="1"/>
      <w:marLeft w:val="0"/>
      <w:marRight w:val="0"/>
      <w:marTop w:val="0"/>
      <w:marBottom w:val="0"/>
      <w:divBdr>
        <w:top w:val="none" w:sz="0" w:space="0" w:color="auto"/>
        <w:left w:val="none" w:sz="0" w:space="0" w:color="auto"/>
        <w:bottom w:val="none" w:sz="0" w:space="0" w:color="auto"/>
        <w:right w:val="none" w:sz="0" w:space="0" w:color="auto"/>
      </w:divBdr>
    </w:div>
    <w:div w:id="125239721">
      <w:bodyDiv w:val="1"/>
      <w:marLeft w:val="0"/>
      <w:marRight w:val="0"/>
      <w:marTop w:val="0"/>
      <w:marBottom w:val="0"/>
      <w:divBdr>
        <w:top w:val="none" w:sz="0" w:space="0" w:color="auto"/>
        <w:left w:val="none" w:sz="0" w:space="0" w:color="auto"/>
        <w:bottom w:val="none" w:sz="0" w:space="0" w:color="auto"/>
        <w:right w:val="none" w:sz="0" w:space="0" w:color="auto"/>
      </w:divBdr>
    </w:div>
    <w:div w:id="140735607">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4101865">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43050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3817937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0620652">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24864726">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2479756">
      <w:bodyDiv w:val="1"/>
      <w:marLeft w:val="0"/>
      <w:marRight w:val="0"/>
      <w:marTop w:val="0"/>
      <w:marBottom w:val="0"/>
      <w:divBdr>
        <w:top w:val="none" w:sz="0" w:space="0" w:color="auto"/>
        <w:left w:val="none" w:sz="0" w:space="0" w:color="auto"/>
        <w:bottom w:val="none" w:sz="0" w:space="0" w:color="auto"/>
        <w:right w:val="none" w:sz="0" w:space="0" w:color="auto"/>
      </w:divBdr>
      <w:divsChild>
        <w:div w:id="493837816">
          <w:marLeft w:val="0"/>
          <w:marRight w:val="0"/>
          <w:marTop w:val="0"/>
          <w:marBottom w:val="0"/>
          <w:divBdr>
            <w:top w:val="none" w:sz="0" w:space="0" w:color="auto"/>
            <w:left w:val="none" w:sz="0" w:space="0" w:color="auto"/>
            <w:bottom w:val="none" w:sz="0" w:space="0" w:color="auto"/>
            <w:right w:val="none" w:sz="0" w:space="0" w:color="auto"/>
          </w:divBdr>
        </w:div>
      </w:divsChild>
    </w:div>
    <w:div w:id="363596081">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7454745">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396897742">
      <w:bodyDiv w:val="1"/>
      <w:marLeft w:val="0"/>
      <w:marRight w:val="0"/>
      <w:marTop w:val="0"/>
      <w:marBottom w:val="0"/>
      <w:divBdr>
        <w:top w:val="none" w:sz="0" w:space="0" w:color="auto"/>
        <w:left w:val="none" w:sz="0" w:space="0" w:color="auto"/>
        <w:bottom w:val="none" w:sz="0" w:space="0" w:color="auto"/>
        <w:right w:val="none" w:sz="0" w:space="0" w:color="auto"/>
      </w:divBdr>
    </w:div>
    <w:div w:id="41799048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9300928">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17424067">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189092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86692255">
      <w:bodyDiv w:val="1"/>
      <w:marLeft w:val="0"/>
      <w:marRight w:val="0"/>
      <w:marTop w:val="0"/>
      <w:marBottom w:val="0"/>
      <w:divBdr>
        <w:top w:val="none" w:sz="0" w:space="0" w:color="auto"/>
        <w:left w:val="none" w:sz="0" w:space="0" w:color="auto"/>
        <w:bottom w:val="none" w:sz="0" w:space="0" w:color="auto"/>
        <w:right w:val="none" w:sz="0" w:space="0" w:color="auto"/>
      </w:divBdr>
    </w:div>
    <w:div w:id="597250782">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603922">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925348">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5446059">
      <w:bodyDiv w:val="1"/>
      <w:marLeft w:val="0"/>
      <w:marRight w:val="0"/>
      <w:marTop w:val="0"/>
      <w:marBottom w:val="0"/>
      <w:divBdr>
        <w:top w:val="none" w:sz="0" w:space="0" w:color="auto"/>
        <w:left w:val="none" w:sz="0" w:space="0" w:color="auto"/>
        <w:bottom w:val="none" w:sz="0" w:space="0" w:color="auto"/>
        <w:right w:val="none" w:sz="0" w:space="0" w:color="auto"/>
      </w:divBdr>
    </w:div>
    <w:div w:id="757217042">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642011">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796027855">
      <w:bodyDiv w:val="1"/>
      <w:marLeft w:val="0"/>
      <w:marRight w:val="0"/>
      <w:marTop w:val="0"/>
      <w:marBottom w:val="0"/>
      <w:divBdr>
        <w:top w:val="none" w:sz="0" w:space="0" w:color="auto"/>
        <w:left w:val="none" w:sz="0" w:space="0" w:color="auto"/>
        <w:bottom w:val="none" w:sz="0" w:space="0" w:color="auto"/>
        <w:right w:val="none" w:sz="0" w:space="0" w:color="auto"/>
      </w:divBdr>
    </w:div>
    <w:div w:id="796799624">
      <w:bodyDiv w:val="1"/>
      <w:marLeft w:val="0"/>
      <w:marRight w:val="0"/>
      <w:marTop w:val="0"/>
      <w:marBottom w:val="0"/>
      <w:divBdr>
        <w:top w:val="none" w:sz="0" w:space="0" w:color="auto"/>
        <w:left w:val="none" w:sz="0" w:space="0" w:color="auto"/>
        <w:bottom w:val="none" w:sz="0" w:space="0" w:color="auto"/>
        <w:right w:val="none" w:sz="0" w:space="0" w:color="auto"/>
      </w:divBdr>
    </w:div>
    <w:div w:id="79961490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306036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16401715">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30164802">
      <w:bodyDiv w:val="1"/>
      <w:marLeft w:val="0"/>
      <w:marRight w:val="0"/>
      <w:marTop w:val="0"/>
      <w:marBottom w:val="0"/>
      <w:divBdr>
        <w:top w:val="none" w:sz="0" w:space="0" w:color="auto"/>
        <w:left w:val="none" w:sz="0" w:space="0" w:color="auto"/>
        <w:bottom w:val="none" w:sz="0" w:space="0" w:color="auto"/>
        <w:right w:val="none" w:sz="0" w:space="0" w:color="auto"/>
      </w:divBdr>
    </w:div>
    <w:div w:id="93351908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1983941">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0474504">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7607746">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092831">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198102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361872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070370">
      <w:bodyDiv w:val="1"/>
      <w:marLeft w:val="0"/>
      <w:marRight w:val="0"/>
      <w:marTop w:val="0"/>
      <w:marBottom w:val="0"/>
      <w:divBdr>
        <w:top w:val="none" w:sz="0" w:space="0" w:color="auto"/>
        <w:left w:val="none" w:sz="0" w:space="0" w:color="auto"/>
        <w:bottom w:val="none" w:sz="0" w:space="0" w:color="auto"/>
        <w:right w:val="none" w:sz="0" w:space="0" w:color="auto"/>
      </w:divBdr>
    </w:div>
    <w:div w:id="118636242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232790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400495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736317">
      <w:bodyDiv w:val="1"/>
      <w:marLeft w:val="0"/>
      <w:marRight w:val="0"/>
      <w:marTop w:val="0"/>
      <w:marBottom w:val="0"/>
      <w:divBdr>
        <w:top w:val="none" w:sz="0" w:space="0" w:color="auto"/>
        <w:left w:val="none" w:sz="0" w:space="0" w:color="auto"/>
        <w:bottom w:val="none" w:sz="0" w:space="0" w:color="auto"/>
        <w:right w:val="none" w:sz="0" w:space="0" w:color="auto"/>
      </w:divBdr>
    </w:div>
    <w:div w:id="1272127135">
      <w:bodyDiv w:val="1"/>
      <w:marLeft w:val="0"/>
      <w:marRight w:val="0"/>
      <w:marTop w:val="0"/>
      <w:marBottom w:val="0"/>
      <w:divBdr>
        <w:top w:val="none" w:sz="0" w:space="0" w:color="auto"/>
        <w:left w:val="none" w:sz="0" w:space="0" w:color="auto"/>
        <w:bottom w:val="none" w:sz="0" w:space="0" w:color="auto"/>
        <w:right w:val="none" w:sz="0" w:space="0" w:color="auto"/>
      </w:divBdr>
    </w:div>
    <w:div w:id="1297686782">
      <w:bodyDiv w:val="1"/>
      <w:marLeft w:val="0"/>
      <w:marRight w:val="0"/>
      <w:marTop w:val="0"/>
      <w:marBottom w:val="0"/>
      <w:divBdr>
        <w:top w:val="none" w:sz="0" w:space="0" w:color="auto"/>
        <w:left w:val="none" w:sz="0" w:space="0" w:color="auto"/>
        <w:bottom w:val="none" w:sz="0" w:space="0" w:color="auto"/>
        <w:right w:val="none" w:sz="0" w:space="0" w:color="auto"/>
      </w:divBdr>
    </w:div>
    <w:div w:id="130411695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05352256">
      <w:bodyDiv w:val="1"/>
      <w:marLeft w:val="0"/>
      <w:marRight w:val="0"/>
      <w:marTop w:val="0"/>
      <w:marBottom w:val="0"/>
      <w:divBdr>
        <w:top w:val="none" w:sz="0" w:space="0" w:color="auto"/>
        <w:left w:val="none" w:sz="0" w:space="0" w:color="auto"/>
        <w:bottom w:val="none" w:sz="0" w:space="0" w:color="auto"/>
        <w:right w:val="none" w:sz="0" w:space="0" w:color="auto"/>
      </w:divBdr>
    </w:div>
    <w:div w:id="131533334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3001871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2827534">
      <w:bodyDiv w:val="1"/>
      <w:marLeft w:val="0"/>
      <w:marRight w:val="0"/>
      <w:marTop w:val="0"/>
      <w:marBottom w:val="0"/>
      <w:divBdr>
        <w:top w:val="none" w:sz="0" w:space="0" w:color="auto"/>
        <w:left w:val="none" w:sz="0" w:space="0" w:color="auto"/>
        <w:bottom w:val="none" w:sz="0" w:space="0" w:color="auto"/>
        <w:right w:val="none" w:sz="0" w:space="0" w:color="auto"/>
      </w:divBdr>
    </w:div>
    <w:div w:id="1384016716">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4962061">
      <w:bodyDiv w:val="1"/>
      <w:marLeft w:val="0"/>
      <w:marRight w:val="0"/>
      <w:marTop w:val="0"/>
      <w:marBottom w:val="0"/>
      <w:divBdr>
        <w:top w:val="none" w:sz="0" w:space="0" w:color="auto"/>
        <w:left w:val="none" w:sz="0" w:space="0" w:color="auto"/>
        <w:bottom w:val="none" w:sz="0" w:space="0" w:color="auto"/>
        <w:right w:val="none" w:sz="0" w:space="0" w:color="auto"/>
      </w:divBdr>
    </w:div>
    <w:div w:id="1416901564">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77146641">
      <w:bodyDiv w:val="1"/>
      <w:marLeft w:val="0"/>
      <w:marRight w:val="0"/>
      <w:marTop w:val="0"/>
      <w:marBottom w:val="0"/>
      <w:divBdr>
        <w:top w:val="none" w:sz="0" w:space="0" w:color="auto"/>
        <w:left w:val="none" w:sz="0" w:space="0" w:color="auto"/>
        <w:bottom w:val="none" w:sz="0" w:space="0" w:color="auto"/>
        <w:right w:val="none" w:sz="0" w:space="0" w:color="auto"/>
      </w:divBdr>
    </w:div>
    <w:div w:id="1478037057">
      <w:bodyDiv w:val="1"/>
      <w:marLeft w:val="0"/>
      <w:marRight w:val="0"/>
      <w:marTop w:val="0"/>
      <w:marBottom w:val="0"/>
      <w:divBdr>
        <w:top w:val="none" w:sz="0" w:space="0" w:color="auto"/>
        <w:left w:val="none" w:sz="0" w:space="0" w:color="auto"/>
        <w:bottom w:val="none" w:sz="0" w:space="0" w:color="auto"/>
        <w:right w:val="none" w:sz="0" w:space="0" w:color="auto"/>
      </w:divBdr>
      <w:divsChild>
        <w:div w:id="576743260">
          <w:marLeft w:val="0"/>
          <w:marRight w:val="0"/>
          <w:marTop w:val="0"/>
          <w:marBottom w:val="0"/>
          <w:divBdr>
            <w:top w:val="none" w:sz="0" w:space="0" w:color="auto"/>
            <w:left w:val="none" w:sz="0" w:space="0" w:color="auto"/>
            <w:bottom w:val="none" w:sz="0" w:space="0" w:color="auto"/>
            <w:right w:val="none" w:sz="0" w:space="0" w:color="auto"/>
          </w:divBdr>
        </w:div>
      </w:divsChild>
    </w:div>
    <w:div w:id="1478960268">
      <w:bodyDiv w:val="1"/>
      <w:marLeft w:val="0"/>
      <w:marRight w:val="0"/>
      <w:marTop w:val="0"/>
      <w:marBottom w:val="0"/>
      <w:divBdr>
        <w:top w:val="none" w:sz="0" w:space="0" w:color="auto"/>
        <w:left w:val="none" w:sz="0" w:space="0" w:color="auto"/>
        <w:bottom w:val="none" w:sz="0" w:space="0" w:color="auto"/>
        <w:right w:val="none" w:sz="0" w:space="0" w:color="auto"/>
      </w:divBdr>
    </w:div>
    <w:div w:id="1483766813">
      <w:bodyDiv w:val="1"/>
      <w:marLeft w:val="0"/>
      <w:marRight w:val="0"/>
      <w:marTop w:val="0"/>
      <w:marBottom w:val="0"/>
      <w:divBdr>
        <w:top w:val="none" w:sz="0" w:space="0" w:color="auto"/>
        <w:left w:val="none" w:sz="0" w:space="0" w:color="auto"/>
        <w:bottom w:val="none" w:sz="0" w:space="0" w:color="auto"/>
        <w:right w:val="none" w:sz="0" w:space="0" w:color="auto"/>
      </w:divBdr>
    </w:div>
    <w:div w:id="149294246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9026836">
      <w:bodyDiv w:val="1"/>
      <w:marLeft w:val="0"/>
      <w:marRight w:val="0"/>
      <w:marTop w:val="0"/>
      <w:marBottom w:val="0"/>
      <w:divBdr>
        <w:top w:val="none" w:sz="0" w:space="0" w:color="auto"/>
        <w:left w:val="none" w:sz="0" w:space="0" w:color="auto"/>
        <w:bottom w:val="none" w:sz="0" w:space="0" w:color="auto"/>
        <w:right w:val="none" w:sz="0" w:space="0" w:color="auto"/>
      </w:divBdr>
    </w:div>
    <w:div w:id="1530949697">
      <w:bodyDiv w:val="1"/>
      <w:marLeft w:val="0"/>
      <w:marRight w:val="0"/>
      <w:marTop w:val="0"/>
      <w:marBottom w:val="0"/>
      <w:divBdr>
        <w:top w:val="none" w:sz="0" w:space="0" w:color="auto"/>
        <w:left w:val="none" w:sz="0" w:space="0" w:color="auto"/>
        <w:bottom w:val="none" w:sz="0" w:space="0" w:color="auto"/>
        <w:right w:val="none" w:sz="0" w:space="0" w:color="auto"/>
      </w:divBdr>
    </w:div>
    <w:div w:id="1535145187">
      <w:bodyDiv w:val="1"/>
      <w:marLeft w:val="0"/>
      <w:marRight w:val="0"/>
      <w:marTop w:val="0"/>
      <w:marBottom w:val="0"/>
      <w:divBdr>
        <w:top w:val="none" w:sz="0" w:space="0" w:color="auto"/>
        <w:left w:val="none" w:sz="0" w:space="0" w:color="auto"/>
        <w:bottom w:val="none" w:sz="0" w:space="0" w:color="auto"/>
        <w:right w:val="none" w:sz="0" w:space="0" w:color="auto"/>
      </w:divBdr>
    </w:div>
    <w:div w:id="1539664225">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77010170">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4305566">
      <w:bodyDiv w:val="1"/>
      <w:marLeft w:val="0"/>
      <w:marRight w:val="0"/>
      <w:marTop w:val="0"/>
      <w:marBottom w:val="0"/>
      <w:divBdr>
        <w:top w:val="none" w:sz="0" w:space="0" w:color="auto"/>
        <w:left w:val="none" w:sz="0" w:space="0" w:color="auto"/>
        <w:bottom w:val="none" w:sz="0" w:space="0" w:color="auto"/>
        <w:right w:val="none" w:sz="0" w:space="0" w:color="auto"/>
      </w:divBdr>
    </w:div>
    <w:div w:id="1741831894">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47141695">
      <w:bodyDiv w:val="1"/>
      <w:marLeft w:val="0"/>
      <w:marRight w:val="0"/>
      <w:marTop w:val="0"/>
      <w:marBottom w:val="0"/>
      <w:divBdr>
        <w:top w:val="none" w:sz="0" w:space="0" w:color="auto"/>
        <w:left w:val="none" w:sz="0" w:space="0" w:color="auto"/>
        <w:bottom w:val="none" w:sz="0" w:space="0" w:color="auto"/>
        <w:right w:val="none" w:sz="0" w:space="0" w:color="auto"/>
      </w:divBdr>
    </w:div>
    <w:div w:id="1758668801">
      <w:bodyDiv w:val="1"/>
      <w:marLeft w:val="0"/>
      <w:marRight w:val="0"/>
      <w:marTop w:val="0"/>
      <w:marBottom w:val="0"/>
      <w:divBdr>
        <w:top w:val="none" w:sz="0" w:space="0" w:color="auto"/>
        <w:left w:val="none" w:sz="0" w:space="0" w:color="auto"/>
        <w:bottom w:val="none" w:sz="0" w:space="0" w:color="auto"/>
        <w:right w:val="none" w:sz="0" w:space="0" w:color="auto"/>
      </w:divBdr>
    </w:div>
    <w:div w:id="1760638149">
      <w:bodyDiv w:val="1"/>
      <w:marLeft w:val="0"/>
      <w:marRight w:val="0"/>
      <w:marTop w:val="0"/>
      <w:marBottom w:val="0"/>
      <w:divBdr>
        <w:top w:val="none" w:sz="0" w:space="0" w:color="auto"/>
        <w:left w:val="none" w:sz="0" w:space="0" w:color="auto"/>
        <w:bottom w:val="none" w:sz="0" w:space="0" w:color="auto"/>
        <w:right w:val="none" w:sz="0" w:space="0" w:color="auto"/>
      </w:divBdr>
    </w:div>
    <w:div w:id="1762678750">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787038566">
      <w:bodyDiv w:val="1"/>
      <w:marLeft w:val="0"/>
      <w:marRight w:val="0"/>
      <w:marTop w:val="0"/>
      <w:marBottom w:val="0"/>
      <w:divBdr>
        <w:top w:val="none" w:sz="0" w:space="0" w:color="auto"/>
        <w:left w:val="none" w:sz="0" w:space="0" w:color="auto"/>
        <w:bottom w:val="none" w:sz="0" w:space="0" w:color="auto"/>
        <w:right w:val="none" w:sz="0" w:space="0" w:color="auto"/>
      </w:divBdr>
    </w:div>
    <w:div w:id="1805266587">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45700301">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1258655">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73565648">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3442819">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6665700">
      <w:bodyDiv w:val="1"/>
      <w:marLeft w:val="0"/>
      <w:marRight w:val="0"/>
      <w:marTop w:val="0"/>
      <w:marBottom w:val="0"/>
      <w:divBdr>
        <w:top w:val="none" w:sz="0" w:space="0" w:color="auto"/>
        <w:left w:val="none" w:sz="0" w:space="0" w:color="auto"/>
        <w:bottom w:val="none" w:sz="0" w:space="0" w:color="auto"/>
        <w:right w:val="none" w:sz="0" w:space="0" w:color="auto"/>
      </w:divBdr>
    </w:div>
    <w:div w:id="2034072322">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767822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2486693">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29DFB-50C8-4B3A-A61E-CB763B208479}">
  <ds:schemaRefs>
    <ds:schemaRef ds:uri="http://schemas.openxmlformats.org/package/2006/metadata/core-properties"/>
    <ds:schemaRef ds:uri="http://purl.org/dc/terms/"/>
    <ds:schemaRef ds:uri="http://schemas.microsoft.com/office/2006/metadata/properties"/>
    <ds:schemaRef ds:uri="9eb7ea80-5e55-4ea5-b0b4-290192a6e99d"/>
    <ds:schemaRef ds:uri="http://www.w3.org/XML/1998/namespace"/>
    <ds:schemaRef ds:uri="http://schemas.microsoft.com/office/2006/documentManagement/types"/>
    <ds:schemaRef ds:uri="http://purl.org/dc/elements/1.1/"/>
    <ds:schemaRef ds:uri="472c4bc1-aeab-41af-9152-3b75a41189b8"/>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C4126C85-12E2-4474-B559-5BF915E4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42F7DC-DE03-4C73-B3C4-95289934A437}">
  <ds:schemaRefs>
    <ds:schemaRef ds:uri="http://schemas.microsoft.com/sharepoint/v3/contenttype/forms"/>
  </ds:schemaRefs>
</ds:datastoreItem>
</file>

<file path=customXml/itemProps4.xml><?xml version="1.0" encoding="utf-8"?>
<ds:datastoreItem xmlns:ds="http://schemas.openxmlformats.org/officeDocument/2006/customXml" ds:itemID="{B852A118-CF05-44FD-8A02-FDF51C1AD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8890</Words>
  <Characters>70690</Characters>
  <Application>Microsoft Office Word</Application>
  <DocSecurity>0</DocSecurity>
  <Lines>589</Lines>
  <Paragraphs>158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79422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QC (Umesh)</cp:lastModifiedBy>
  <cp:revision>3</cp:revision>
  <cp:lastPrinted>2018-03-06T08:25:00Z</cp:lastPrinted>
  <dcterms:created xsi:type="dcterms:W3CDTF">2020-04-09T23:15:00Z</dcterms:created>
  <dcterms:modified xsi:type="dcterms:W3CDTF">2020-04-10T02:35:00Z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(3)O50fEZoHj5YgssQDy3+SToNGG2uWzGa4ayrQzawIUDmXp/txgKlYtHPjBFT7WXo2d33yCgte
50R9+ethegvCIzCSXs5+1PVRhKyPMIrOTKdepO3jraqJeY/sCnD7D9g27xF4yo1nN8JqWBqH
OkaAYA9P43I/52Bd/++KelJlsIaKFDWHXauD0Xlm4LuWD+6Xd6FJsNAOlh46gUODhxuJNh8/
pJDslH3Wj4v+7LS4Dw</vt:lpwstr>
  </property>
  <property fmtid="{D5CDD505-2E9C-101B-9397-08002B2CF9AE}" pid="4" name="_2015_ms_pID_7253431">
    <vt:lpwstr>mVLITIeeBZp1f/5GBeWnZPKgnu230Kg8WRLGUuMzWxKW1j5QgX1dDz
zKXkTMrmsrTuJP6Plobhsfto/xsTJhet1Z+SgK4gyhPnACdiYrRVFrXnqSaMVbA/wt1HmN69
dWh2EkU5ZTcBYDtPySCaynLsAkVnTIMLsKZwPlkp39KXVDC4Q0addGbd+c44jeoHS7BCNn4f
SG2DP45t9H8tEszBUf1LZ+/EY6gGsutPkNd+</vt:lpwstr>
  </property>
  <property fmtid="{D5CDD505-2E9C-101B-9397-08002B2CF9AE}" pid="5" name="_2015_ms_pID_7253432">
    <vt:lpwstr>LA==</vt:lpwstr>
  </property>
  <property fmtid="{D5CDD505-2E9C-101B-9397-08002B2CF9AE}" pid="6" name="TitusGUID">
    <vt:lpwstr>867c4221-307d-431c-be56-76fe8ea0b9cd</vt:lpwstr>
  </property>
  <property fmtid="{D5CDD505-2E9C-101B-9397-08002B2CF9AE}" pid="7" name="CTP_TimeStamp">
    <vt:lpwstr>2019-09-24 23:36:57Z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0x01010091ACDE4E8658D24EB43E6A0F1DA0CD77</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1583205421</vt:lpwstr>
  </property>
</Properties>
</file>